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3e1b" w14:paraId="5b33e1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F73324">
        <w:t>71</w:t>
      </w:r>
      <w:r w:rsidR="00654C91">
        <w:t>6</w:t>
      </w:r>
      <w:r>
        <w:t>/</w:t>
      </w:r>
      <w:r w:rsidR="00E8650F">
        <w:t>1</w:t>
      </w:r>
      <w:r w:rsidR="0041082E">
        <w:t>7</w:t>
      </w:r>
      <w:r>
        <w:t>-</w:t>
      </w:r>
      <w:r w:rsidR="00F73324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F73324">
        <w:t>Poljoprivredna zadruga SLAVONSKI RIĐI, Korog, Ive Lole Ribara 54, MBS 030088315</w:t>
      </w:r>
      <w:r w:rsidR="00CB0390" w:rsidRPr="00CB0390">
        <w:t xml:space="preserve">, OIB: </w:t>
      </w:r>
      <w:r w:rsidR="00F73324">
        <w:t>11356869347</w:t>
      </w:r>
      <w:r w:rsidR="00E97416" w:rsidRPr="00450C50">
        <w:t xml:space="preserve">, dana </w:t>
      </w:r>
      <w:r w:rsidR="00F73324">
        <w:t>4</w:t>
      </w:r>
      <w:r w:rsidR="00E97416" w:rsidRPr="00BB1D14">
        <w:t xml:space="preserve">. </w:t>
      </w:r>
      <w:r w:rsidR="00F73324">
        <w:t>siječnj</w:t>
      </w:r>
      <w:r w:rsidR="00DF3F10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3719F">
        <w:t>Dario Periškić, Za</w:t>
      </w:r>
      <w:r w:rsidR="00C939F6">
        <w:t>g</w:t>
      </w:r>
      <w:r w:rsidR="00B3719F">
        <w:t>reb, Črešnjevec 62</w:t>
      </w:r>
      <w:r>
        <w:t xml:space="preserve">, OIB </w:t>
      </w:r>
      <w:r w:rsidR="00B3719F">
        <w:t>42836877663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55C59">
        <w:t>1</w:t>
      </w:r>
      <w:r w:rsidR="0016502E">
        <w:t>716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16502E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16502E" w:rsidRPr="0016502E">
        <w:t>Dario Periškić, Za</w:t>
      </w:r>
      <w:r w:rsidR="00C939F6">
        <w:t>g</w:t>
      </w:r>
      <w:r w:rsidR="0016502E" w:rsidRPr="0016502E">
        <w:t>reb, Črešnjevec 62, OIB 42836877663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553B3B">
        <w:t>2</w:t>
      </w:r>
      <w:r w:rsidR="002F4851">
        <w:t>8</w:t>
      </w:r>
      <w:r>
        <w:t>.</w:t>
      </w:r>
      <w:r w:rsidR="00055C59">
        <w:t>1</w:t>
      </w:r>
      <w:r w:rsidR="00553B3B">
        <w:t>2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553B3B">
        <w:t>6241</w:t>
      </w:r>
      <w:r>
        <w:t xml:space="preserve"> od </w:t>
      </w:r>
      <w:r w:rsidR="00553B3B">
        <w:t>2</w:t>
      </w:r>
      <w:r w:rsidR="002F4851">
        <w:t>7</w:t>
      </w:r>
      <w:r>
        <w:t>.</w:t>
      </w:r>
      <w:r w:rsidR="00CB0390">
        <w:t>1</w:t>
      </w:r>
      <w:r w:rsidR="00553B3B">
        <w:t>2</w:t>
      </w:r>
      <w:r>
        <w:t xml:space="preserve">.2017. godine, za </w:t>
      </w:r>
      <w:r w:rsidR="00127DC4">
        <w:t>otvaranje</w:t>
      </w:r>
      <w:r>
        <w:t xml:space="preserve"> stečajnog postupka nad dužnikom </w:t>
      </w:r>
      <w:r w:rsidR="00553B3B" w:rsidRPr="00553B3B">
        <w:t>Poljoprivredna zadruga SLAVONSKI RIĐI, Korog, Ive Lole Ribara 54, MBS 030088315, OIB: 11356869347</w:t>
      </w:r>
      <w:r>
        <w:t xml:space="preserve">, temeljem odredbe čl. </w:t>
      </w:r>
      <w:r w:rsidR="00127DC4">
        <w:t>110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127DC4">
        <w:t>25</w:t>
      </w:r>
      <w:r>
        <w:t>.</w:t>
      </w:r>
      <w:r w:rsidR="00262E0D">
        <w:t>1</w:t>
      </w:r>
      <w:r w:rsidR="00127DC4">
        <w:t>1</w:t>
      </w:r>
      <w:r>
        <w:t xml:space="preserve">.2017. dužnik u Očevidniku redoslijeda osnova za plaćanje ima evidentirane neizvršene osnove za plaćanje u neprekinutom razdoblju od </w:t>
      </w:r>
      <w:r w:rsidR="0090113C">
        <w:t>1</w:t>
      </w:r>
      <w:r w:rsidR="00262E0D">
        <w:t>2</w:t>
      </w:r>
      <w:r w:rsidR="0090113C">
        <w:t>0</w:t>
      </w:r>
      <w:r>
        <w:t xml:space="preserve"> dana, u ukupnom iznosu od </w:t>
      </w:r>
      <w:r w:rsidR="00127DC4">
        <w:t>550.112,94</w:t>
      </w:r>
      <w:r>
        <w:t xml:space="preserve"> kn, u koji iznos je uračunata kamata i naknada FINE za provedbe ovrhe na novčanim sredstvima dužnika. Navodi da dužnik </w:t>
      </w:r>
      <w:r w:rsidR="005A53D4">
        <w:t>i</w:t>
      </w:r>
      <w:r>
        <w:t xml:space="preserve">ma </w:t>
      </w:r>
      <w:r w:rsidR="005A53D4">
        <w:t xml:space="preserve">dva </w:t>
      </w:r>
      <w:r>
        <w:t>zaposlen</w:t>
      </w:r>
      <w:r w:rsidR="005A53D4">
        <w:t>a radnika</w:t>
      </w:r>
      <w:r w:rsidR="00B96B0F">
        <w:t>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>
        <w:t>Dostavlja popis računa i oročenih novčanih sredstava dužnika na dan 25</w:t>
      </w:r>
      <w:r w:rsidRPr="00AF752F">
        <w:t>.</w:t>
      </w:r>
      <w:r>
        <w:t xml:space="preserve">12.2017., te navodi da na temelju čl. 112. st. 5. SZ dužnik na ime predujma za namirenje troškova stečajnog postupka nema zaplijenjena novčana sredstva na dan </w:t>
      </w:r>
      <w:r w:rsidRPr="00893426">
        <w:t>25.12</w:t>
      </w:r>
      <w:r>
        <w:t xml:space="preserve">.2017.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893426">
        <w:t>10</w:t>
      </w:r>
      <w:r w:rsidRPr="00176811">
        <w:t xml:space="preserve">. </w:t>
      </w:r>
      <w:r w:rsidR="00893426">
        <w:t>st</w:t>
      </w:r>
      <w:r w:rsidR="0031536B">
        <w:t xml:space="preserve"> 1.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0E6A2D" w:rsidRPr="000E6A2D">
        <w:rPr>
          <w:b w:val="false"/>
        </w:rPr>
        <w:t>4. siječnja 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131D3D" w:rsidP="00131D3D" w:rsidR="0031536B">
      <w:pPr>
        <w:numPr>
          <w:ilvl w:val="0"/>
          <w:numId w:val="8"/>
        </w:numPr>
        <w:jc w:val="both"/>
      </w:pPr>
      <w:r w:rsidRPr="00131D3D">
        <w:t>Dario Periškić, Za</w:t>
      </w:r>
      <w:r w:rsidR="00C939F6">
        <w:t>g</w:t>
      </w:r>
      <w:r w:rsidRPr="00131D3D">
        <w:t>reb, Črešnjevec 62</w:t>
      </w:r>
    </w:p>
    <w:p w:rsidRDefault="00CB7FAD" w:rsidP="0031536B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3D0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F73324" w:rsidRPr="00F73324">
      <w:t>1716/17-3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3D0C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St-1716/2017</izvorni_sadrzaj>
    <derivirana_varijabla naziv="DomainObject.Predmet.OznakaBroj_1">St-1716/2017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SLAVONSKI RIĐI</izvorni_sadrzaj>
    <derivirana_varijabla naziv="DomainObject.Predmet.ProtustrankaFormated_1">  Poljoprivredna zadruga SLAVONSKI RIĐI</derivirana_varijabla>
  </DomainObject.Predmet.ProtustrankaFormated>
  <DomainObject.Predmet.ProtustrankaFormatedOIB>
    <izvorni_sadrzaj>  Poljoprivredna zadruga SLAVONSKI RIĐI, OIB 11356869347</izvorni_sadrzaj>
    <derivirana_varijabla naziv="DomainObject.Predmet.ProtustrankaFormatedOIB_1">  Poljoprivredna zadruga SLAVONSKI RIĐI, OIB 11356869347</derivirana_varijabla>
  </DomainObject.Predmet.ProtustrankaFormatedOIB>
  <DomainObject.Predmet.ProtustrankaFormatedWithAdress>
    <izvorni_sadrzaj> Poljoprivredna zadruga SLAVONSKI RIĐI, Ive Lole Ribara 54, 32211 Korog</izvorni_sadrzaj>
    <derivirana_varijabla naziv="DomainObject.Predmet.ProtustrankaFormatedWithAdress_1"> Poljoprivredna zadruga SLAVONSKI RIĐI, Ive Lole Ribara 54, 32211 Korog</derivirana_varijabla>
  </DomainObject.Predmet.ProtustrankaFormatedWithAdress>
  <DomainObject.Predmet.ProtustrankaFormatedWithAdressOIB>
    <izvorni_sadrzaj> Poljoprivredna zadruga SLAVONSKI RIĐI, OIB 11356869347, Ive Lole Ribara 54, 32211 Korog</izvorni_sadrzaj>
    <derivirana_varijabla naziv="DomainObject.Predmet.ProtustrankaFormatedWithAdressOIB_1"> Poljoprivredna zadruga SLAVONSKI RIĐI, OIB 11356869347, Ive Lole Ribara 54, 32211 Korog</derivirana_varijabla>
  </DomainObject.Predmet.ProtustrankaFormatedWithAdressOIB>
  <DomainObject.Predmet.ProtustrankaWithAdress>
    <izvorni_sadrzaj>Poljoprivredna zadruga SLAVONSKI RIĐI Ive Lole Ribara 54, 32211 Korog</izvorni_sadrzaj>
    <derivirana_varijabla naziv="DomainObject.Predmet.ProtustrankaWithAdress_1">Poljoprivredna zadruga SLAVONSKI RIĐI Ive Lole Ribara 54, 32211 Korog</derivirana_varijabla>
  </DomainObject.Predmet.ProtustrankaWithAdress>
  <DomainObject.Predmet.ProtustrankaWithAdressOIB>
    <izvorni_sadrzaj>Poljoprivredna zadruga SLAVONSKI RIĐI, OIB 11356869347, Ive Lole Ribara 54, 32211 Korog</izvorni_sadrzaj>
    <derivirana_varijabla naziv="DomainObject.Predmet.ProtustrankaWithAdressOIB_1">Poljoprivredna zadruga SLAVONSKI RIĐI, OIB 11356869347, Ive Lole Ribara 54, 32211 Korog</derivirana_varijabla>
  </DomainObject.Predmet.ProtustrankaWithAdressOIB>
  <DomainObject.Predmet.ProtustrankaNazivFormated>
    <izvorni_sadrzaj>Poljoprivredna zadruga SLAVONSKI RIĐI</izvorni_sadrzaj>
    <derivirana_varijabla naziv="DomainObject.Predmet.ProtustrankaNazivFormated_1">Poljoprivredna zadruga SLAVONSKI RIĐI</derivirana_varijabla>
  </DomainObject.Predmet.ProtustrankaNazivFormated>
  <DomainObject.Predmet.ProtustrankaNazivFormatedOIB>
    <izvorni_sadrzaj>Poljoprivredna zadruga SLAVONSKI RIĐI, OIB 11356869347</izvorni_sadrzaj>
    <derivirana_varijabla naziv="DomainObject.Predmet.ProtustrankaNazivFormatedOIB_1">Poljoprivredna zadruga SLAVONSKI RIĐI, OIB 11356869347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SLAVONSKI RIĐI</item>
    </izvorni_sadrzaj>
    <derivirana_varijabla naziv="DomainObject.Predmet.ProtuStrankaListFormated_1">
      <item>Poljoprivredna zadruga SLAVONSKI RIĐI</item>
    </derivirana_varijabla>
  </DomainObject.Predmet.ProtuStrankaListFormated>
  <DomainObject.Predmet.ProtuStrankaListFormatedOIB>
    <izvorni_sadrzaj>
      <item>Poljoprivredna zadruga SLAVONSKI RIĐI, OIB 11356869347</item>
    </izvorni_sadrzaj>
    <derivirana_varijabla naziv="DomainObject.Predmet.ProtuStrankaListFormatedOIB_1">
      <item>Poljoprivredna zadruga SLAVONSKI RIĐI, OIB 11356869347</item>
    </derivirana_varijabla>
  </DomainObject.Predmet.ProtuStrankaListFormatedOIB>
  <DomainObject.Predmet.ProtuStrankaListFormatedWithAdress>
    <izvorni_sadrzaj>
      <item>Poljoprivredna zadruga SLAVONSKI RIĐI, Ive Lole Ribara 54, 32211 Korog</item>
    </izvorni_sadrzaj>
    <derivirana_varijabla naziv="DomainObject.Predmet.ProtuStrankaListFormatedWithAdress_1">
      <item>Poljoprivredna zadruga SLAVONSKI RIĐI, Ive Lole Ribara 54, 32211 Korog</item>
    </derivirana_varijabla>
  </DomainObject.Predmet.ProtuStrankaListFormatedWithAdress>
  <DomainObject.Predmet.ProtuStrankaListFormatedWithAdressOIB>
    <izvorni_sadrzaj>
      <item>Poljoprivredna zadruga SLAVONSKI RIĐI, OIB 11356869347, Ive Lole Ribara 54, 32211 Korog</item>
    </izvorni_sadrzaj>
    <derivirana_varijabla naziv="DomainObject.Predmet.ProtuStrankaListFormatedWithAdressOIB_1">
      <item>Poljoprivredna zadruga SLAVONSKI RIĐI, OIB 11356869347, Ive Lole Ribara 54, 32211 Korog</item>
    </derivirana_varijabla>
  </DomainObject.Predmet.ProtuStrankaListFormatedWithAdressOIB>
  <DomainObject.Predmet.ProtuStrankaListNazivFormated>
    <izvorni_sadrzaj>
      <item>Poljoprivredna zadruga SLAVONSKI RIĐI</item>
    </izvorni_sadrzaj>
    <derivirana_varijabla naziv="DomainObject.Predmet.ProtuStrankaListNazivFormated_1">
      <item>Poljoprivredna zadruga SLAVONSKI RIĐI</item>
    </derivirana_varijabla>
  </DomainObject.Predmet.ProtuStrankaListNazivFormated>
  <DomainObject.Predmet.ProtuStrankaListNazivFormatedOIB>
    <izvorni_sadrzaj>
      <item>Poljoprivredna zadruga SLAVONSKI RIĐI, OIB 11356869347</item>
    </izvorni_sadrzaj>
    <derivirana_varijabla naziv="DomainObject.Predmet.ProtuStrankaListNazivFormatedOIB_1">
      <item>Poljoprivredna zadruga SLAVONSKI RIĐI, OIB 11356869347</item>
    </derivirana_varijabla>
  </DomainObject.Predmet.ProtuStrankaListNazivFormatedOIB>
  <DomainObject.Predmet.OstaliListFormated>
    <izvorni_sadrzaj>
      <item>Dario Periškić</item>
    </izvorni_sadrzaj>
    <derivirana_varijabla naziv="DomainObject.Predmet.OstaliListFormated_1">
      <item>Dario Periškić</item>
    </derivirana_varijabla>
  </DomainObject.Predmet.OstaliListFormated>
  <DomainObject.Predmet.OstaliListFormatedOIB>
    <izvorni_sadrzaj>
      <item>Dario Periškić, OIB 42836877663</item>
    </izvorni_sadrzaj>
    <derivirana_varijabla naziv="DomainObject.Predmet.OstaliListFormatedOIB_1">
      <item>Dario Periškić, OIB 42836877663</item>
    </derivirana_varijabla>
  </DomainObject.Predmet.OstaliListFormatedOIB>
  <DomainObject.Predmet.OstaliListFormatedWithAdress>
    <izvorni_sadrzaj>
      <item>Dario Periškić</item>
    </izvorni_sadrzaj>
    <derivirana_varijabla naziv="DomainObject.Predmet.OstaliListFormatedWithAdress_1">
      <item>Dario Periškić</item>
    </derivirana_varijabla>
  </DomainObject.Predmet.OstaliListFormatedWithAdress>
  <DomainObject.Predmet.OstaliListFormatedWithAdressOIB>
    <izvorni_sadrzaj>
      <item>Dario Periškić, OIB 42836877663</item>
    </izvorni_sadrzaj>
    <derivirana_varijabla naziv="DomainObject.Predmet.OstaliListFormatedWithAdressOIB_1">
      <item>Dario Periškić, OIB 42836877663</item>
    </derivirana_varijabla>
  </DomainObject.Predmet.OstaliListFormatedWithAdressOIB>
  <DomainObject.Predmet.OstaliListNazivFormated>
    <izvorni_sadrzaj>
      <item>Dario Periškić</item>
    </izvorni_sadrzaj>
    <derivirana_varijabla naziv="DomainObject.Predmet.OstaliListNazivFormated_1">
      <item>Dario Periškić</item>
    </derivirana_varijabla>
  </DomainObject.Predmet.OstaliListNazivFormated>
  <DomainObject.Predmet.OstaliListNazivFormatedOIB>
    <izvorni_sadrzaj>
      <item>Dario Periškić, OIB 42836877663</item>
    </izvorni_sadrzaj>
    <derivirana_varijabla naziv="DomainObject.Predmet.OstaliListNazivFormatedOIB_1">
      <item>Dario Periškić, OIB 42836877663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SLAVONSKI RIĐI</izvorni_sadrzaj>
    <derivirana_varijabla naziv="DomainObject.Predmet.ProtustrankaIDrugi_1">Poljoprivredna zadruga SLAVONSKI RIĐI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SLAVONSKI RIĐI, OIB 11356869347, Ive Lole Ribara 54, 32211 Korog</izvorni_sadrzaj>
    <derivirana_varijabla naziv="DomainObject.Predmet.ProtustrankaIDrugiAdressOIB_1">Poljoprivredna zadruga SLAVONSKI RIĐI, OIB 11356869347, Ive Lole Ribara 54,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SLAVONSKI RIĐI</item>
      <item>Dario Periškić</item>
    </izvorni_sadrzaj>
    <derivirana_varijabla naziv="DomainObject.Predmet.SudioniciListNaziv_1">
      <item>FINA RC OSIJEK</item>
      <item>Poljoprivredna zadruga SLAVONSKI RIĐI</item>
      <item>Dario Periškić</item>
    </derivirana_varijabla>
  </DomainObject.Predmet.SudioniciListNaziv>
  <DomainObject.Predmet.SudioniciListAdressOIB>
    <izvorni_sadrzaj>
      <item>FINA RC OSIJEK, OIB 85821130368</item>
      <item>Poljoprivredna zadruga SLAVONSKI RIĐI, OIB 11356869347, Ive Lole Ribara 54,32211 Korog</item>
      <item>Dario Periškić, OIB 42836877663</item>
    </izvorni_sadrzaj>
    <derivirana_varijabla naziv="DomainObject.Predmet.SudioniciListAdressOIB_1">
      <item>FINA RC OSIJEK, OIB 85821130368</item>
      <item>Poljoprivredna zadruga SLAVONSKI RIĐI, OIB 11356869347, Ive Lole Ribara 54,32211 Korog</item>
      <item>Dario Periškić, OIB 42836877663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11356869347</item>
      <item>, OIB 42836877663</item>
    </izvorni_sadrzaj>
    <derivirana_varijabla naziv="DomainObject.Predmet.SudioniciListNazivOIB_1">
      <item>, OIB 85821130368</item>
      <item>, OIB 11356869347</item>
      <item>, OIB 42836877663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7BC7D-3C0D-4A73-B73F-CAB4F18DE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2836</properties:Characters>
  <properties:Lines>83</properties:Lines>
  <properties:Paragraphs>24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2018-01-04T12:23:00Z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