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37dd" w14:paraId="a6437d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500C" w:rsidP="0043500C" w:rsidR="0043500C">
      <w:pPr>
        <w:pStyle w:val="Bezproreda"/>
        <w:jc w:val="right"/>
      </w:pPr>
    </w:p>
    <w:p w:rsidRDefault="0043500C" w:rsidP="0043500C" w:rsidR="0043500C">
      <w:pPr>
        <w:pStyle w:val="Bezproreda"/>
        <w:jc w:val="right"/>
      </w:pPr>
      <w:r>
        <w:t xml:space="preserve">  Poslovni broj: 3 St-351/2016-10</w:t>
      </w:r>
    </w:p>
    <w:p w:rsidRDefault="0043500C" w:rsidP="0043500C" w:rsidR="0043500C">
      <w:pPr>
        <w:pStyle w:val="Bezproreda"/>
        <w:jc w:val="right"/>
      </w:pPr>
    </w:p>
    <w:p w:rsidRDefault="0043500C" w:rsidP="0043500C" w:rsidR="0043500C">
      <w:pPr>
        <w:pStyle w:val="Bezproreda"/>
        <w:jc w:val="center"/>
      </w:pPr>
      <w:r>
        <w:t>R E P U B L I K A  H R V A T S K A</w:t>
      </w:r>
    </w:p>
    <w:p w:rsidRDefault="0043500C" w:rsidP="0043500C" w:rsidR="0043500C">
      <w:pPr>
        <w:pStyle w:val="Bezproreda"/>
        <w:jc w:val="center"/>
      </w:pPr>
    </w:p>
    <w:p w:rsidRDefault="0043500C" w:rsidP="0043500C" w:rsidR="0043500C">
      <w:pPr>
        <w:pStyle w:val="Bezproreda"/>
        <w:jc w:val="center"/>
      </w:pPr>
      <w:r>
        <w:t>R J E Š E N J E</w:t>
      </w:r>
    </w:p>
    <w:p w:rsidRDefault="0043500C" w:rsidP="0043500C" w:rsidR="0043500C">
      <w:pPr>
        <w:ind w:firstLine="851"/>
        <w:jc w:val="both"/>
      </w:pPr>
      <w:r>
        <w:t xml:space="preserve">Trgovački sud u Bjelovaru, OIB: 07942269267, po stečajnoj sutkinji Sanjani Zorinc, u stečajnom postupku nad dužnikom KRON d.o.o. Bjelovar, Lovre Matačića 81, OIB: 95651922336, MBS: 010082500, 23. ožujka 2018. </w:t>
      </w:r>
    </w:p>
    <w:p w:rsidRDefault="0043500C" w:rsidP="0043500C" w:rsidR="0043500C">
      <w:pPr>
        <w:jc w:val="center"/>
      </w:pPr>
      <w:r>
        <w:t>r i j e š i o   j e</w:t>
      </w:r>
    </w:p>
    <w:p w:rsidRDefault="0043500C" w:rsidP="0043500C" w:rsidR="0043500C">
      <w:pPr>
        <w:ind w:firstLine="851"/>
        <w:jc w:val="both"/>
      </w:pPr>
      <w:r>
        <w:t>1. Određuje se nastavak stečajnog postupka radi naknadne diobe stečajne mase iza KRON d.o.o. Bjelovar, Lovre Matačića 81, OIB: 95651922336, MBS: 010082500.</w:t>
      </w:r>
    </w:p>
    <w:p w:rsidRDefault="0043500C" w:rsidP="0043500C" w:rsidR="0043500C">
      <w:pPr>
        <w:ind w:firstLine="851"/>
        <w:jc w:val="both"/>
      </w:pPr>
      <w:r>
        <w:t xml:space="preserve">2. Određuje se upis u sudski registar Stečajne mase iza KRON d.o.o. Lovre Matačića 81, OIB: 95651922336, MBS: 010082500, sa sjedištem na adresi stečajnog upravitelja ANĐELKA STANKUSA iz Varaždina, </w:t>
      </w:r>
      <w:proofErr w:type="spellStart"/>
      <w:r>
        <w:t>Jalkovec</w:t>
      </w:r>
      <w:proofErr w:type="spellEnd"/>
      <w:r>
        <w:t>, Braće Radić 20, OIB: 11168088853.</w:t>
      </w:r>
    </w:p>
    <w:p w:rsidRDefault="0043500C" w:rsidP="0043500C" w:rsidR="0043500C">
      <w:pPr>
        <w:ind w:firstLine="851"/>
        <w:jc w:val="both"/>
      </w:pPr>
      <w:r>
        <w:t xml:space="preserve">3. Određuje se upis u sudski registar stečajnog upravitelja ANĐELKA STANKUSA iz Varaždina, </w:t>
      </w:r>
      <w:proofErr w:type="spellStart"/>
      <w:r>
        <w:t>Jalkovec</w:t>
      </w:r>
      <w:proofErr w:type="spellEnd"/>
      <w:r>
        <w:t>, Braće Radić 20, OIB: 11168088853.</w:t>
      </w:r>
    </w:p>
    <w:p w:rsidRDefault="0043500C" w:rsidP="0043500C" w:rsidR="0043500C">
      <w:pPr>
        <w:jc w:val="center"/>
      </w:pPr>
      <w:r>
        <w:t>Obrazloženje</w:t>
      </w:r>
    </w:p>
    <w:p w:rsidRDefault="0043500C" w:rsidP="0043500C" w:rsidR="0043500C">
      <w:pPr>
        <w:jc w:val="both"/>
      </w:pPr>
      <w:r>
        <w:tab/>
        <w:t>Rješenjem suda poslovni broj 3 St-351/2016-2 od 1. veljače 2017. godine sud je u stečajnom postupku, sukladno čl. 431. Stečajnog zakona ("Narodne novine" br. 71/15, dalje SZ) otvorio i istovremeno zaključio stečajni postupak nad dužnikom KRON d.o.o. Bjelovar, Lovre Matačića 81. Navedeno rješenje postalo je pravomoćno i dužnik je brisan iz sudskog registra.</w:t>
      </w:r>
    </w:p>
    <w:p w:rsidRDefault="0043500C" w:rsidP="0043500C" w:rsidR="0043500C">
      <w:pPr>
        <w:jc w:val="both"/>
      </w:pPr>
      <w:r>
        <w:tab/>
        <w:t xml:space="preserve">Podneskom od 23. siječnja 2018. godine stečajni vjerovnik Republika Hrvatska, Ministarstvo financija, Porezna uprava, Područni ured Bjelovar, zastupan po zastupniku po zakonu Županijskom državnom odvjetništvu u Bjelovaru podnio je prijedlog za nastavak stečajnog postupka radi naknadne diobe temeljem čl. 289. Stečajnog zakona ("Narodne novine" broj 71/15, dalje SZ).  U prijedlogu navodi da je dužnik vlasnik pokretnina i to osobnog automobila MITSUBISHI CARISMA, registarskih oznaka BJ 265 FB i prijenosnog računala HP, godina proizvodnje 2012. Na pokretninama stečajni vjerovnik stekao je založno pravo temeljem rješenja o ovrsi pljenidbom, procjenom i prodajom pokretnina KL: UP/I-415-02/2013-001/00098, </w:t>
      </w:r>
      <w:proofErr w:type="spellStart"/>
      <w:r>
        <w:t>Ur</w:t>
      </w:r>
      <w:proofErr w:type="spellEnd"/>
      <w:r>
        <w:t xml:space="preserve">. broj: 513-007-07/2013-01 od 7. lipnja 2013. godine i zapisnika po izvršenoj pljenidbi i procjeni pokretne imovine KL: UP/I-415-02/13-01/89, </w:t>
      </w:r>
      <w:proofErr w:type="spellStart"/>
      <w:r>
        <w:t>Ur</w:t>
      </w:r>
      <w:proofErr w:type="spellEnd"/>
      <w:r>
        <w:t>. broj: 513-07-</w:t>
      </w:r>
      <w:proofErr w:type="spellStart"/>
      <w:r>
        <w:t>07</w:t>
      </w:r>
      <w:proofErr w:type="spellEnd"/>
      <w:r>
        <w:t xml:space="preserve">/13-4 od 10. srpnja 2013. godine i ispravka navedenog zapisnika KL: UP/I-415-02/13-01/89, </w:t>
      </w:r>
      <w:proofErr w:type="spellStart"/>
      <w:r>
        <w:t>Ur</w:t>
      </w:r>
      <w:proofErr w:type="spellEnd"/>
      <w:r>
        <w:t xml:space="preserve">. broj: 513-07-26-01/15-22 od 25. rujna 2015. godine. Stoga predlaže da se odredi nastavak postupka radi naknadno pronađene imovine koja čini stečajnu masu.  </w:t>
      </w:r>
    </w:p>
    <w:p w:rsidRDefault="0043500C" w:rsidP="0043500C" w:rsidR="0043500C">
      <w:pPr>
        <w:jc w:val="both"/>
      </w:pPr>
    </w:p>
    <w:p w:rsidRDefault="0043500C" w:rsidP="0043500C" w:rsidR="0043500C">
      <w:pPr>
        <w:jc w:val="center"/>
      </w:pPr>
      <w:r>
        <w:lastRenderedPageBreak/>
        <w:t>-2-</w:t>
      </w:r>
    </w:p>
    <w:p w:rsidRDefault="0043500C" w:rsidP="0043500C" w:rsidR="0043500C">
      <w:pPr>
        <w:jc w:val="right"/>
      </w:pPr>
      <w:r>
        <w:t>Poslovni broj: 3 St-351/2016-10</w:t>
      </w:r>
    </w:p>
    <w:p w:rsidRDefault="0043500C" w:rsidP="0043500C" w:rsidR="0043500C">
      <w:pPr>
        <w:jc w:val="both"/>
      </w:pPr>
      <w:r>
        <w:tab/>
        <w:t>Uvidom u priloženo rješenje o ovrsi te navedene zapisnike utvrđeno je da je dužnik vlasnik naprijed navedenih pokretnina.</w:t>
      </w:r>
    </w:p>
    <w:p w:rsidRDefault="0043500C" w:rsidP="0043500C" w:rsidR="0043500C">
      <w:pPr>
        <w:jc w:val="both"/>
      </w:pPr>
      <w:r>
        <w:tab/>
        <w:t xml:space="preserve">Stoga je osnovan prijedlog za nastavak postupka radi naknadne diobe i sud je temeljem odredbe čl. 431. st. 2., čl. 438., čl. 289. st. 1. i čl. 133. SZ-a odredio nastavak postupka te upis Stečajne mase i stečajnog upravitelja koji će zastupati Stečajnu masu u sudski registar. </w:t>
      </w:r>
    </w:p>
    <w:p w:rsidRDefault="0043500C" w:rsidP="0043500C" w:rsidR="0043500C">
      <w:pPr>
        <w:pStyle w:val="Bezproreda"/>
        <w:jc w:val="center"/>
      </w:pPr>
      <w:r>
        <w:t xml:space="preserve">Bjelovar, 23. ožujka 2018. </w:t>
      </w:r>
    </w:p>
    <w:p w:rsidRDefault="0043500C" w:rsidP="0043500C" w:rsidR="0043500C">
      <w:pPr>
        <w:pStyle w:val="Bezproreda"/>
        <w:jc w:val="center"/>
        <w:rPr>
          <w:rFonts w:cstheme="minorBidi"/>
        </w:rPr>
      </w:pPr>
    </w:p>
    <w:p w:rsidRDefault="0043500C" w:rsidP="0043500C" w:rsidR="0043500C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43500C" w:rsidP="0043500C" w:rsidR="0043500C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43500C" w:rsidP="0043500C" w:rsidR="0043500C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43500C" w:rsidP="0043500C" w:rsidR="0043500C">
      <w:pPr>
        <w:pStyle w:val="Bezproreda"/>
      </w:pPr>
    </w:p>
    <w:p w:rsidRDefault="0043500C" w:rsidP="0043500C" w:rsidR="0043500C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3500C" w:rsidP="0043500C" w:rsidR="0043500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3500C" w:rsidP="0043500C" w:rsidR="0043500C">
      <w:pPr>
        <w:pStyle w:val="Bezproreda"/>
      </w:pPr>
      <w:r>
        <w:t>Dna: sudski registar</w:t>
      </w:r>
    </w:p>
    <w:p w:rsidRDefault="0043500C" w:rsidP="0043500C" w:rsidR="0043500C">
      <w:pPr>
        <w:pStyle w:val="Bezproreda"/>
      </w:pPr>
      <w:r>
        <w:t xml:space="preserve">         e-oglasna ploča</w:t>
      </w:r>
    </w:p>
    <w:p w:rsidRDefault="0043500C" w:rsidP="0043500C" w:rsidR="0043500C">
      <w:pPr>
        <w:pStyle w:val="Bezproreda"/>
      </w:pPr>
      <w:proofErr w:type="spellStart"/>
      <w:r>
        <w:t>Bj</w:t>
      </w:r>
      <w:proofErr w:type="spellEnd"/>
      <w:r>
        <w:t>. 23.3.2018.</w:t>
      </w:r>
    </w:p>
    <w:p w:rsidRDefault="0043500C" w:rsidP="0043500C" w:rsidR="0043500C">
      <w:pPr>
        <w:pStyle w:val="NormaleSPIS"/>
      </w:pPr>
    </w:p>
    <w:p w:rsidRDefault="0043500C" w:rsidP="0043500C" w:rsidR="0043500C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00C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4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St-351/2016-10</izvorni_sadrzaj>
    <derivirana_varijabla naziv="DomainObject.Oznaka_1">St-351/2016-10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19. travnja 2017.</izvorni_sadrzaj>
    <derivirana_varijabla naziv="DomainObject.Predmet.DatumArhiviranja_1">19.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2017.</izvorni_sadrzaj>
    <derivirana_varijabla naziv="DomainObject.Predmet.DatumRjesavanja_1">20. ožujka 2017.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travnja 2017.</izvorni_sadrzaj>
    <derivirana_varijabla naziv="DomainObject.Predmet.DatumZatvaranja_1">19.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hr.ibm.icms.common.model.sluzbeneosobe.Referada@37523752[id=5718, dbStatus=null, naziv=referada 3, oznaka=null, sudac=null] &lt;-hr.ibm.icms.common.model.sluzbeneosobe.Referada@37523752[status dodjele: =false]</izvorni_sadrzaj>
    <derivirana_varijabla naziv="DomainObject.Predmet.MjestoCuvanja_1">hr.ibm.icms.common.model.sluzbeneosobe.Referada@37523752[id=5718, dbStatus=null, naziv=referada 3, oznaka=null, sudac=null] &lt;-hr.ibm.icms.common.model.sluzbeneosobe.Referada@37523752[status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 društvo s ograničenom odgovornošću za usluge i trgovinu</izvorni_sadrzaj>
    <derivirana_varijabla naziv="DomainObject.Predmet.ProtustrankaFormated_1">  KRON društvo s ograničenom odgovornošću za usluge i trgovinu</derivirana_varijabla>
  </DomainObject.Predmet.ProtustrankaFormated>
  <DomainObject.Predmet.ProtustrankaFormatedOIB>
    <izvorni_sadrzaj>  KRON društvo s ograničenom odgovornošću za usluge i trgovinu, OIB 95651922336</izvorni_sadrzaj>
    <derivirana_varijabla naziv="DomainObject.Predmet.ProtustrankaFormatedOIB_1">  KRON društvo s ograničenom odgovornošću za usluge i trgovinu, OIB 95651922336</derivirana_varijabla>
  </DomainObject.Predmet.ProtustrankaFormatedOIB>
  <DomainObject.Predmet.ProtustrankaFormatedWithAdress>
    <izvorni_sadrzaj> KRON društvo s ograničenom odgovornošću za usluge i trgovinu, Lovre Matačića 81, 43000 Bjelovar</izvorni_sadrzaj>
    <derivirana_varijabla naziv="DomainObject.Predmet.ProtustrankaFormatedWithAdress_1"> KRON društvo s ograničenom odgovornošću za usluge i trgovinu, Lovre Matačića 81, 43000 Bjelovar</derivirana_varijabla>
  </DomainObject.Predmet.ProtustrankaFormatedWithAdress>
  <DomainObject.Predmet.ProtustrankaFormatedWithAdressOIB>
    <izvorni_sadrzaj> KRON društvo s ograničenom odgovornošću za usluge i trgovinu, OIB 95651922336, Lovre Matačića 81, 43000 Bjelovar</izvorni_sadrzaj>
    <derivirana_varijabla naziv="DomainObject.Predmet.ProtustrankaFormatedWithAdressOIB_1"> KRON društvo s ograničenom odgovornošću za usluge i trgovinu, OIB 95651922336, Lovre Matačića 81, 43000 Bjelovar</derivirana_varijabla>
  </DomainObject.Predmet.ProtustrankaFormatedWithAdressOIB>
  <DomainObject.Predmet.ProtustrankaWithAdress>
    <izvorni_sadrzaj>KRON društvo s ograničenom odgovornošću za usluge i trgovinu Lovre Matačića 81, 43000 Bjelovar</izvorni_sadrzaj>
    <derivirana_varijabla naziv="DomainObject.Predmet.ProtustrankaWithAdress_1">KRON društvo s ograničenom odgovornošću za usluge i trgovinu Lovre Matačića 81, 43000 Bjelovar</derivirana_varijabla>
  </DomainObject.Predmet.ProtustrankaWithAdress>
  <DomainObject.Predmet.ProtustrankaWithAdressOIB>
    <izvorni_sadrzaj>KRON društvo s ograničenom odgovornošću za usluge i trgovinu, OIB 95651922336, Lovre Matačića 81, 43000 Bjelovar</izvorni_sadrzaj>
    <derivirana_varijabla naziv="DomainObject.Predmet.ProtustrankaWithAdressOIB_1">KRON društvo s ograničenom odgovornošću za usluge i trgovinu, OIB 95651922336, Lovre Matačića 81, 43000 Bjelovar</derivirana_varijabla>
  </DomainObject.Predmet.ProtustrankaWithAdressOIB>
  <DomainObject.Predmet.ProtustrankaNazivFormated>
    <izvorni_sadrzaj>KRON društvo s ograničenom odgovornošću za usluge i trgovinu</izvorni_sadrzaj>
    <derivirana_varijabla naziv="DomainObject.Predmet.ProtustrankaNazivFormated_1">KRON društvo s ograničenom odgovornošću za usluge i trgovinu</derivirana_varijabla>
  </DomainObject.Predmet.ProtustrankaNazivFormated>
  <DomainObject.Predmet.ProtustrankaNazivFormatedOIB>
    <izvorni_sadrzaj>KRON društvo s ograničenom odgovornošću za usluge i trgovinu, OIB 95651922336</izvorni_sadrzaj>
    <derivirana_varijabla naziv="DomainObject.Predmet.ProtustrankaNazivFormatedOIB_1">KRON društvo s ograničenom odgovornošću za usluge i trgovinu, OIB 95651922336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KRON društvo s ograničenom odgovornošću za usluge i trgovinu</item>
    </izvorni_sadrzaj>
    <derivirana_varijabla naziv="DomainObject.Predmet.ProtuStrankaListFormated_1">
      <item>KRON društvo s ograničenom odgovornošću za usluge i trgovinu</item>
    </derivirana_varijabla>
  </DomainObject.Predmet.ProtuStrankaListFormated>
  <DomainObject.Predmet.ProtuStrankaListFormatedOIB>
    <izvorni_sadrzaj>
      <item>KRON društvo s ograničenom odgovornošću za usluge i trgovinu, OIB 95651922336</item>
    </izvorni_sadrzaj>
    <derivirana_varijabla naziv="DomainObject.Predmet.ProtuStrankaListFormatedOIB_1">
      <item>KRON društvo s ograničenom odgovornošću za usluge i trgovinu, OIB 95651922336</item>
    </derivirana_varijabla>
  </DomainObject.Predmet.ProtuStrankaListFormatedOIB>
  <DomainObject.Predmet.ProtuStrankaListFormatedWithAdress>
    <izvorni_sadrzaj>
      <item>KRON društvo s ograničenom odgovornošću za usluge i trgovinu, Lovre Matačića 81, 43000 Bjelovar</item>
    </izvorni_sadrzaj>
    <derivirana_varijabla naziv="DomainObject.Predmet.ProtuStrankaListFormatedWithAdress_1">
      <item>KRON društvo s ograničenom odgovornošću za usluge i trgovinu, Lovre Matačića 81, 43000 Bjelovar</item>
    </derivirana_varijabla>
  </DomainObject.Predmet.ProtuStrankaListFormatedWithAdress>
  <DomainObject.Predmet.ProtuStrankaListFormatedWithAdressOIB>
    <izvorni_sadrzaj>
      <item>KRON društvo s ograničenom odgovornošću za usluge i trgovinu, OIB 95651922336, Lovre Matačića 81, 43000 Bjelovar</item>
    </izvorni_sadrzaj>
    <derivirana_varijabla naziv="DomainObject.Predmet.ProtuStrankaListFormatedWithAdressOIB_1">
      <item>KRON društvo s ograničenom odgovornošću za usluge i trgovinu, OIB 95651922336, Lovre Matačića 81, 43000 Bjelovar</item>
    </derivirana_varijabla>
  </DomainObject.Predmet.ProtuStrankaListFormatedWithAdressOIB>
  <DomainObject.Predmet.ProtuStrankaListNazivFormated>
    <izvorni_sadrzaj>
      <item>KRON društvo s ograničenom odgovornošću za usluge i trgovinu</item>
    </izvorni_sadrzaj>
    <derivirana_varijabla naziv="DomainObject.Predmet.ProtuStrankaListNazivFormated_1">
      <item>KRON društvo s ograničenom odgovornošću za usluge i trgovinu</item>
    </derivirana_varijabla>
  </DomainObject.Predmet.ProtuStrankaListNazivFormated>
  <DomainObject.Predmet.ProtuStrankaListNazivFormatedOIB>
    <izvorni_sadrzaj>
      <item>KRON društvo s ograničenom odgovornošću za usluge i trgovinu, OIB 95651922336</item>
    </izvorni_sadrzaj>
    <derivirana_varijabla naziv="DomainObject.Predmet.ProtuStrankaListNazivFormatedOIB_1">
      <item>KRON društvo s ograničenom odgovornošću za usluge i trgovinu, OIB 95651922336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St-351/2016-10</izvorni_sadrzaj>
    <derivirana_varijabla naziv="DomainObject.PoslovniBrojDokumenta_1">St-351/2016-10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KRON društvo s ograničenom odgovornošću za usluge i trgovinu</izvorni_sadrzaj>
    <derivirana_varijabla naziv="DomainObject.Predmet.ProtustrankaIDrugi_1">KRON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KRON društvo s ograničenom odgovornošću za usluge i trgovinu, OIB 95651922336, Lovre Matačića 81, 43000 Bjelovar</izvorni_sadrzaj>
    <derivirana_varijabla naziv="DomainObject.Predmet.ProtustrankaIDrugiAdressOIB_1">KRON društvo s ograničenom odgovornošću za usluge i trgovinu, OIB 95651922336, Lovre Matačića 81,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2017.</izvorni_sadrzaj>
    <derivirana_varijabla naziv="DomainObject.Predmet.OdlukaRjesenje.DatumDonosenjaOdluke_1">20. ožujka 2017.</derivirana_varijabla>
  </DomainObject.Predmet.OdlukaRjesenje.DatumDonosenjaOdluke>
  <DomainObject.Predmet.OdlukaRjesenje.DatumPravomocnosti>
    <izvorni_sadrzaj>6. travnja 2017.</izvorni_sadrzaj>
    <derivirana_varijabla naziv="DomainObject.Predmet.OdlukaRjesenje.DatumPravomocnosti_1">6. travnja 2017.</derivirana_varijabla>
  </DomainObject.Predmet.OdlukaRjesenje.DatumPravomocnosti>
  <DomainObject.Predmet.OdlukaRjesenje.Oznaka>
    <izvorni_sadrzaj>St-351/2016-6</izvorni_sadrzaj>
    <derivirana_varijabla naziv="DomainObject.Predmet.OdlukaRjesenje.Oznaka_1">St-351/2016-6</derivirana_varijabla>
  </DomainObject.Predmet.OdlukaRjesenje.Oznaka>
  <DomainObject.Predmet.SudioniciListNaziv>
    <izvorni_sadrzaj>
      <item>FINA, RC ZAGREB, Podružnica Bjelovar</item>
      <item>KRON društvo s ograničenom odgovornošću za usluge i trgovinu</item>
    </izvorni_sadrzaj>
    <derivirana_varijabla naziv="DomainObject.Predmet.SudioniciListNaziv_1">
      <item>FINA, RC ZAGREB, Podružnica Bjelovar</item>
      <item>KRON društvo s ograničenom odgovornošću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KRON društvo s ograničenom odgovornošću za usluge i trgovinu, OIB 95651922336, Lovre Matačića 81,43000 Bjelovar</item>
    </izvorni_sadrzaj>
    <derivirana_varijabla naziv="DomainObject.Predmet.SudioniciListAdressOIB_1">
      <item>FINA, RC ZAGREB, Podružnica Bjelovar, OIB 85821130368, F. Supila 4,43000 Bjelovar</item>
      <item>KRON društvo s ograničenom odgovornošću za usluge i trgovinu, OIB 95651922336, Lovre Matačića 81,43000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BE82C-EE1B-4888-90EF-6A62E67F7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2722</properties:Characters>
  <properties:Lines>63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2018-03-23T13:17:00Z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St-351/2016-10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