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b4fd" w14:paraId="4b0b4f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3 St-304/2017-2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stečajnoj sutkinji Sanjani Zorinc, povodom prijedloga FINE ZAGREB, PODRUŽNICA VARAŽDIN, za otvaranje stečajnog postupka nad dužnikom EKOZONA jednostavno društvo s ograničenom odgovornošću za poljoprivredu, proizvodnju, trgovinu i usluge, </w:t>
      </w:r>
      <w:proofErr w:type="spellStart"/>
      <w:r>
        <w:rPr>
          <w:rFonts w:cs="Times New Roman" w:eastAsia="Times New Roman"/>
          <w:szCs w:val="20"/>
          <w:lang w:eastAsia="hr-HR"/>
        </w:rPr>
        <w:t>Lopatinec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Vladimira Nazora 29, OIB: 06157158568, MBS: 070104220, 27. listopada 2017. 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EKOZONA jednostavno društvo s ograničenom odgovornošću za poljoprivredu, proizvodnju, trgovinu i usluge, </w:t>
      </w:r>
      <w:proofErr w:type="spellStart"/>
      <w:r>
        <w:rPr>
          <w:rFonts w:cs="Times New Roman" w:eastAsia="Times New Roman"/>
          <w:szCs w:val="20"/>
          <w:lang w:eastAsia="hr-HR"/>
        </w:rPr>
        <w:t>Lopatinec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Vladimira Nazora 29, OIB: 06157158568, MBS: 070104220. 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14. prosinca 2017. godine u 10,00 sati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Varaždin 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Ivan </w:t>
      </w:r>
      <w:proofErr w:type="spellStart"/>
      <w:r>
        <w:rPr>
          <w:rFonts w:cs="Times New Roman" w:eastAsia="Times New Roman"/>
          <w:szCs w:val="20"/>
          <w:lang w:eastAsia="hr-HR"/>
        </w:rPr>
        <w:t>Trupković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Ivanu </w:t>
      </w:r>
      <w:proofErr w:type="spellStart"/>
      <w:r>
        <w:rPr>
          <w:rFonts w:cs="Times New Roman" w:eastAsia="Times New Roman"/>
          <w:szCs w:val="20"/>
          <w:lang w:eastAsia="hr-HR"/>
        </w:rPr>
        <w:t>Trupkoviću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Varaždin navodi u prijedlogu da na dan 1. rujna 2015. godine u Očevidniku redoslijeda osnova za plaćanje dužnik ima evidentirane neizvršene osnove za plaćanje u neprekinutom razdoblju od 272 dana u ukupnom iznosu od 15.730,24 kn. Također je u prijedlogu navedeno da dužnik ima jednu zaposlenu osobu, a da u Jedinstvenom registru računa ima otvoren račun kod Hrvatske poštanske banke d.d.   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3 St-304/2017-2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Bjelovar, 27. listopada 2017. 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</w:t>
      </w:r>
      <w:r>
        <w:rPr>
          <w:rFonts w:cs="Times New Roman" w:eastAsia="Times New Roman"/>
          <w:szCs w:val="20"/>
          <w:lang w:eastAsia="hr-HR"/>
        </w:rPr>
        <w:t xml:space="preserve">STEČAJNA SUTKINJA 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SANJANA ZORINC 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točke I. i II. ovog rješenja nije dopuštena posebna žalba (čl. 115. st. 1. SZ-a).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392642" w:rsidP="00392642" w:rsidR="003926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392642" w:rsidP="00392642" w:rsidR="00392642">
      <w:pPr>
        <w:pStyle w:val="Bezproreda"/>
        <w:rPr>
          <w:rFonts w:cstheme="minorBidi" w:eastAsiaTheme="minorHAnsi"/>
        </w:rPr>
      </w:pPr>
      <w:r>
        <w:t xml:space="preserve">               FINI Varaždin, poštom i e-oglasnom pločom</w:t>
      </w:r>
    </w:p>
    <w:p w:rsidRDefault="00392642" w:rsidP="00392642" w:rsidR="00392642">
      <w:pPr>
        <w:pStyle w:val="Bezproreda"/>
      </w:pPr>
      <w:r>
        <w:t>2. Sc. ročište</w:t>
      </w:r>
    </w:p>
    <w:p w:rsidRDefault="00392642" w:rsidP="00392642" w:rsidR="00392642">
      <w:pPr>
        <w:pStyle w:val="Bezproreda"/>
      </w:pPr>
      <w:proofErr w:type="spellStart"/>
      <w:r>
        <w:t>Bj</w:t>
      </w:r>
      <w:proofErr w:type="spellEnd"/>
      <w:r>
        <w:t>. 27.10.2017.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26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369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St-304/2017-2</izvorni_sadrzaj>
    <derivirana_varijabla naziv="DomainObject.Oznaka_1">St-304/2017-2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St-304/2017</izvorni_sadrzaj>
    <derivirana_varijabla naziv="DomainObject.Predmet.OznakaBroj_1">St-304/2017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EKOZONA jednostavno društvo s ograničenom odgovornošću za poljoprivredu, proizvodnju, trgovinu i usluge</izvorni_sadrzaj>
    <derivirana_varijabla naziv="DomainObject.Predmet.ProtustrankaFormated_1">  EKOZONA jednostavno društvo s ograničenom odgovornošću za poljoprivredu, proizvodnju, trgovinu i usluge</derivirana_varijabla>
  </DomainObject.Predmet.ProtustrankaFormated>
  <DomainObject.Predmet.ProtustrankaFormatedOIB>
    <izvorni_sadrzaj>  EKOZONA jednostavno društvo s ograničenom odgovornošću za poljoprivredu, proizvodnju, trgovinu i usluge, OIB 06157158568</izvorni_sadrzaj>
    <derivirana_varijabla naziv="DomainObject.Predmet.ProtustrankaFormatedOIB_1">  EKOZONA jednostavno društvo s ograničenom odgovornošću za poljoprivredu, proizvodnju, trgovinu i usluge, OIB 06157158568</derivirana_varijabla>
  </DomainObject.Predmet.ProtustrankaFormatedOIB>
  <DomainObject.Predmet.ProtustrankaFormatedWithAdress>
    <izvorni_sadrzaj> EKOZONA jednostavno društvo s ograničenom odgovornošću za poljoprivredu, proizvodnju, trgovinu i usluge, Vladimira Nazora 29, 40000 Lopatinec</izvorni_sadrzaj>
    <derivirana_varijabla naziv="DomainObject.Predmet.ProtustrankaFormatedWithAdress_1"> EKOZONA jednostavno društvo s ograničenom odgovornošću za poljoprivredu, proizvodnju, trgovinu i usluge, Vladimira Nazora 29, 40000 Lopatinec</derivirana_varijabla>
  </DomainObject.Predmet.ProtustrankaFormatedWithAdress>
  <DomainObject.Predmet.ProtustrankaFormatedWithAdressOIB>
    <izvorni_sadrzaj> EKOZONA jednostavno društvo s ograničenom odgovornošću za poljoprivredu, proizvodnju, trgovinu i usluge, OIB 06157158568, Vladimira Nazora 29, 40000 Lopatinec</izvorni_sadrzaj>
    <derivirana_varijabla naziv="DomainObject.Predmet.ProtustrankaFormatedWithAdressOIB_1"> EKOZONA jednostavno društvo s ograničenom odgovornošću za poljoprivredu, proizvodnju, trgovinu i usluge, OIB 06157158568, Vladimira Nazora 29, 40000 Lopatinec</derivirana_varijabla>
  </DomainObject.Predmet.ProtustrankaFormatedWithAdressOIB>
  <DomainObject.Predmet.ProtustrankaWithAdress>
    <izvorni_sadrzaj>EKOZONA jednostavno društvo s ograničenom odgovornošću za poljoprivredu, proizvodnju, trgovinu i usluge Vladimira Nazora 29, 40000 Lopatinec</izvorni_sadrzaj>
    <derivirana_varijabla naziv="DomainObject.Predmet.ProtustrankaWithAdress_1">EKOZONA jednostavno društvo s ograničenom odgovornošću za poljoprivredu, proizvodnju, trgovinu i usluge Vladimira Nazora 29, 40000 Lopatinec</derivirana_varijabla>
  </DomainObject.Predmet.ProtustrankaWithAdress>
  <DomainObject.Predmet.ProtustrankaWithAdressOIB>
    <izvorni_sadrzaj>EKOZONA jednostavno društvo s ograničenom odgovornošću za poljoprivredu, proizvodnju, trgovinu i usluge, OIB 06157158568, Vladimira Nazora 29, 40000 Lopatinec</izvorni_sadrzaj>
    <derivirana_varijabla naziv="DomainObject.Predmet.ProtustrankaWithAdressOIB_1">EKOZONA jednostavno društvo s ograničenom odgovornošću za poljoprivredu, proizvodnju, trgovinu i usluge, OIB 06157158568, Vladimira Nazora 29, 40000 Lopatinec</derivirana_varijabla>
  </DomainObject.Predmet.ProtustrankaWithAdressOIB>
  <DomainObject.Predmet.ProtustrankaNazivFormated>
    <izvorni_sadrzaj>EKOZONA jednostavno društvo s ograničenom odgovornošću za poljoprivredu, proizvodnju, trgovinu i usluge</izvorni_sadrzaj>
    <derivirana_varijabla naziv="DomainObject.Predmet.ProtustrankaNazivFormated_1">EKOZONA jednostavno društvo s ograničenom odgovornošću za poljoprivredu, proizvodnju, trgovinu i usluge</derivirana_varijabla>
  </DomainObject.Predmet.ProtustrankaNazivFormated>
  <DomainObject.Predmet.ProtustrankaNazivFormatedOIB>
    <izvorni_sadrzaj>EKOZONA jednostavno društvo s ograničenom odgovornošću za poljoprivredu, proizvodnju, trgovinu i usluge, OIB 06157158568</izvorni_sadrzaj>
    <derivirana_varijabla naziv="DomainObject.Predmet.ProtustrankaNazivFormatedOIB_1">EKOZONA jednostavno društvo s ograničenom odgovornošću za poljoprivredu, proizvodnju, trgovinu i usluge, OIB 06157158568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EKOZONA jednostavno društvo s ograničenom odgovornošću za poljoprivredu, proizvodnju, trgovinu i usluge</item>
    </izvorni_sadrzaj>
    <derivirana_varijabla naziv="DomainObject.Predmet.ProtuStrankaListFormated_1">
      <item>EKOZONA jednostavno društvo s ograničenom odgovornošću za poljoprivredu, proizvodnju, trgovinu i usluge</item>
    </derivirana_varijabla>
  </DomainObject.Predmet.ProtuStrankaListFormated>
  <DomainObject.Predmet.ProtuStrankaListFormatedOIB>
    <izvorni_sadrzaj>
      <item>EKOZONA jednostavno društvo s ograničenom odgovornošću za poljoprivredu, proizvodnju, trgovinu i usluge, OIB 06157158568</item>
    </izvorni_sadrzaj>
    <derivirana_varijabla naziv="DomainObject.Predmet.ProtuStrankaListFormatedOIB_1">
      <item>EKOZONA jednostavno društvo s ograničenom odgovornošću za poljoprivredu, proizvodnju, trgovinu i usluge, OIB 06157158568</item>
    </derivirana_varijabla>
  </DomainObject.Predmet.ProtuStrankaListFormatedOIB>
  <DomainObject.Predmet.ProtuStrankaListFormatedWithAdress>
    <izvorni_sadrzaj>
      <item>EKOZONA jednostavno društvo s ograničenom odgovornošću za poljoprivredu, proizvodnju, trgovinu i usluge, Vladimira Nazora 29, 40000 Lopatinec</item>
    </izvorni_sadrzaj>
    <derivirana_varijabla naziv="DomainObject.Predmet.ProtuStrankaListFormatedWithAdress_1">
      <item>EKOZONA jednostavno društvo s ograničenom odgovornošću za poljoprivredu, proizvodnju, trgovinu i usluge, Vladimira Nazora 29, 40000 Lopatinec</item>
    </derivirana_varijabla>
  </DomainObject.Predmet.ProtuStrankaListFormatedWithAdress>
  <DomainObject.Predmet.ProtuStrankaListFormatedWithAdressOIB>
    <izvorni_sadrzaj>
      <item>EKOZONA jednostavno društvo s ograničenom odgovornošću za poljoprivredu, proizvodnju, trgovinu i usluge, OIB 06157158568, Vladimira Nazora 29, 40000 Lopatinec</item>
    </izvorni_sadrzaj>
    <derivirana_varijabla naziv="DomainObject.Predmet.ProtuStrankaListFormatedWithAdressOIB_1">
      <item>EKOZONA jednostavno društvo s ograničenom odgovornošću za poljoprivredu, proizvodnju, trgovinu i usluge, OIB 06157158568, Vladimira Nazora 29, 40000 Lopatinec</item>
    </derivirana_varijabla>
  </DomainObject.Predmet.ProtuStrankaListFormatedWithAdressOIB>
  <DomainObject.Predmet.ProtuStrankaListNazivFormated>
    <izvorni_sadrzaj>
      <item>EKOZONA jednostavno društvo s ograničenom odgovornošću za poljoprivredu, proizvodnju, trgovinu i usluge</item>
    </izvorni_sadrzaj>
    <derivirana_varijabla naziv="DomainObject.Predmet.ProtuStrankaListNazivFormated_1">
      <item>EKOZONA jednostavno društvo s ograničenom odgovornošću za poljoprivredu, proizvodnju, trgovinu i usluge</item>
    </derivirana_varijabla>
  </DomainObject.Predmet.ProtuStrankaListNazivFormated>
  <DomainObject.Predmet.ProtuStrankaListNazivFormatedOIB>
    <izvorni_sadrzaj>
      <item>EKOZONA jednostavno društvo s ograničenom odgovornošću za poljoprivredu, proizvodnju, trgovinu i usluge, OIB 06157158568</item>
    </izvorni_sadrzaj>
    <derivirana_varijabla naziv="DomainObject.Predmet.ProtuStrankaListNazivFormatedOIB_1">
      <item>EKOZONA jednostavno društvo s ograničenom odgovornošću za poljoprivredu, proizvodnju, trgovinu i usluge, OIB 06157158568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St-304/2017-2</izvorni_sadrzaj>
    <derivirana_varijabla naziv="DomainObject.PoslovniBrojDokumenta_1">St-304/2017-2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EKOZONA jednostavno društvo s ograničenom odgovornošću za poljoprivredu, proizvodnju, trgovinu i usluge</izvorni_sadrzaj>
    <derivirana_varijabla naziv="DomainObject.Predmet.ProtustrankaIDrugi_1">EKOZONA jednostavno društvo s ograničenom odgovornošću za poljoprivredu, proizvodnju,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EKOZONA jednostavno društvo s ograničenom odgovornošću za poljoprivredu, proizvodnju, trgovinu i usluge, OIB 06157158568, Vladimira Nazora 29, 40000 Lopatinec</izvorni_sadrzaj>
    <derivirana_varijabla naziv="DomainObject.Predmet.ProtustrankaIDrugiAdressOIB_1">EKOZONA jednostavno društvo s ograničenom odgovornošću za poljoprivredu, proizvodnju, trgovinu i usluge, OIB 06157158568, Vladimira Nazora 29,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EKOZONA jednostavno društvo s ograničenom odgovornošću za poljoprivredu, proizvodnju, trgovinu i usluge</item>
      <item>Financijska agencija, RC ZAGREB, Podružnica VARAŽDIN</item>
      <item>Sudski registar</item>
    </izvorni_sadrzaj>
    <derivirana_varijabla naziv="DomainObject.Predmet.SudioniciListNaziv_1">
      <item>EKOZONA jednostavno društvo s ograničenom odgovornošću za poljoprivredu, proizvodnju, trgovinu i usluge</item>
      <item>Financijska agencija, RC ZAGREB, Podružnica VARAŽDIN</item>
      <item>Sudski registar</item>
    </derivirana_varijabla>
  </DomainObject.Predmet.SudioniciListNaziv>
  <DomainObject.Predmet.SudioniciListAdressOIB>
    <izvorni_sadrzaj>
      <item>EKOZONA jednostavno društvo s ograničenom odgovornošću za poljoprivredu, proizvodnju, trgovinu i usluge, OIB 06157158568, Vladimira Nazora 29,40000 Lopatinec</item>
      <item>Financijska agencija, RC ZAGREB, Podružnica VARAŽDIN, OIB 85821130368, A. Cesarca 2,42000 Varaždin</item>
      <item>Sudski registar</item>
    </izvorni_sadrzaj>
    <derivirana_varijabla naziv="DomainObject.Predmet.SudioniciListAdressOIB_1">
      <item>EKOZONA jednostavno društvo s ograničenom odgovornošću za poljoprivredu, proizvodnju, trgovinu i usluge, OIB 06157158568, Vladimira Nazora 29,40000 Lopatinec</item>
      <item>Financijska agencija, RC ZAGREB, Podružnica VARAŽDIN, OIB 85821130368, A. Cesarca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399C02-0CD2-4084-8F88-C8C56BCFCF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2831</properties:Characters>
  <properties:Lines>83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2017-10-27T08:28:00Z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