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66d9" w14:paraId="50066d9" w:rsidRDefault="00740F85" w:rsidP="00740F85" w:rsidR="00740F8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F85" w:rsidP="00740F85" w:rsidR="00740F8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40F85" w:rsidP="00740F85" w:rsidR="00740F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40F85" w:rsidP="00740F85" w:rsidR="00740F8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0F85" w:rsidP="00740F85" w:rsidR="00740F8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40F85" w:rsidP="00740F85" w:rsidR="00740F8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40F85" w:rsidP="00740F85" w:rsidR="00740F85" w:rsidRPr="005D578C">
      <w:pPr>
        <w:jc w:val="center"/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KINOLOŠKO DRUŠTVO „PULA“, Pula, Marulićeva 4, OIB </w:t>
      </w:r>
      <w:r w:rsidRPr="00740F85">
        <w:t>60300089708</w:t>
      </w:r>
      <w:r>
        <w:rPr>
          <w:rFonts w:cs="Times New Roman" w:eastAsia="Times New Roman"/>
          <w:szCs w:val="24"/>
        </w:rPr>
        <w:t>, reg. br. 18000765, 5. srpnja 2016.</w:t>
      </w:r>
    </w:p>
    <w:p w:rsidRDefault="00740F85" w:rsidP="00740F85" w:rsidR="00740F85">
      <w:pPr>
        <w:ind w:firstLine="708"/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KINOLOŠKO DRUŠTVO „PULA“, Pula, Marulićeva 4, OIB </w:t>
      </w:r>
      <w:r w:rsidRPr="00740F85">
        <w:t>60300089708</w:t>
      </w:r>
      <w:r>
        <w:rPr>
          <w:rFonts w:cs="Times New Roman" w:eastAsia="Times New Roman"/>
          <w:szCs w:val="24"/>
        </w:rPr>
        <w:t>, reg. br. 18000765.</w:t>
      </w: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40F85" w:rsidP="00740F85" w:rsidR="00740F85">
      <w:pPr>
        <w:rPr>
          <w:rFonts w:cs="Times New Roman" w:eastAsia="Times New Roman"/>
          <w:szCs w:val="20"/>
        </w:rPr>
      </w:pPr>
    </w:p>
    <w:p w:rsidRDefault="00740F85" w:rsidP="00740F85" w:rsidR="00740F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KINOLOŠKO DRUŠTVO „PULA“, Pula, Marulićeva 4, OIB </w:t>
      </w:r>
      <w:r w:rsidRPr="00740F85">
        <w:t>60300089708</w:t>
      </w:r>
      <w:r>
        <w:rPr>
          <w:rFonts w:cs="Times New Roman" w:eastAsia="Times New Roman"/>
          <w:szCs w:val="24"/>
        </w:rPr>
        <w:t>, reg. br. 18000765.</w:t>
      </w:r>
    </w:p>
    <w:p w:rsidRDefault="00740F85" w:rsidP="00740F85" w:rsidR="00740F85">
      <w:pPr>
        <w:ind w:firstLine="709"/>
        <w:rPr>
          <w:rFonts w:cs="Times New Roman" w:eastAsia="Times New Roman"/>
          <w:szCs w:val="24"/>
        </w:rPr>
      </w:pPr>
    </w:p>
    <w:p w:rsidRDefault="00740F85" w:rsidP="00740F85" w:rsidR="00740F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</w:t>
      </w:r>
      <w:r w:rsidRPr="001B3B2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KINOLOŠKO DRUŠTVO „PULA“, Pula, Marulićeva 4, OIB </w:t>
      </w:r>
      <w:r w:rsidRPr="00740F85">
        <w:t>60300089708</w:t>
      </w:r>
      <w:r>
        <w:rPr>
          <w:rFonts w:cs="Times New Roman" w:eastAsia="Times New Roman"/>
          <w:szCs w:val="24"/>
        </w:rPr>
        <w:t>, reg. br. 18000765, iz Registra udruga u Republici Hrvatskoj.</w:t>
      </w:r>
    </w:p>
    <w:p w:rsidRDefault="00740F85" w:rsidP="00740F85" w:rsidR="00740F85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40F85" w:rsidP="00740F85" w:rsidR="00740F85">
      <w:pPr>
        <w:ind w:firstLine="708"/>
        <w:rPr>
          <w:rFonts w:cs="Times New Roman" w:eastAsia="Times New Roman"/>
          <w:szCs w:val="24"/>
        </w:rPr>
      </w:pPr>
    </w:p>
    <w:p w:rsidRDefault="00740F85" w:rsidP="00740F85" w:rsidR="00740F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5. veljače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KINOLOŠKO DRUŠTVO „PULA“, Pula. </w:t>
      </w:r>
    </w:p>
    <w:p w:rsidRDefault="00740F85" w:rsidP="00740F85" w:rsidR="00740F85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224 dana u ukupnom iznosu 10.669,41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26. travnja 2016.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na mrežnoj stranici e-Oglasna ploča sudova objavio oglas posl. br. 3 St-255/2016-5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40F85" w:rsidP="00740F85" w:rsidR="00740F8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srpnja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40F85" w:rsidP="00740F85" w:rsidR="00740F85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40F85" w:rsidP="00740F85" w:rsidR="00740F8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279A5">
        <w:rPr>
          <w:rFonts w:cs="Times New Roman" w:eastAsia="Times New Roman"/>
          <w:szCs w:val="24"/>
        </w:rPr>
        <w:t xml:space="preserve">, v. r. </w:t>
      </w:r>
    </w:p>
    <w:p w:rsidRDefault="00740F85" w:rsidP="00740F85" w:rsidR="00740F85">
      <w:pPr>
        <w:jc w:val="left"/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left"/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40F85" w:rsidP="00740F85" w:rsidR="00740F8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40F85" w:rsidP="00740F85" w:rsidR="00740F85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rPr>
          <w:rFonts w:cs="Times New Roman" w:eastAsia="Times New Roman"/>
          <w:szCs w:val="24"/>
        </w:rPr>
      </w:pPr>
    </w:p>
    <w:p w:rsidRDefault="00740F85" w:rsidP="00740F85" w:rsidR="00740F8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KINOLOŠKO DRUŠTVO „PULA“, Pula, Marulićeva 4, </w:t>
      </w:r>
    </w:p>
    <w:p w:rsidRDefault="00740F85" w:rsidP="00740F85" w:rsidR="00740F8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40F85" w:rsidP="00740F85" w:rsidR="00740F8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740F85" w:rsidP="00740F85" w:rsidR="00740F8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740F85" w:rsidP="00740F85" w:rsidR="00740F85"/>
    <w:p w:rsidRDefault="00740F85" w:rsidP="00740F85" w:rsidR="00740F85"/>
    <w:p w:rsidRDefault="00740F85" w:rsidP="00740F85" w:rsidR="00740F85"/>
    <w:p w:rsidRDefault="005279A5" w:rsidR="00387208"/>
    <w:sectPr w:rsidSect="00621DA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F85" w:rsidP="00740F85" w:rsidR="00740F85">
      <w:r>
        <w:separator/>
      </w:r>
    </w:p>
  </w:endnote>
  <w:endnote w:id="0" w:type="continuationSeparator">
    <w:p w:rsidRDefault="00740F85" w:rsidP="00740F85" w:rsidR="0074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F85" w:rsidP="00740F85" w:rsidR="00740F85">
      <w:r>
        <w:separator/>
      </w:r>
    </w:p>
  </w:footnote>
  <w:footnote w:id="0" w:type="continuationSeparator">
    <w:p w:rsidRDefault="00740F85" w:rsidP="00740F85" w:rsidR="00740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F85" w:rsidP="00621DA5" w:rsidR="00621DA5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79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St-255/2016-6</w:t>
    </w:r>
  </w:p>
  <w:p w:rsidRDefault="005279A5" w:rsidP="00621DA5" w:rsidR="00621DA5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F85" w:rsidP="00621DA5" w:rsidR="00621DA5" w:rsidRPr="00A074C3">
    <w:pPr>
      <w:pStyle w:val="Zaglavlje"/>
      <w:jc w:val="right"/>
      <w:rPr>
        <w:szCs w:val="24"/>
      </w:rPr>
    </w:pPr>
    <w:r>
      <w:rPr>
        <w:szCs w:val="24"/>
      </w:rPr>
      <w:t>3 St-255/2016-6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D2B"/>
    <w:rsid w:val="005279A5"/>
    <w:rsid w:val="00740F85"/>
    <w:rsid w:val="0075528E"/>
    <w:rsid w:val="0079403F"/>
    <w:rsid w:val="00D9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0F8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40F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0F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F8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F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0F8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79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79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79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0F8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8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40F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0F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F8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F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0F8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79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79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79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KINOLOŠKO DRUŠTVO "PULA", Pula</izvorni_sadrzaj>
    <derivirana_varijabla naziv="DomainObject.Predmet.ProtustrankaFormated_1">  KINOLOŠKO DRUŠTVO "PULA", Pula</derivirana_varijabla>
  </DomainObject.Predmet.ProtustrankaFormated>
  <DomainObject.Predmet.ProtustrankaFormatedOIB>
    <izvorni_sadrzaj>  KINOLOŠKO DRUŠTVO "PULA", Pula, OIB 60300089708</izvorni_sadrzaj>
    <derivirana_varijabla naziv="DomainObject.Predmet.ProtustrankaFormatedOIB_1">  KINOLOŠKO DRUŠTVO "PULA", Pula, OIB 60300089708</derivirana_varijabla>
  </DomainObject.Predmet.ProtustrankaFormatedOIB>
  <DomainObject.Predmet.ProtustrankaFormatedWithAdress>
    <izvorni_sadrzaj> KINOLOŠKO DRUŠTVO "PULA", Pula, Lino Mariani 6, 52100 Pula</izvorni_sadrzaj>
    <derivirana_varijabla naziv="DomainObject.Predmet.ProtustrankaFormatedWithAdress_1"> KINOLOŠKO DRUŠTVO "PULA", Pula, Lino Mariani 6, 52100 Pula</derivirana_varijabla>
  </DomainObject.Predmet.ProtustrankaFormatedWithAdress>
  <DomainObject.Predmet.ProtustrankaFormatedWithAdressOIB>
    <izvorni_sadrzaj> KINOLOŠKO DRUŠTVO "PULA", Pula, OIB 60300089708, Lino Mariani 6, 52100 Pula</izvorni_sadrzaj>
    <derivirana_varijabla naziv="DomainObject.Predmet.ProtustrankaFormatedWithAdressOIB_1"> KINOLOŠKO DRUŠTVO "PULA", Pula, OIB 60300089708, Lino Mariani 6, 52100 Pula</derivirana_varijabla>
  </DomainObject.Predmet.ProtustrankaFormatedWithAdressOIB>
  <DomainObject.Predmet.ProtustrankaWithAdress>
    <izvorni_sadrzaj>KINOLOŠKO DRUŠTVO "PULA", Pula Lino Mariani 6, 52100 Pula</izvorni_sadrzaj>
    <derivirana_varijabla naziv="DomainObject.Predmet.ProtustrankaWithAdress_1">KINOLOŠKO DRUŠTVO "PULA", Pula Lino Mariani 6, 52100 Pula</derivirana_varijabla>
  </DomainObject.Predmet.ProtustrankaWithAdress>
  <DomainObject.Predmet.ProtustrankaWithAdressOIB>
    <izvorni_sadrzaj>KINOLOŠKO DRUŠTVO "PULA", Pula, OIB 60300089708, Lino Mariani 6, 52100 Pula</izvorni_sadrzaj>
    <derivirana_varijabla naziv="DomainObject.Predmet.ProtustrankaWithAdressOIB_1">KINOLOŠKO DRUŠTVO "PULA", Pula, OIB 60300089708, Lino Mariani 6, 52100 Pula</derivirana_varijabla>
  </DomainObject.Predmet.ProtustrankaWithAdressOIB>
  <DomainObject.Predmet.ProtustrankaNazivFormated>
    <izvorni_sadrzaj>KINOLOŠKO DRUŠTVO "PULA", Pula</izvorni_sadrzaj>
    <derivirana_varijabla naziv="DomainObject.Predmet.ProtustrankaNazivFormated_1">KINOLOŠKO DRUŠTVO "PULA", Pula</derivirana_varijabla>
  </DomainObject.Predmet.ProtustrankaNazivFormated>
  <DomainObject.Predmet.ProtustrankaNazivFormatedOIB>
    <izvorni_sadrzaj>KINOLOŠKO DRUŠTVO "PULA", Pula, OIB 60300089708</izvorni_sadrzaj>
    <derivirana_varijabla naziv="DomainObject.Predmet.ProtustrankaNazivFormatedOIB_1">KINOLOŠKO DRUŠTVO "PULA", Pula, OIB 60300089708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10669.41</izvorni_sadrzaj>
    <derivirana_varijabla naziv="DomainObject.Predmet.TrenutnaVrijednost_1">10669.41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KINOLOŠKO DRUŠTVO "PULA", Pula</item>
    </izvorni_sadrzaj>
    <derivirana_varijabla naziv="DomainObject.Predmet.ProtuStrankaListFormated_1">
      <item>KINOLOŠKO DRUŠTVO "PULA", Pula</item>
    </derivirana_varijabla>
  </DomainObject.Predmet.ProtuStrankaListFormated>
  <DomainObject.Predmet.ProtuStrankaListFormatedOIB>
    <izvorni_sadrzaj>
      <item>KINOLOŠKO DRUŠTVO "PULA", Pula, OIB 60300089708</item>
    </izvorni_sadrzaj>
    <derivirana_varijabla naziv="DomainObject.Predmet.ProtuStrankaListFormatedOIB_1">
      <item>KINOLOŠKO DRUŠTVO "PULA", Pula, OIB 60300089708</item>
    </derivirana_varijabla>
  </DomainObject.Predmet.ProtuStrankaListFormatedOIB>
  <DomainObject.Predmet.ProtuStrankaListFormatedWithAdress>
    <izvorni_sadrzaj>
      <item>KINOLOŠKO DRUŠTVO "PULA", Pula, Lino Mariani 6, 52100 Pula</item>
    </izvorni_sadrzaj>
    <derivirana_varijabla naziv="DomainObject.Predmet.ProtuStrankaListFormatedWithAdress_1">
      <item>KINOLOŠKO DRUŠTVO "PULA", Pula, Lino Mariani 6, 52100 Pula</item>
    </derivirana_varijabla>
  </DomainObject.Predmet.ProtuStrankaListFormatedWithAdress>
  <DomainObject.Predmet.ProtuStrankaListFormatedWithAdressOIB>
    <izvorni_sadrzaj>
      <item>KINOLOŠKO DRUŠTVO "PULA", Pula, OIB 60300089708, Lino Mariani 6, 52100 Pula</item>
    </izvorni_sadrzaj>
    <derivirana_varijabla naziv="DomainObject.Predmet.ProtuStrankaListFormatedWithAdressOIB_1">
      <item>KINOLOŠKO DRUŠTVO "PULA", Pula, OIB 60300089708, Lino Mariani 6, 52100 Pula</item>
    </derivirana_varijabla>
  </DomainObject.Predmet.ProtuStrankaListFormatedWithAdressOIB>
  <DomainObject.Predmet.ProtuStrankaListNazivFormated>
    <izvorni_sadrzaj>
      <item>KINOLOŠKO DRUŠTVO "PULA", Pula</item>
    </izvorni_sadrzaj>
    <derivirana_varijabla naziv="DomainObject.Predmet.ProtuStrankaListNazivFormated_1">
      <item>KINOLOŠKO DRUŠTVO "PULA", Pula</item>
    </derivirana_varijabla>
  </DomainObject.Predmet.ProtuStrankaListNazivFormated>
  <DomainObject.Predmet.ProtuStrankaListNazivFormatedOIB>
    <izvorni_sadrzaj>
      <item>KINOLOŠKO DRUŠTVO "PULA", Pula, OIB 60300089708</item>
    </izvorni_sadrzaj>
    <derivirana_varijabla naziv="DomainObject.Predmet.ProtuStrankaListNazivFormatedOIB_1">
      <item>KINOLOŠKO DRUŠTVO "PULA", Pula, OIB 60300089708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KINOLOŠKO DRUŠTVO "PULA", Pula</izvorni_sadrzaj>
    <derivirana_varijabla naziv="DomainObject.Predmet.ProtustrankaIDrugi_1">KINOLOŠKO DRUŠTVO "PULA",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KINOLOŠKO DRUŠTVO "PULA", Pula, OIB 60300089708, Lino Mariani 6, 52100 Pula</izvorni_sadrzaj>
    <derivirana_varijabla naziv="DomainObject.Predmet.ProtustrankaIDrugiAdressOIB_1">KINOLOŠKO DRUŠTVO "PULA", Pula, OIB 60300089708, Lino Mariani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KINOLOŠKO DRUŠTVO "PULA", Pula</item>
    </izvorni_sadrzaj>
    <derivirana_varijabla naziv="DomainObject.Predmet.SudioniciListNaziv_1">
      <item>FINANCIJSKA AGENCIJA, RC RIJEKA, PODRUŽNICA PULA, PULA</item>
      <item>KINOLOŠKO DRUŠTVO "PULA",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KINOLOŠKO DRUŠTVO "PULA", Pula, OIB 60300089708, Lino Mariani 6,52100 Pula</item>
    </izvorni_sadrzaj>
    <derivirana_varijabla naziv="DomainObject.Predmet.SudioniciListAdressOIB_1">
      <item>FINANCIJSKA AGENCIJA, RC RIJEKA, PODRUŽNICA PULA, PULA, OIB 85821130368, Ulica grada Vukovara 70,10000 Zagreb</item>
      <item>KINOLOŠKO DRUŠTVO "PULA", Pula, OIB 60300089708, Lino Mariani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60300089708</item>
    </izvorni_sadrzaj>
    <derivirana_varijabla naziv="DomainObject.Predmet.SudioniciListNazivOIB_1">
      <item>, OIB 85821130368</item>
      <item>, OIB 60300089708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3996</properties:Characters>
  <properties:Lines>94</properties:Lines>
  <properties:Paragraphs>30</properties:Paragraphs>
  <properties:TotalTime>8</properties:TotalTime>
  <properties:ScaleCrop>false</properties:ScaleCrop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2016-07-04T05:49:00Z</dcterms:created>
  <dc:creator>Mihaela Kaligari</dc:creator>
  <dc:description/>
  <cp:keywords/>
  <cp:lastModifiedBy>Mihaela Kaligari</cp:lastModifiedBy>
  <cp:lastPrinted>2016-07-05T07:41:00Z</cp:lastPrinted>
  <dcterms:modified xmlns:xsi="http://www.w3.org/2001/XMLSchema-instance" xsi:type="dcterms:W3CDTF">2016-07-05T07:41:00Z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