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a1aa" w14:paraId="4a6a1aa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46F63" w:rsidR="00C947ED">
      <w:pPr>
        <w:ind w:firstLine="720"/>
        <w:jc w:val="both"/>
      </w:pPr>
      <w:r>
        <w:t>Trgovački sud u Zadru</w:t>
      </w:r>
      <w:r w:rsidR="00C947ED">
        <w:t>, po prijedlogu</w:t>
      </w:r>
      <w:r w:rsidR="009B6FF5">
        <w:t xml:space="preserve"> više</w:t>
      </w:r>
      <w:r w:rsidR="00C947ED">
        <w:t xml:space="preserve"> sudske savjetnice Anamarije Kovačić Milković, u skraćenom stečajnom postupku nad dužnikom </w:t>
      </w:r>
      <w:r w:rsidR="007D32C2" w:rsidRPr="00285ED8">
        <w:t xml:space="preserve">SIGE j.d.o.o. za ugostiteljstvo i poslovne usluge, </w:t>
      </w:r>
      <w:proofErr w:type="spellStart"/>
      <w:r w:rsidR="007D32C2" w:rsidRPr="00285ED8">
        <w:t>Starigrad</w:t>
      </w:r>
      <w:proofErr w:type="spellEnd"/>
      <w:r w:rsidR="007D32C2" w:rsidRPr="00285ED8">
        <w:t>, Alojzija Stepinca 30, OIB: 02914281580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7D32C2">
        <w:t>1</w:t>
      </w:r>
      <w:r w:rsidR="00A57491">
        <w:t xml:space="preserve">. </w:t>
      </w:r>
      <w:r w:rsidR="009B6FF5">
        <w:t>veljače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9B6FF5">
        <w:t>22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D32C2" w:rsidRPr="00285ED8">
        <w:t xml:space="preserve">SIGE j.d.o.o. za ugostiteljstvo i poslovne usluge, </w:t>
      </w:r>
      <w:proofErr w:type="spellStart"/>
      <w:r w:rsidR="007D32C2" w:rsidRPr="00285ED8">
        <w:t>Starigrad</w:t>
      </w:r>
      <w:proofErr w:type="spellEnd"/>
      <w:r w:rsidR="007D32C2" w:rsidRPr="00285ED8">
        <w:t>, Alojzija Stepinca 30, OIB: 02914281580</w:t>
      </w:r>
      <w:r w:rsidR="00BF72BA">
        <w:t>,</w:t>
      </w:r>
      <w:r>
        <w:t xml:space="preserve"> na temelju neizvršenih osnova za plaćanje iznosi </w:t>
      </w:r>
      <w:r w:rsidR="007D32C2">
        <w:t>8.695,67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 xml:space="preserve"> se osob</w:t>
      </w:r>
      <w:r w:rsidR="0021155E">
        <w:t>a</w:t>
      </w:r>
      <w:r w:rsidR="00C947ED">
        <w:t xml:space="preserve"> ovlašten</w:t>
      </w:r>
      <w:r w:rsidR="0021155E">
        <w:t>a</w:t>
      </w:r>
      <w:r w:rsidR="00C947ED">
        <w:t xml:space="preserve"> za zastupanje dužnika po zakonu </w:t>
      </w:r>
      <w:r w:rsidR="007D32C2">
        <w:t>Tomislav Tomić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9B6FF5">
        <w:t xml:space="preserve">71/15 i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 se osob</w:t>
      </w:r>
      <w:r w:rsidR="0021155E">
        <w:t>a ovlaštena</w:t>
      </w:r>
      <w:r w:rsidR="00C947ED">
        <w:t xml:space="preserve"> za zastupanje dužnika po zakonu ako u roku od 15 dana od dana objave ovog oglasa na e-oglasnoj ploči suda, ne podnes</w:t>
      </w:r>
      <w:r w:rsidR="00D46F63">
        <w:t>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B6FF5">
        <w:t>22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D52CF9" w:rsidP="00D52CF9" w:rsidR="00D52CF9"/>
    <w:p w:rsidRDefault="00D52CF9" w:rsidP="00D52CF9" w:rsidR="00D52CF9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Viša sudska savjetnica</w:t>
      </w:r>
    </w:p>
    <w:p w:rsidRDefault="00D52CF9" w:rsidP="00D52CF9" w:rsidR="00D52CF9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D52CF9" w:rsidP="00D52CF9" w:rsidR="00D52CF9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D52CF9" w:rsidP="00D52CF9" w:rsidR="00D52CF9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D52CF9" w:rsidP="00D52CF9" w:rsidR="00D52CF9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D52CF9" w:rsidR="004766F8" w:rsidRPr="00D52CF9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D52CF9">
      <w:rPr>
        <w:bCs/>
      </w:rPr>
      <w:t>Poslovni broj: 6 St-41/2019-6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D52CF9" w:rsidR="004766F8" w:rsidRPr="00D52CF9">
    <w:pPr>
      <w:jc w:val="right"/>
      <w:rPr>
        <w:bCs/>
      </w:rPr>
    </w:pPr>
    <w:r>
      <w:rPr>
        <w:bCs/>
      </w:rPr>
      <w:t>Poslovni broj: 6 St-</w:t>
    </w:r>
    <w:r w:rsidR="007D32C2">
      <w:rPr>
        <w:bCs/>
      </w:rPr>
      <w:t>41/2019-6</w:t>
    </w:r>
    <w:r w:rsidR="004766F8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1155E"/>
    <w:rsid w:val="00246016"/>
    <w:rsid w:val="00293F0B"/>
    <w:rsid w:val="002A4229"/>
    <w:rsid w:val="002A48CE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95F2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15925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D32C2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B6FF5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2BA"/>
    <w:rsid w:val="00BF7CFA"/>
    <w:rsid w:val="00C049D8"/>
    <w:rsid w:val="00C231AF"/>
    <w:rsid w:val="00C6554D"/>
    <w:rsid w:val="00C7185F"/>
    <w:rsid w:val="00C736E2"/>
    <w:rsid w:val="00C947ED"/>
    <w:rsid w:val="00CA1811"/>
    <w:rsid w:val="00D13917"/>
    <w:rsid w:val="00D46F63"/>
    <w:rsid w:val="00D51B78"/>
    <w:rsid w:val="00D52CF9"/>
    <w:rsid w:val="00D54EC3"/>
    <w:rsid w:val="00D7777C"/>
    <w:rsid w:val="00D82541"/>
    <w:rsid w:val="00DA1EED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4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01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St-41/2019</izvorni_sadrzaj>
    <derivirana_varijabla naziv="DomainObject.Predmet.OznakaBroj_1">St-41/2019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SIGE j.d.o.o. za ugostiteljstvo i poslovne usluge</izvorni_sadrzaj>
    <derivirana_varijabla naziv="DomainObject.Predmet.ProtustrankaFormated_1">  SIGE j.d.o.o. za ugostiteljstvo i poslovne usluge</derivirana_varijabla>
  </DomainObject.Predmet.ProtustrankaFormated>
  <DomainObject.Predmet.ProtustrankaFormatedOIB>
    <izvorni_sadrzaj>  SIGE j.d.o.o. za ugostiteljstvo i poslovne usluge, OIB 02914281580</izvorni_sadrzaj>
    <derivirana_varijabla naziv="DomainObject.Predmet.ProtustrankaFormatedOIB_1">  SIGE j.d.o.o. za ugostiteljstvo i poslovne usluge, OIB 02914281580</derivirana_varijabla>
  </DomainObject.Predmet.ProtustrankaFormatedOIB>
  <DomainObject.Predmet.ProtustrankaFormatedWithAdress>
    <izvorni_sadrzaj> SIGE j.d.o.o. za ugostiteljstvo i poslovne usluge, Alojzija Stepinca 30, 23244 Starigrad</izvorni_sadrzaj>
    <derivirana_varijabla naziv="DomainObject.Predmet.ProtustrankaFormatedWithAdress_1"> SIGE j.d.o.o. za ugostiteljstvo i poslovne usluge, Alojzija Stepinca 30, 23244 Starigrad</derivirana_varijabla>
  </DomainObject.Predmet.ProtustrankaFormatedWithAdress>
  <DomainObject.Predmet.ProtustrankaFormatedWithAdressOIB>
    <izvorni_sadrzaj> SIGE j.d.o.o. za ugostiteljstvo i poslovne usluge, OIB 02914281580, Alojzija Stepinca 30, 23244 Starigrad</izvorni_sadrzaj>
    <derivirana_varijabla naziv="DomainObject.Predmet.ProtustrankaFormatedWithAdressOIB_1"> SIGE j.d.o.o. za ugostiteljstvo i poslovne usluge, OIB 02914281580, Alojzija Stepinca 30, 23244 Starigrad</derivirana_varijabla>
  </DomainObject.Predmet.ProtustrankaFormatedWithAdressOIB>
  <DomainObject.Predmet.ProtustrankaWithAdress>
    <izvorni_sadrzaj>SIGE j.d.o.o. za ugostiteljstvo i poslovne usluge Alojzija Stepinca 30, 23244 Starigrad</izvorni_sadrzaj>
    <derivirana_varijabla naziv="DomainObject.Predmet.ProtustrankaWithAdress_1">SIGE j.d.o.o. za ugostiteljstvo i poslovne usluge Alojzija Stepinca 30, 23244 Starigrad</derivirana_varijabla>
  </DomainObject.Predmet.ProtustrankaWithAdress>
  <DomainObject.Predmet.ProtustrankaWithAdressOIB>
    <izvorni_sadrzaj>SIGE j.d.o.o. za ugostiteljstvo i poslovne usluge, OIB 02914281580, Alojzija Stepinca 30, 23244 Starigrad</izvorni_sadrzaj>
    <derivirana_varijabla naziv="DomainObject.Predmet.ProtustrankaWithAdressOIB_1">SIGE j.d.o.o. za ugostiteljstvo i poslovne usluge, OIB 02914281580, Alojzija Stepinca 30, 23244 Starigrad</derivirana_varijabla>
  </DomainObject.Predmet.ProtustrankaWithAdressOIB>
  <DomainObject.Predmet.ProtustrankaNazivFormated>
    <izvorni_sadrzaj>SIGE j.d.o.o. za ugostiteljstvo i poslovne usluge</izvorni_sadrzaj>
    <derivirana_varijabla naziv="DomainObject.Predmet.ProtustrankaNazivFormated_1">SIGE j.d.o.o. za ugostiteljstvo i poslovne usluge</derivirana_varijabla>
  </DomainObject.Predmet.ProtustrankaNazivFormated>
  <DomainObject.Predmet.ProtustrankaNazivFormatedOIB>
    <izvorni_sadrzaj>SIGE j.d.o.o. za ugostiteljstvo i poslovne usluge, OIB 02914281580</izvorni_sadrzaj>
    <derivirana_varijabla naziv="DomainObject.Predmet.ProtustrankaNazivFormatedOIB_1">SIGE j.d.o.o. za ugostiteljstvo i poslovne usluge, OIB 02914281580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SIGE j.d.o.o. za ugostiteljstvo i poslovne usluge</item>
    </izvorni_sadrzaj>
    <derivirana_varijabla naziv="DomainObject.Predmet.ProtuStrankaListFormated_1">
      <item>SIGE j.d.o.o. za ugostiteljstvo i poslovne usluge</item>
    </derivirana_varijabla>
  </DomainObject.Predmet.ProtuStrankaListFormated>
  <DomainObject.Predmet.ProtuStrankaListFormatedOIB>
    <izvorni_sadrzaj>
      <item>SIGE j.d.o.o. za ugostiteljstvo i poslovne usluge, OIB 02914281580</item>
    </izvorni_sadrzaj>
    <derivirana_varijabla naziv="DomainObject.Predmet.ProtuStrankaListFormatedOIB_1">
      <item>SIGE j.d.o.o. za ugostiteljstvo i poslovne usluge, OIB 02914281580</item>
    </derivirana_varijabla>
  </DomainObject.Predmet.ProtuStrankaListFormatedOIB>
  <DomainObject.Predmet.ProtuStrankaListFormatedWithAdress>
    <izvorni_sadrzaj>
      <item>SIGE j.d.o.o. za ugostiteljstvo i poslovne usluge, Alojzija Stepinca 30, 23244 Starigrad</item>
    </izvorni_sadrzaj>
    <derivirana_varijabla naziv="DomainObject.Predmet.ProtuStrankaListFormatedWithAdress_1">
      <item>SIGE j.d.o.o. za ugostiteljstvo i poslovne usluge, Alojzija Stepinca 30, 23244 Starigrad</item>
    </derivirana_varijabla>
  </DomainObject.Predmet.ProtuStrankaListFormatedWithAdress>
  <DomainObject.Predmet.ProtuStrankaListFormatedWithAdressOIB>
    <izvorni_sadrzaj>
      <item>SIGE j.d.o.o. za ugostiteljstvo i poslovne usluge, OIB 02914281580, Alojzija Stepinca 30, 23244 Starigrad</item>
    </izvorni_sadrzaj>
    <derivirana_varijabla naziv="DomainObject.Predmet.ProtuStrankaListFormatedWithAdressOIB_1">
      <item>SIGE j.d.o.o. za ugostiteljstvo i poslovne usluge, OIB 02914281580, Alojzija Stepinca 30, 23244 Starigrad</item>
    </derivirana_varijabla>
  </DomainObject.Predmet.ProtuStrankaListFormatedWithAdressOIB>
  <DomainObject.Predmet.ProtuStrankaListNazivFormated>
    <izvorni_sadrzaj>
      <item>SIGE j.d.o.o. za ugostiteljstvo i poslovne usluge</item>
    </izvorni_sadrzaj>
    <derivirana_varijabla naziv="DomainObject.Predmet.ProtuStrankaListNazivFormated_1">
      <item>SIGE j.d.o.o. za ugostiteljstvo i poslovne usluge</item>
    </derivirana_varijabla>
  </DomainObject.Predmet.ProtuStrankaListNazivFormated>
  <DomainObject.Predmet.ProtuStrankaListNazivFormatedOIB>
    <izvorni_sadrzaj>
      <item>SIGE j.d.o.o. za ugostiteljstvo i poslovne usluge, OIB 02914281580</item>
    </izvorni_sadrzaj>
    <derivirana_varijabla naziv="DomainObject.Predmet.ProtuStrankaListNazivFormatedOIB_1">
      <item>SIGE j.d.o.o. za ugostiteljstvo i poslovne usluge, OIB 02914281580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SIGE j.d.o.o. za ugostiteljstvo i poslovne usluge</izvorni_sadrzaj>
    <derivirana_varijabla naziv="DomainObject.Predmet.ProtustrankaIDrugi_1">SIGE j.d.o.o.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SIGE j.d.o.o. za ugostiteljstvo i poslovne usluge, OIB 02914281580, Alojzija Stepinca 30, 23244 Starigrad</izvorni_sadrzaj>
    <derivirana_varijabla naziv="DomainObject.Predmet.ProtustrankaIDrugiAdressOIB_1">SIGE j.d.o.o. za ugostiteljstvo i poslovne usluge, OIB 02914281580, Alojzija Stepinca 30,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SIGE j.d.o.o. za ugostiteljstvo i poslovne usluge</item>
    </izvorni_sadrzaj>
    <derivirana_varijabla naziv="DomainObject.Predmet.SudioniciListNaziv_1">
      <item>FINA</item>
      <item>SIGE j.d.o.o. za ugostiteljstvo i poslovne usluge</item>
    </derivirana_varijabla>
  </DomainObject.Predmet.SudioniciListNaziv>
  <DomainObject.Predmet.SudioniciListAdressOIB>
    <izvorni_sadrzaj>
      <item>FINA, OIB 85821130368, Ivana Danila 4,23000 Zadar</item>
      <item>SIGE j.d.o.o. za ugostiteljstvo i poslovne usluge, OIB 02914281580, Alojzija Stepinca 30,23244 Starigrad</item>
    </izvorni_sadrzaj>
    <derivirana_varijabla naziv="DomainObject.Predmet.SudioniciListAdressOIB_1">
      <item>FINA, OIB 85821130368, Ivana Danila 4,23000 Zadar</item>
      <item>SIGE j.d.o.o. za ugostiteljstvo i poslovne usluge, OIB 02914281580, Alojzija Stepinca 30,23244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02914281580</item>
    </izvorni_sadrzaj>
    <derivirana_varijabla naziv="DomainObject.Predmet.SudioniciListNazivOIB_1">
      <item>, OIB 85821130368</item>
      <item>, OIB 02914281580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St-41/2019-2</izvorni_sadrzaj>
    <derivirana_varijabla naziv="DomainObject.PredzadnjaOdlukaIzPredmeta.Oznaka_1">St-41/2019-2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2096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2019-02-22T13:28:00Z</dcterms:created>
  <dc:creator>mklismanic</dc:creator>
  <cp:lastModifiedBy>Kristina Njegovan</cp:lastModifiedBy>
  <cp:lastPrinted>2019-02-22T13:28:00Z</cp:lastPrinted>
  <dcterms:modified xmlns:xsi="http://www.w3.org/2001/XMLSchema-instance" xsi:type="dcterms:W3CDTF">2019-02-22T13:48:00Z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