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2b41" w14:paraId="5f42b4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256F20">
        <w:t>8</w:t>
      </w:r>
      <w:r w:rsidR="007B0905">
        <w:t>9</w:t>
      </w:r>
      <w:r w:rsidR="00071601">
        <w:t>3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14.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71601" w:rsidRPr="00A90FE1">
        <w:t>MEDITEA-PAN j.d.o.o.</w:t>
      </w:r>
      <w:r w:rsidR="00071601">
        <w:t xml:space="preserve"> Zagreb, </w:t>
      </w:r>
      <w:proofErr w:type="spellStart"/>
      <w:r w:rsidR="00071601" w:rsidRPr="00A90FE1">
        <w:t>Hribarov</w:t>
      </w:r>
      <w:proofErr w:type="spellEnd"/>
      <w:r w:rsidR="00071601" w:rsidRPr="00A90FE1">
        <w:t xml:space="preserve"> prilaz 6/a</w:t>
      </w:r>
      <w:r w:rsidR="00071601" w:rsidRPr="00FF5D2E">
        <w:t xml:space="preserve">, OIB: </w:t>
      </w:r>
      <w:r w:rsidR="00071601" w:rsidRPr="00A90FE1">
        <w:t>06226952345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071601">
        <w:t>29.520,42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 xml:space="preserve">14.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F500A1">
        <w:t>,v.r.</w:t>
      </w:r>
    </w:p>
    <w:p w:rsidRDefault="00F8310C" w:rsidP="00572798" w:rsidR="00F8310C" w:rsidRPr="009C5689">
      <w:pPr>
        <w:jc w:val="right"/>
      </w:pPr>
    </w:p>
    <w:p w:rsidRDefault="00F500A1" w:rsidR="00F500A1" w:rsidRPr="00ED5ADF">
      <w:pPr>
        <w:jc w:val="right"/>
      </w:pPr>
    </w:p>
    <w:p w:rsidRDefault="00F500A1" w:rsidR="00F500A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500A1" w:rsidR="00F500A1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256F20">
      <w:t>8</w:t>
    </w:r>
    <w:r w:rsidR="00150E03">
      <w:t>9</w:t>
    </w:r>
    <w:r w:rsidR="00071601">
      <w:t>3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71601"/>
    <w:rsid w:val="000C3F9F"/>
    <w:rsid w:val="000F5513"/>
    <w:rsid w:val="00114EAD"/>
    <w:rsid w:val="0012191B"/>
    <w:rsid w:val="00133A3B"/>
    <w:rsid w:val="00150E03"/>
    <w:rsid w:val="00185571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9053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00A1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St-893/2018</izvorni_sadrzaj>
    <derivirana_varijabla naziv="DomainObject.Predmet.OznakaBroj_1">St-893/2018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MEDITEA-PAN j.d.o.o. za trgovinu i usluge zastupanog po punomoćniku Dražen Žustra</izvorni_sadrzaj>
    <derivirana_varijabla naziv="DomainObject.Predmet.ProtustrankaFormated_1">  MEDITEA-PAN j.d.o.o. za trgovinu i usluge zastupanog po punomoćniku Dražen Žustra</derivirana_varijabla>
  </DomainObject.Predmet.ProtustrankaFormated>
  <DomainObject.Predmet.ProtustrankaFormatedOIB>
    <izvorni_sadrzaj>  MEDITEA-PAN j.d.o.o. za trgovinu i usluge, OIB 06226952345 zastupanog po punomoćniku Dražen Žustra</izvorni_sadrzaj>
    <derivirana_varijabla naziv="DomainObject.Predmet.ProtustrankaFormatedOIB_1">  MEDITEA-PAN j.d.o.o. za trgovinu i usluge, OIB 06226952345 zastupanog po punomoćniku Dražen Žustra</derivirana_varijabla>
  </DomainObject.Predmet.ProtustrankaFormatedOIB>
  <DomainObject.Predmet.ProtustrankaFormatedWithAdress>
    <izvorni_sadrzaj> MEDITEA-PAN j.d.o.o. za trgovinu i usluge, Hribarov prilaz 6/a, 10000 Zagreb zastupanog po punomoćniku Dražen Žustra</izvorni_sadrzaj>
    <derivirana_varijabla naziv="DomainObject.Predmet.ProtustrankaFormatedWithAdress_1"> MEDITEA-PAN j.d.o.o. za trgovinu i usluge, Hribarov prilaz 6/a, 10000 Zagreb zastupanog po punomoćniku Dražen Žustra</derivirana_varijabla>
  </DomainObject.Predmet.ProtustrankaFormatedWithAdress>
  <DomainObject.Predmet.ProtustrankaFormatedWithAdressOIB>
    <izvorni_sadrzaj> MEDITEA-PAN j.d.o.o. za trgovinu i usluge, OIB 06226952345, Hribarov prilaz 6/a, 10000 Zagreb zastupanog po punomoćniku Dražen Žustra</izvorni_sadrzaj>
    <derivirana_varijabla naziv="DomainObject.Predmet.ProtustrankaFormatedWithAdressOIB_1"> MEDITEA-PAN j.d.o.o. za trgovinu i usluge, OIB 06226952345, Hribarov prilaz 6/a, 10000 Zagreb zastupanog po punomoćniku Dražen Žustra</derivirana_varijabla>
  </DomainObject.Predmet.ProtustrankaFormatedWithAdressOIB>
  <DomainObject.Predmet.ProtustrankaWithAdress>
    <izvorni_sadrzaj>MEDITEA-PAN j.d.o.o. za trgovinu i usluge Hribarov prilaz 6/a, 10000 Zagreb</izvorni_sadrzaj>
    <derivirana_varijabla naziv="DomainObject.Predmet.ProtustrankaWithAdress_1">MEDITEA-PAN j.d.o.o. za trgovinu i usluge Hribarov prilaz 6/a, 10000 Zagreb</derivirana_varijabla>
  </DomainObject.Predmet.ProtustrankaWithAdress>
  <DomainObject.Predmet.ProtustrankaWithAdressOIB>
    <izvorni_sadrzaj>MEDITEA-PAN j.d.o.o. za trgovinu i usluge, OIB 06226952345, Hribarov prilaz 6/a, 10000 Zagreb</izvorni_sadrzaj>
    <derivirana_varijabla naziv="DomainObject.Predmet.ProtustrankaWithAdressOIB_1">MEDITEA-PAN j.d.o.o. za trgovinu i usluge, OIB 06226952345, Hribarov prilaz 6/a, 10000 Zagreb</derivirana_varijabla>
  </DomainObject.Predmet.ProtustrankaWithAdressOIB>
  <DomainObject.Predmet.ProtustrankaNazivFormated>
    <izvorni_sadrzaj>MEDITEA-PAN j.d.o.o. za trgovinu i usluge</izvorni_sadrzaj>
    <derivirana_varijabla naziv="DomainObject.Predmet.ProtustrankaNazivFormated_1">MEDITEA-PAN j.d.o.o. za trgovinu i usluge</derivirana_varijabla>
  </DomainObject.Predmet.ProtustrankaNazivFormated>
  <DomainObject.Predmet.ProtustrankaNazivFormatedOIB>
    <izvorni_sadrzaj>MEDITEA-PAN j.d.o.o. za trgovinu i usluge, OIB 06226952345</izvorni_sadrzaj>
    <derivirana_varijabla naziv="DomainObject.Predmet.ProtustrankaNazivFormatedOIB_1">MEDITEA-PAN j.d.o.o. za trgovinu i usluge, OIB 06226952345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MEDITEA-PAN j.d.o.o. za trgovinu i usluge zastupanog po punomoćniku Dražen Žustra</item>
    </izvorni_sadrzaj>
    <derivirana_varijabla naziv="DomainObject.Predmet.ProtuStrankaListFormated_1">
      <item>MEDITEA-PAN j.d.o.o. za trgovinu i usluge zastupanog po punomoćniku Dražen Žustra</item>
    </derivirana_varijabla>
  </DomainObject.Predmet.ProtuStrankaListFormated>
  <DomainObject.Predmet.ProtuStrankaListFormatedOIB>
    <izvorni_sadrzaj>
      <item>MEDITEA-PAN j.d.o.o. za trgovinu i usluge, OIB 06226952345 zastupanog po punomoćniku Dražen Žustra</item>
    </izvorni_sadrzaj>
    <derivirana_varijabla naziv="DomainObject.Predmet.ProtuStrankaListFormatedOIB_1">
      <item>MEDITEA-PAN j.d.o.o. za trgovinu i usluge, OIB 06226952345 zastupanog po punomoćniku Dražen Žustra</item>
    </derivirana_varijabla>
  </DomainObject.Predmet.ProtuStrankaListFormatedOIB>
  <DomainObject.Predmet.ProtuStrankaListFormatedWithAdress>
    <izvorni_sadrzaj>
      <item>MEDITEA-PAN j.d.o.o. za trgovinu i usluge, Hribarov prilaz 6/a, 10000 Zagreb zastupanog po punomoćniku Dražen Žustra</item>
    </izvorni_sadrzaj>
    <derivirana_varijabla naziv="DomainObject.Predmet.ProtuStrankaListFormatedWithAdress_1">
      <item>MEDITEA-PAN j.d.o.o. za trgovinu i usluge, Hribarov prilaz 6/a, 10000 Zagreb zastupanog po punomoćniku Dražen Žustra</item>
    </derivirana_varijabla>
  </DomainObject.Predmet.ProtuStrankaListFormatedWithAdress>
  <DomainObject.Predmet.ProtuStrankaListFormatedWithAdressOIB>
    <izvorni_sadrzaj>
      <item>MEDITEA-PAN j.d.o.o. za trgovinu i usluge, OIB 06226952345, Hribarov prilaz 6/a, 10000 Zagreb zastupanog po punomoćniku Dražen Žustra</item>
    </izvorni_sadrzaj>
    <derivirana_varijabla naziv="DomainObject.Predmet.ProtuStrankaListFormatedWithAdressOIB_1">
      <item>MEDITEA-PAN j.d.o.o. za trgovinu i usluge, OIB 06226952345, Hribarov prilaz 6/a, 10000 Zagreb zastupanog po punomoćniku Dražen Žustra</item>
    </derivirana_varijabla>
  </DomainObject.Predmet.ProtuStrankaListFormatedWithAdressOIB>
  <DomainObject.Predmet.ProtuStrankaListNazivFormated>
    <izvorni_sadrzaj>
      <item>MEDITEA-PAN j.d.o.o. za trgovinu i usluge</item>
    </izvorni_sadrzaj>
    <derivirana_varijabla naziv="DomainObject.Predmet.ProtuStrankaListNazivFormated_1">
      <item>MEDITEA-PAN j.d.o.o. za trgovinu i usluge</item>
    </derivirana_varijabla>
  </DomainObject.Predmet.ProtuStrankaListNazivFormated>
  <DomainObject.Predmet.ProtuStrankaListNazivFormatedOIB>
    <izvorni_sadrzaj>
      <item>MEDITEA-PAN j.d.o.o. za trgovinu i usluge, OIB 06226952345</item>
    </izvorni_sadrzaj>
    <derivirana_varijabla naziv="DomainObject.Predmet.ProtuStrankaListNazivFormatedOIB_1">
      <item>MEDITEA-PAN j.d.o.o. za trgovinu i usluge, OIB 06226952345</item>
    </derivirana_varijabla>
  </DomainObject.Predmet.ProtuStrankaListNazivFormatedOIB>
  <DomainObject.Predmet.OstaliListFormated>
    <izvorni_sadrzaj>
      <item>Dražen Žustra punomoćnik sudionika u postupku MEDITEA-PAN j.d.o.o. za trgovinu i usluge</item>
    </izvorni_sadrzaj>
    <derivirana_varijabla naziv="DomainObject.Predmet.OstaliListFormated_1">
      <item>Dražen Žustra punomoćnik sudionika u postupku MEDITEA-PAN j.d.o.o. za trgovinu i usluge</item>
    </derivirana_varijabla>
  </DomainObject.Predmet.OstaliListFormated>
  <DomainObject.Predmet.OstaliListFormatedOIB>
    <izvorni_sadrzaj>
      <item>Dražen Žustra, OIB 80152930144 punomoćnik sudionika u postupku MEDITEA-PAN j.d.o.o. za trgovinu i usluge</item>
    </izvorni_sadrzaj>
    <derivirana_varijabla naziv="DomainObject.Predmet.OstaliListFormatedOIB_1">
      <item>Dražen Žustra, OIB 80152930144 punomoćnik sudionika u postupku MEDITEA-PAN j.d.o.o. za trgovinu i usluge</item>
    </derivirana_varijabla>
  </DomainObject.Predmet.OstaliListFormatedOIB>
  <DomainObject.Predmet.OstaliListFormatedWithAdress>
    <izvorni_sadrzaj>
      <item>Dražen Žustra, Sv. Mateja 65, 10000 Zagreb punomoćnik sudionika u postupku MEDITEA-PAN j.d.o.o. za trgovinu i usluge</item>
    </izvorni_sadrzaj>
    <derivirana_varijabla naziv="DomainObject.Predmet.OstaliListFormatedWithAdress_1">
      <item>Dražen Žustra, Sv. Mateja 65, 10000 Zagreb punomoćnik sudionika u postupku MEDITEA-PAN j.d.o.o. za trgovinu i usluge</item>
    </derivirana_varijabla>
  </DomainObject.Predmet.OstaliListFormatedWithAdress>
  <DomainObject.Predmet.OstaliListFormatedWithAdressOIB>
    <izvorni_sadrzaj>
      <item>Dražen Žustra, OIB 80152930144, Sv. Mateja 65, 10000 Zagreb punomoćnik sudionika u postupku MEDITEA-PAN j.d.o.o. za trgovinu i usluge</item>
    </izvorni_sadrzaj>
    <derivirana_varijabla naziv="DomainObject.Predmet.OstaliListFormatedWithAdressOIB_1">
      <item>Dražen Žustra, OIB 80152930144, Sv. Mateja 65, 10000 Zagreb punomoćnik sudionika u postupku MEDITEA-PAN j.d.o.o. za trgovinu i usluge</item>
    </derivirana_varijabla>
  </DomainObject.Predmet.OstaliListFormatedWithAdressOIB>
  <DomainObject.Predmet.OstaliListNazivFormated>
    <izvorni_sadrzaj>
      <item>Dražen Žustra</item>
    </izvorni_sadrzaj>
    <derivirana_varijabla naziv="DomainObject.Predmet.OstaliListNazivFormated_1">
      <item>Dražen Žustra</item>
    </derivirana_varijabla>
  </DomainObject.Predmet.OstaliListNazivFormated>
  <DomainObject.Predmet.OstaliListNazivFormatedOIB>
    <izvorni_sadrzaj>
      <item>Dražen Žustra, OIB 80152930144</item>
    </izvorni_sadrzaj>
    <derivirana_varijabla naziv="DomainObject.Predmet.OstaliListNazivFormatedOIB_1">
      <item>Dražen Žustra, OIB 80152930144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MEDITEA-PAN j.d.o.o. za trgovinu i usluge</izvorni_sadrzaj>
    <derivirana_varijabla naziv="DomainObject.Predmet.ProtustrankaIDrugi_1">MEDITEA-PAN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MEDITEA-PAN j.d.o.o. za trgovinu i usluge, OIB 06226952345, Hribarov prilaz 6/a, 10000 Zagreb</izvorni_sadrzaj>
    <derivirana_varijabla naziv="DomainObject.Predmet.ProtustrankaIDrugiAdressOIB_1">MEDITEA-PAN j.d.o.o. za trgovinu i usluge, OIB 06226952345, Hribarov prilaz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MEDITEA-PAN j.d.o.o. za trgovinu i usluge</item>
      <item>FINA Regionalni centar Zagreb</item>
      <item>Dražen Žustra</item>
    </izvorni_sadrzaj>
    <derivirana_varijabla naziv="DomainObject.Predmet.SudioniciListNaziv_1">
      <item>MEDITEA-PAN j.d.o.o. za trgovinu i usluge</item>
      <item>FINA Regionalni centar Zagreb</item>
      <item>Dražen Žustra</item>
    </derivirana_varijabla>
  </DomainObject.Predmet.SudioniciListNaziv>
  <DomainObject.Predmet.SudioniciListAdressOIB>
    <izvorni_sadrzaj>
      <item>MEDITEA-PAN j.d.o.o. za trgovinu i usluge, OIB 06226952345, Hribarov prilaz 6/a,10000 Zagreb</item>
      <item>FINA Regionalni centar Zagreb, OIB 85821130368, Trg svibanjskih žrtava 1995. 1,10000 Zagreb</item>
      <item>Dražen Žustra, OIB 80152930144, Sv. Mateja 65,10000 Zagreb</item>
    </izvorni_sadrzaj>
    <derivirana_varijabla naziv="DomainObject.Predmet.SudioniciListAdressOIB_1">
      <item>MEDITEA-PAN j.d.o.o. za trgovinu i usluge, OIB 06226952345, Hribarov prilaz 6/a,10000 Zagreb</item>
      <item>FINA Regionalni centar Zagreb, OIB 85821130368, Trg svibanjskih žrtava 1995. 1,10000 Zagreb</item>
      <item>Dražen Žustra, OIB 80152930144, Sv. Mateja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06226952345</item>
      <item>, OIB 85821130368</item>
      <item>, OIB 80152930144</item>
    </izvorni_sadrzaj>
    <derivirana_varijabla naziv="DomainObject.Predmet.SudioniciListNazivOIB_1">
      <item>, OIB 06226952345</item>
      <item>, OIB 85821130368</item>
      <item>, OIB 80152930144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7915E-0F2E-427E-89AB-3C360E54A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1340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2018-05-14T05:49:00Z</dcterms:created>
  <dc:creator>ilukac</dc:creator>
  <cp:lastModifiedBy>Ljubica Radošević</cp:lastModifiedBy>
  <cp:lastPrinted>2018-05-14T09:47:00Z</cp:lastPrinted>
  <dcterms:modified xmlns:xsi="http://www.w3.org/2001/XMLSchema-instance" xsi:type="dcterms:W3CDTF">2018-05-14T09:47:00Z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(St-893-18--oglas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