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c3bf" w14:paraId="785c3bf" w:rsidRDefault="00E2020A" w:rsidP="00FC1537" w:rsidR="00E2020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CA3544">
        <w:t>233</w:t>
      </w:r>
      <w:r>
        <w:t>/16-</w:t>
      </w:r>
      <w:r w:rsidR="00F929D3">
        <w:t>6</w:t>
      </w:r>
      <w:r w:rsidR="00315B32">
        <w:t xml:space="preserve"> </w:t>
      </w: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2020A" w:rsidP="00FC1537" w:rsidR="00E2020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FC1537" w:rsidR="00E2020A" w:rsidRPr="00FC1537">
      <w:pPr>
        <w:jc w:val="center"/>
      </w:pPr>
      <w:r>
        <w:t>R E P U B L I K A   H R V A T S K A</w:t>
      </w:r>
    </w:p>
    <w:p w:rsidRDefault="00E2020A" w:rsidP="00E87D86" w:rsidR="00E2020A"/>
    <w:p w:rsidRDefault="00E2020A" w:rsidP="001F7D4E" w:rsidR="00E2020A">
      <w:pPr>
        <w:jc w:val="center"/>
      </w:pPr>
      <w:r>
        <w:t>O G L A S</w:t>
      </w:r>
    </w:p>
    <w:p w:rsidRDefault="00E2020A" w:rsidP="001F7D4E" w:rsidR="00E2020A">
      <w:pPr>
        <w:jc w:val="center"/>
      </w:pPr>
    </w:p>
    <w:p w:rsidRDefault="00E2020A" w:rsidP="001F7D4E" w:rsidR="00E2020A" w:rsidRPr="00FC1537">
      <w:pPr>
        <w:jc w:val="center"/>
      </w:pPr>
    </w:p>
    <w:p w:rsidRDefault="00E2020A" w:rsidP="00E87D86" w:rsidR="00E2020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 w:rsidR="00CA3544">
        <w:t>ARTA MARIS d.o.o., Zadar, Luke Botića 25, Zadar, OIB: 70042647429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CA3544">
        <w:t>15</w:t>
      </w:r>
      <w:r>
        <w:t>. veljače 2016</w:t>
      </w:r>
      <w:r w:rsidRPr="00FC1537">
        <w:t xml:space="preserve">., dana </w:t>
      </w:r>
      <w:r w:rsidR="00CA3544">
        <w:t>29</w:t>
      </w:r>
      <w:r>
        <w:t xml:space="preserve">. veljače 2016., objavio je </w:t>
      </w:r>
    </w:p>
    <w:p w:rsidRDefault="00E2020A" w:rsidP="00E87D86" w:rsidR="00E2020A">
      <w:pPr>
        <w:ind w:firstLine="720"/>
        <w:jc w:val="both"/>
      </w:pPr>
    </w:p>
    <w:p w:rsidRDefault="00E2020A" w:rsidP="00E87D86" w:rsidR="00E2020A">
      <w:pPr>
        <w:ind w:firstLine="720"/>
        <w:jc w:val="both"/>
      </w:pPr>
    </w:p>
    <w:p w:rsidRDefault="00E2020A" w:rsidP="00083422" w:rsidR="00E2020A" w:rsidRPr="00FC1537">
      <w:pPr>
        <w:jc w:val="center"/>
      </w:pPr>
      <w:r>
        <w:t>o g l a s</w:t>
      </w:r>
    </w:p>
    <w:p w:rsidRDefault="00E2020A" w:rsidP="005C42A8" w:rsidR="00E2020A">
      <w:pPr>
        <w:ind w:firstLine="315"/>
        <w:jc w:val="both"/>
      </w:pPr>
    </w:p>
    <w:p w:rsidRDefault="00E2020A" w:rsidP="005C42A8" w:rsidR="00E2020A">
      <w:pPr>
        <w:ind w:firstLine="315"/>
        <w:jc w:val="both"/>
      </w:pPr>
    </w:p>
    <w:p w:rsidRDefault="00E2020A" w:rsidP="00DE074C" w:rsidR="00E2020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CA3544">
        <w:t>ARTA MARIS d.o.o., Zadar, Luke Botića 25, Zadar, OIB: 70042647429</w:t>
      </w:r>
      <w:r>
        <w:t xml:space="preserve">, </w:t>
      </w:r>
      <w:r w:rsidRPr="00FC1537">
        <w:t xml:space="preserve">iznosi </w:t>
      </w:r>
      <w:r w:rsidR="00CA3544">
        <w:rPr>
          <w:b/>
        </w:rPr>
        <w:t>25.079,30</w:t>
      </w:r>
      <w:r>
        <w:rPr>
          <w:b/>
        </w:rPr>
        <w:t xml:space="preserve"> </w:t>
      </w:r>
      <w:r>
        <w:t>kun</w:t>
      </w:r>
      <w:r w:rsidR="00CA3544">
        <w:t>a</w:t>
      </w:r>
      <w:r>
        <w:t>.</w:t>
      </w:r>
    </w:p>
    <w:p w:rsidRDefault="00E2020A" w:rsidP="00E87D86" w:rsidR="00E2020A" w:rsidRPr="00807351">
      <w:pPr>
        <w:jc w:val="both"/>
      </w:pPr>
    </w:p>
    <w:p w:rsidRDefault="00E2020A" w:rsidP="00CD5142" w:rsidR="00E2020A">
      <w:pPr>
        <w:jc w:val="both"/>
      </w:pPr>
      <w:r>
        <w:tab/>
        <w:t>2</w:t>
      </w:r>
      <w:r w:rsidRPr="00FC1537">
        <w:t xml:space="preserve">.  Poziva se </w:t>
      </w:r>
      <w:r>
        <w:t>osob</w:t>
      </w:r>
      <w:r w:rsidR="00C50577">
        <w:t>a</w:t>
      </w:r>
      <w:r>
        <w:t xml:space="preserve"> ovlašten</w:t>
      </w:r>
      <w:r w:rsidR="00C50577">
        <w:t>a</w:t>
      </w:r>
      <w:r>
        <w:t xml:space="preserve"> po zakonu za zastupanje </w:t>
      </w:r>
      <w:r w:rsidR="00CA3544">
        <w:t>Nikola Ćibarić iz Zagreba, Konjšćinski zavoj 1,</w:t>
      </w:r>
      <w:r w:rsidR="00C50577">
        <w:t xml:space="preserve"> </w:t>
      </w:r>
      <w:r>
        <w:t xml:space="preserve">OIB: </w:t>
      </w:r>
      <w:r w:rsidR="00CA3544">
        <w:t>58316694004</w:t>
      </w:r>
      <w:r>
        <w:t xml:space="preserve">, </w:t>
      </w:r>
      <w:r w:rsidRPr="00FC1537">
        <w:t>dužnika</w:t>
      </w:r>
      <w:r>
        <w:t xml:space="preserve"> </w:t>
      </w:r>
      <w:r w:rsidR="00CA3544">
        <w:t>ARTA MARIS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2020A" w:rsidP="00CD5142" w:rsidR="00E2020A">
      <w:pPr>
        <w:jc w:val="both"/>
      </w:pPr>
    </w:p>
    <w:p w:rsidRDefault="00E2020A" w:rsidP="0049025B" w:rsidR="00E2020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2020A" w:rsidP="00CD5142" w:rsidR="00E2020A">
      <w:pPr>
        <w:jc w:val="both"/>
      </w:pPr>
    </w:p>
    <w:p w:rsidRDefault="00E2020A" w:rsidP="00CD5142" w:rsidR="00E2020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CA3544">
        <w:t>ARTA MARIS d.o.o., Zadar, Luke Botića 25, Zadar, OIB: 70042647429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CA3544">
        <w:t>ARTA MARIS 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CA3544">
        <w:t>233</w:t>
      </w:r>
      <w:r>
        <w:t>-2016.</w:t>
      </w:r>
    </w:p>
    <w:p w:rsidRDefault="00E2020A" w:rsidP="00CD5142" w:rsidR="00E2020A">
      <w:pPr>
        <w:jc w:val="both"/>
      </w:pPr>
    </w:p>
    <w:p w:rsidRDefault="00E2020A" w:rsidP="005C42A8" w:rsidR="00E2020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2020A" w:rsidP="00E523B5" w:rsidR="00E2020A">
      <w:pPr>
        <w:ind w:firstLine="315"/>
        <w:jc w:val="both"/>
      </w:pPr>
    </w:p>
    <w:p w:rsidRDefault="00E2020A" w:rsidP="00E87D86" w:rsidR="00E2020A" w:rsidRPr="00FC1537">
      <w:pPr>
        <w:jc w:val="center"/>
      </w:pPr>
      <w:r w:rsidRPr="00FC1537">
        <w:t xml:space="preserve">U Zadru, </w:t>
      </w:r>
      <w:r w:rsidR="00CA3544">
        <w:t>29</w:t>
      </w:r>
      <w:r>
        <w:t>. veljače 2016</w:t>
      </w:r>
      <w:r w:rsidRPr="00FC1537">
        <w:t xml:space="preserve">. </w:t>
      </w:r>
    </w:p>
    <w:p w:rsidRDefault="00E2020A" w:rsidP="00E87D86" w:rsidR="00E2020A" w:rsidRPr="00FC1537">
      <w:pPr>
        <w:jc w:val="center"/>
      </w:pPr>
    </w:p>
    <w:p w:rsidRDefault="00E2020A" w:rsidP="00E87D86" w:rsidR="00E2020A" w:rsidRPr="00FC1537">
      <w:pPr>
        <w:jc w:val="right"/>
      </w:pP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825E3A">
        <w:t>a</w:t>
      </w:r>
      <w:r>
        <w:t xml:space="preserve">  s</w:t>
      </w:r>
      <w:r w:rsidRPr="00FC1537">
        <w:t>u</w:t>
      </w:r>
      <w:r w:rsidR="00825E3A">
        <w:t>tkinja</w:t>
      </w: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2020A" w:rsidP="00B84EF6" w:rsidR="00E2020A" w:rsidRPr="00FC1537">
      <w:pPr>
        <w:jc w:val="right"/>
      </w:pPr>
    </w:p>
    <w:p w:rsidRDefault="00E2020A" w:rsidP="00B84EF6" w:rsidR="00E2020A" w:rsidRPr="00FC1537">
      <w:pPr>
        <w:jc w:val="right"/>
      </w:pPr>
    </w:p>
    <w:p w:rsidRDefault="00E2020A" w:rsidP="00B84EF6" w:rsidR="00E2020A" w:rsidRPr="00FC1537"/>
    <w:p w:rsidRDefault="00E2020A" w:rsidP="00E87D86" w:rsidR="00E2020A" w:rsidRPr="00FC1537">
      <w:pPr>
        <w:jc w:val="both"/>
      </w:pPr>
    </w:p>
    <w:p w:rsidRDefault="00E2020A" w:rsidP="00FC1537" w:rsidR="00E2020A" w:rsidRPr="0049025B">
      <w:pPr>
        <w:ind w:firstLine="708" w:left="12"/>
        <w:jc w:val="both"/>
      </w:pPr>
      <w:r w:rsidRPr="0049025B">
        <w:t>DNA:</w:t>
      </w:r>
    </w:p>
    <w:p w:rsidRDefault="00E2020A" w:rsidP="00E87D86" w:rsidR="00E2020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računovodstvo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u spis</w:t>
      </w:r>
    </w:p>
    <w:p w:rsidRDefault="00E2020A" w:rsidP="00E87D86" w:rsidR="00E2020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2020A" w:rsidP="00E87D86" w:rsidR="00E2020A" w:rsidRPr="00083422">
      <w:pPr>
        <w:ind w:firstLine="720"/>
        <w:jc w:val="both"/>
        <w:rPr>
          <w:b/>
        </w:rPr>
      </w:pPr>
    </w:p>
    <w:p w:rsidRDefault="00E2020A" w:rsidP="00E87D86" w:rsidR="00E2020A" w:rsidRPr="00FC1537">
      <w:pPr>
        <w:ind w:firstLine="720"/>
        <w:jc w:val="both"/>
      </w:pPr>
    </w:p>
    <w:p w:rsidRDefault="00E2020A" w:rsidP="00E87D86" w:rsidR="00E2020A" w:rsidRPr="00FC1537"/>
    <w:p w:rsidRDefault="00E2020A" w:rsidP="00E87D86" w:rsidR="00E2020A" w:rsidRPr="00FC1537"/>
    <w:p w:rsidRDefault="00E2020A" w:rsidR="00E2020A" w:rsidRPr="00FC1537"/>
    <w:sectPr w:rsidSect="00381900" w:rsidR="00E2020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692" w:rsidP="00381900" w:rsidR="006D1692">
      <w:r>
        <w:separator/>
      </w:r>
    </w:p>
  </w:endnote>
  <w:endnote w:id="0" w:type="continuationSeparator">
    <w:p w:rsidRDefault="006D1692" w:rsidP="00381900" w:rsidR="006D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692" w:rsidR="006D1692">
    <w:pPr>
      <w:pStyle w:val="Podnoje"/>
      <w:rPr>
        <w:lang w:val="hr-HR"/>
      </w:rPr>
    </w:pPr>
  </w:p>
  <w:p w:rsidRDefault="006D1692" w:rsidR="006D169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692" w:rsidP="00381900" w:rsidR="006D1692">
      <w:r>
        <w:separator/>
      </w:r>
    </w:p>
  </w:footnote>
  <w:footnote w:id="0" w:type="continuationSeparator">
    <w:p w:rsidRDefault="006D1692" w:rsidP="00381900" w:rsidR="006D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692" w:rsidP="00FC1537" w:rsidR="006D169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F6A95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CA3544">
      <w:t>233</w:t>
    </w:r>
    <w:r>
      <w:t>/16-6</w:t>
    </w:r>
  </w:p>
  <w:p w:rsidRDefault="006D1692" w:rsidR="006D1692">
    <w:pPr>
      <w:pStyle w:val="Zaglavlje"/>
      <w:jc w:val="center"/>
    </w:pPr>
  </w:p>
  <w:p w:rsidRDefault="006D1692" w:rsidP="00FC1537" w:rsidR="006D169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20AE6"/>
    <w:rsid w:val="0002268C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E49B7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15B32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4F7BEE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1692"/>
    <w:rsid w:val="006D6BD0"/>
    <w:rsid w:val="006F6A95"/>
    <w:rsid w:val="00703D2B"/>
    <w:rsid w:val="00704BA2"/>
    <w:rsid w:val="00707646"/>
    <w:rsid w:val="00714E3B"/>
    <w:rsid w:val="00732ED6"/>
    <w:rsid w:val="00744322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25E3A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62857"/>
    <w:rsid w:val="00B768AC"/>
    <w:rsid w:val="00B82590"/>
    <w:rsid w:val="00B84EF6"/>
    <w:rsid w:val="00BB590A"/>
    <w:rsid w:val="00BD7879"/>
    <w:rsid w:val="00BF3C0B"/>
    <w:rsid w:val="00C16653"/>
    <w:rsid w:val="00C24CDB"/>
    <w:rsid w:val="00C4055E"/>
    <w:rsid w:val="00C50577"/>
    <w:rsid w:val="00C538DE"/>
    <w:rsid w:val="00C70B03"/>
    <w:rsid w:val="00C810F5"/>
    <w:rsid w:val="00C95A52"/>
    <w:rsid w:val="00C96EEB"/>
    <w:rsid w:val="00CA2E66"/>
    <w:rsid w:val="00CA3544"/>
    <w:rsid w:val="00CC6FF6"/>
    <w:rsid w:val="00CD15D3"/>
    <w:rsid w:val="00CD5142"/>
    <w:rsid w:val="00CF6672"/>
    <w:rsid w:val="00D002C1"/>
    <w:rsid w:val="00D22ABD"/>
    <w:rsid w:val="00D300E7"/>
    <w:rsid w:val="00D32269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020A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29D3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6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6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3658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58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ARTA MARIS d.o.o. za trgovinu</izvorni_sadrzaj>
    <derivirana_varijabla naziv="DomainObject.Predmet.ProtustrankaFormated_1">  ARTA MARIS d.o.o. za trgovinu</derivirana_varijabla>
  </DomainObject.Predmet.ProtustrankaFormated>
  <DomainObject.Predmet.ProtustrankaFormatedOIB>
    <izvorni_sadrzaj>  ARTA MARIS d.o.o. za trgovinu, OIB 70042647429</izvorni_sadrzaj>
    <derivirana_varijabla naziv="DomainObject.Predmet.ProtustrankaFormatedOIB_1">  ARTA MARIS d.o.o. za trgovinu, OIB 70042647429</derivirana_varijabla>
  </DomainObject.Predmet.ProtustrankaFormatedOIB>
  <DomainObject.Predmet.ProtustrankaFormatedWithAdress>
    <izvorni_sadrzaj> ARTA MARIS d.o.o. za trgovinu, Luke Botića 25, 23000 Zadar</izvorni_sadrzaj>
    <derivirana_varijabla naziv="DomainObject.Predmet.ProtustrankaFormatedWithAdress_1"> ARTA MARIS d.o.o. za trgovinu, Luke Botića 25, 23000 Zadar</derivirana_varijabla>
  </DomainObject.Predmet.ProtustrankaFormatedWithAdress>
  <DomainObject.Predmet.ProtustrankaFormatedWithAdressOIB>
    <izvorni_sadrzaj> ARTA MARIS d.o.o. za trgovinu, OIB 70042647429, Luke Botića 25, 23000 Zadar</izvorni_sadrzaj>
    <derivirana_varijabla naziv="DomainObject.Predmet.ProtustrankaFormatedWithAdressOIB_1"> ARTA MARIS d.o.o. za trgovinu, OIB 70042647429, Luke Botića 25, 23000 Zadar</derivirana_varijabla>
  </DomainObject.Predmet.ProtustrankaFormatedWithAdressOIB>
  <DomainObject.Predmet.ProtustrankaWithAdress>
    <izvorni_sadrzaj>ARTA MARIS d.o.o. za trgovinu Luke Botića 25, 23000 Zadar</izvorni_sadrzaj>
    <derivirana_varijabla naziv="DomainObject.Predmet.ProtustrankaWithAdress_1">ARTA MARIS d.o.o. za trgovinu Luke Botića 25, 23000 Zadar</derivirana_varijabla>
  </DomainObject.Predmet.ProtustrankaWithAdress>
  <DomainObject.Predmet.ProtustrankaWithAdressOIB>
    <izvorni_sadrzaj>ARTA MARIS d.o.o. za trgovinu, OIB 70042647429, Luke Botića 25, 23000 Zadar</izvorni_sadrzaj>
    <derivirana_varijabla naziv="DomainObject.Predmet.ProtustrankaWithAdressOIB_1">ARTA MARIS d.o.o. za trgovinu, OIB 70042647429, Luke Botića 25, 23000 Zadar</derivirana_varijabla>
  </DomainObject.Predmet.ProtustrankaWithAdressOIB>
  <DomainObject.Predmet.ProtustrankaNazivFormated>
    <izvorni_sadrzaj>ARTA MARIS d.o.o. za trgovinu</izvorni_sadrzaj>
    <derivirana_varijabla naziv="DomainObject.Predmet.ProtustrankaNazivFormated_1">ARTA MARIS d.o.o. za trgovinu</derivirana_varijabla>
  </DomainObject.Predmet.ProtustrankaNazivFormated>
  <DomainObject.Predmet.ProtustrankaNazivFormatedOIB>
    <izvorni_sadrzaj>ARTA MARIS d.o.o. za trgovinu, OIB 70042647429</izvorni_sadrzaj>
    <derivirana_varijabla naziv="DomainObject.Predmet.ProtustrankaNazivFormatedOIB_1">ARTA MARIS d.o.o. za trgovinu, OIB 70042647429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25079.30</izvorni_sadrzaj>
    <derivirana_varijabla naziv="DomainObject.Predmet.TrenutnaVrijednost_1">25079.30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ARTA MARIS d.o.o. za trgovinu</item>
    </izvorni_sadrzaj>
    <derivirana_varijabla naziv="DomainObject.Predmet.ProtuStrankaListFormated_1">
      <item>ARTA MARIS d.o.o. za trgovinu</item>
    </derivirana_varijabla>
  </DomainObject.Predmet.ProtuStrankaListFormated>
  <DomainObject.Predmet.ProtuStrankaListFormatedOIB>
    <izvorni_sadrzaj>
      <item>ARTA MARIS d.o.o. za trgovinu, OIB 70042647429</item>
    </izvorni_sadrzaj>
    <derivirana_varijabla naziv="DomainObject.Predmet.ProtuStrankaListFormatedOIB_1">
      <item>ARTA MARIS d.o.o. za trgovinu, OIB 70042647429</item>
    </derivirana_varijabla>
  </DomainObject.Predmet.ProtuStrankaListFormatedOIB>
  <DomainObject.Predmet.ProtuStrankaListFormatedWithAdress>
    <izvorni_sadrzaj>
      <item>ARTA MARIS d.o.o. za trgovinu, Luke Botića 25, 23000 Zadar</item>
    </izvorni_sadrzaj>
    <derivirana_varijabla naziv="DomainObject.Predmet.ProtuStrankaListFormatedWithAdress_1">
      <item>ARTA MARIS d.o.o. za trgovinu, Luke Botića 25, 23000 Zadar</item>
    </derivirana_varijabla>
  </DomainObject.Predmet.ProtuStrankaListFormatedWithAdress>
  <DomainObject.Predmet.ProtuStrankaListFormatedWithAdressOIB>
    <izvorni_sadrzaj>
      <item>ARTA MARIS d.o.o. za trgovinu, OIB 70042647429, Luke Botića 25, 23000 Zadar</item>
    </izvorni_sadrzaj>
    <derivirana_varijabla naziv="DomainObject.Predmet.ProtuStrankaListFormatedWithAdressOIB_1">
      <item>ARTA MARIS d.o.o. za trgovinu, OIB 70042647429, Luke Botića 25, 23000 Zadar</item>
    </derivirana_varijabla>
  </DomainObject.Predmet.ProtuStrankaListFormatedWithAdressOIB>
  <DomainObject.Predmet.ProtuStrankaListNazivFormated>
    <izvorni_sadrzaj>
      <item>ARTA MARIS d.o.o. za trgovinu</item>
    </izvorni_sadrzaj>
    <derivirana_varijabla naziv="DomainObject.Predmet.ProtuStrankaListNazivFormated_1">
      <item>ARTA MARIS d.o.o. za trgovinu</item>
    </derivirana_varijabla>
  </DomainObject.Predmet.ProtuStrankaListNazivFormated>
  <DomainObject.Predmet.ProtuStrankaListNazivFormatedOIB>
    <izvorni_sadrzaj>
      <item>ARTA MARIS d.o.o. za trgovinu, OIB 70042647429</item>
    </izvorni_sadrzaj>
    <derivirana_varijabla naziv="DomainObject.Predmet.ProtuStrankaListNazivFormatedOIB_1">
      <item>ARTA MARIS d.o.o. za trgovinu, OIB 70042647429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ARTA MARIS d.o.o. za trgovinu</izvorni_sadrzaj>
    <derivirana_varijabla naziv="DomainObject.Predmet.ProtustrankaIDrugi_1">ARTA MARIS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ARTA MARIS d.o.o. za trgovinu, OIB 70042647429, Luke Botića 25, 23000 Zadar</izvorni_sadrzaj>
    <derivirana_varijabla naziv="DomainObject.Predmet.ProtustrankaIDrugiAdressOIB_1">ARTA MARIS d.o.o. za trgovinu, OIB 70042647429,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ARTA MARIS d.o.o. za trgovinu</item>
    </izvorni_sadrzaj>
    <derivirana_varijabla naziv="DomainObject.Predmet.SudioniciListNaziv_1">
      <item>FINA</item>
      <item>ARTA MARIS d.o.o. za trgovinu</item>
    </derivirana_varijabla>
  </DomainObject.Predmet.SudioniciListNaziv>
  <DomainObject.Predmet.SudioniciListAdressOIB>
    <izvorni_sadrzaj>
      <item>FINA, OIB 85821130368</item>
      <item>ARTA MARIS d.o.o. za trgovinu, OIB 70042647429, Luke Botića 25,23000 Zadar</item>
    </izvorni_sadrzaj>
    <derivirana_varijabla naziv="DomainObject.Predmet.SudioniciListAdressOIB_1">
      <item>FINA, OIB 85821130368</item>
      <item>ARTA MARIS d.o.o. za trgovinu, OIB 70042647429, Luke Botića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70042647429</item>
    </izvorni_sadrzaj>
    <derivirana_varijabla naziv="DomainObject.Predmet.SudioniciListNazivOIB_1">
      <item>, OIB 85821130368</item>
      <item>, OIB 70042647429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2175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2016-02-26T13:38:00Z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2016-02-29T09:53:00Z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