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1b6d" w14:paraId="faa1b6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530F">
        <w:rPr>
          <w:rFonts w:hAnsi="Times New Roman" w:ascii="Times New Roman"/>
          <w:b/>
          <w:sz w:val="24"/>
          <w:szCs w:val="24"/>
        </w:rPr>
        <w:t>4975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6530F">
        <w:rPr>
          <w:rFonts w:hAnsi="Times New Roman" w:ascii="Times New Roman"/>
        </w:rPr>
        <w:t>4975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6530F" w:rsidRPr="0096530F">
        <w:rPr>
          <w:rFonts w:hAnsi="Times New Roman" w:ascii="Times New Roman"/>
        </w:rPr>
        <w:t xml:space="preserve">SUZY - MODNA AGENCIJA PODUZEĆE ZA TRGOVINU I MARKETING S </w:t>
      </w:r>
      <w:proofErr w:type="spellStart"/>
      <w:r w:rsidR="0096530F" w:rsidRPr="0096530F">
        <w:rPr>
          <w:rFonts w:hAnsi="Times New Roman" w:ascii="Times New Roman"/>
        </w:rPr>
        <w:t>P.O.</w:t>
      </w:r>
      <w:proofErr w:type="spellEnd"/>
      <w:r w:rsidR="0060155C" w:rsidRPr="0060155C">
        <w:rPr>
          <w:rFonts w:hAnsi="Times New Roman" w:ascii="Times New Roman"/>
        </w:rPr>
        <w:t>.</w:t>
      </w:r>
      <w:r w:rsidR="00941141">
        <w:rPr>
          <w:rFonts w:hAnsi="Times New Roman" w:ascii="Times New Roman"/>
        </w:rPr>
        <w:t xml:space="preserve">, </w:t>
      </w:r>
      <w:r w:rsidR="00AF534F">
        <w:rPr>
          <w:rFonts w:hAnsi="Times New Roman" w:ascii="Times New Roman"/>
        </w:rPr>
        <w:t>Zagreb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6530F" w:rsidRPr="0096530F">
        <w:rPr>
          <w:rFonts w:hAnsi="Times New Roman" w:ascii="Times New Roman"/>
        </w:rPr>
        <w:t>60234435126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4F77BE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F3918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7B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7B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7B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7B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7B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7B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7B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7B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4975</izvorni_sadrzaj>
    <derivirana_varijabla naziv="DomainObject.Predmet.Broj_1">4975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St-4975/2015</izvorni_sadrzaj>
    <derivirana_varijabla naziv="DomainObject.Predmet.OznakaBroj_1">St-4975/2015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SUZY - MODNA AGENCIJA PODUZEĆE ZA TRGOVINU I MARKETING S P.O.</izvorni_sadrzaj>
    <derivirana_varijabla naziv="DomainObject.Predmet.ProtustrankaFormated_1">  SUZY - MODNA AGENCIJA PODUZEĆE ZA TRGOVINU I MARKETING S P.O.</derivirana_varijabla>
  </DomainObject.Predmet.ProtustrankaFormated>
  <DomainObject.Predmet.ProtustrankaFormatedOIB>
    <izvorni_sadrzaj>  SUZY - MODNA AGENCIJA PODUZEĆE ZA TRGOVINU I MARKETING S P.O., OIB 60234435126</izvorni_sadrzaj>
    <derivirana_varijabla naziv="DomainObject.Predmet.ProtustrankaFormatedOIB_1">  SUZY - MODNA AGENCIJA PODUZEĆE ZA TRGOVINU I MARKETING S P.O., OIB 60234435126</derivirana_varijabla>
  </DomainObject.Predmet.ProtustrankaFormatedOIB>
  <DomainObject.Predmet.ProtustrankaFormatedWithAdress>
    <izvorni_sadrzaj> SUZY - MODNA AGENCIJA PODUZEĆE ZA TRGOVINU I MARKETING S P.O., Tkalčićeva 14, 10000 Zagreb</izvorni_sadrzaj>
    <derivirana_varijabla naziv="DomainObject.Predmet.ProtustrankaFormatedWithAdress_1"> SUZY - MODNA AGENCIJA PODUZEĆE ZA TRGOVINU I MARKETING S P.O., Tkalčićeva 14, 10000 Zagreb</derivirana_varijabla>
  </DomainObject.Predmet.ProtustrankaFormatedWithAdress>
  <DomainObject.Predmet.ProtustrankaFormatedWithAdressOIB>
    <izvorni_sadrzaj> SUZY - MODNA AGENCIJA PODUZEĆE ZA TRGOVINU I MARKETING S P.O., OIB 60234435126, Tkalčićeva 14, 10000 Zagreb</izvorni_sadrzaj>
    <derivirana_varijabla naziv="DomainObject.Predmet.ProtustrankaFormatedWithAdressOIB_1"> SUZY - MODNA AGENCIJA PODUZEĆE ZA TRGOVINU I MARKETING S P.O., OIB 60234435126, Tkalčićeva 14, 10000 Zagreb</derivirana_varijabla>
  </DomainObject.Predmet.ProtustrankaFormatedWithAdressOIB>
  <DomainObject.Predmet.ProtustrankaWithAdress>
    <izvorni_sadrzaj>SUZY - MODNA AGENCIJA PODUZEĆE ZA TRGOVINU I MARKETING S P.O. Tkalčićeva 14, 10000 Zagreb</izvorni_sadrzaj>
    <derivirana_varijabla naziv="DomainObject.Predmet.ProtustrankaWithAdress_1">SUZY - MODNA AGENCIJA PODUZEĆE ZA TRGOVINU I MARKETING S P.O. Tkalčićeva 14, 10000 Zagreb</derivirana_varijabla>
  </DomainObject.Predmet.ProtustrankaWithAdress>
  <DomainObject.Predmet.ProtustrankaWithAdressOIB>
    <izvorni_sadrzaj>SUZY - MODNA AGENCIJA PODUZEĆE ZA TRGOVINU I MARKETING S P.O., OIB 60234435126, Tkalčićeva 14, 10000 Zagreb</izvorni_sadrzaj>
    <derivirana_varijabla naziv="DomainObject.Predmet.ProtustrankaWithAdressOIB_1">SUZY - MODNA AGENCIJA PODUZEĆE ZA TRGOVINU I MARKETING S P.O., OIB 60234435126, Tkalčićeva 14, 10000 Zagreb</derivirana_varijabla>
  </DomainObject.Predmet.ProtustrankaWithAdressOIB>
  <DomainObject.Predmet.ProtustrankaNazivFormated>
    <izvorni_sadrzaj>SUZY - MODNA AGENCIJA PODUZEĆE ZA TRGOVINU I MARKETING S P.O.</izvorni_sadrzaj>
    <derivirana_varijabla naziv="DomainObject.Predmet.ProtustrankaNazivFormated_1">SUZY - MODNA AGENCIJA PODUZEĆE ZA TRGOVINU I MARKETING S P.O.</derivirana_varijabla>
  </DomainObject.Predmet.ProtustrankaNazivFormated>
  <DomainObject.Predmet.ProtustrankaNazivFormatedOIB>
    <izvorni_sadrzaj>SUZY - MODNA AGENCIJA PODUZEĆE ZA TRGOVINU I MARKETING S P.O., OIB 60234435126</izvorni_sadrzaj>
    <derivirana_varijabla naziv="DomainObject.Predmet.ProtustrankaNazivFormatedOIB_1">SUZY - MODNA AGENCIJA PODUZEĆE ZA TRGOVINU I MARKETING S P.O., OIB 60234435126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SUZY - MODNA AGENCIJA PODUZEĆE ZA TRGOVINU I MARKETING S P.O.</item>
    </izvorni_sadrzaj>
    <derivirana_varijabla naziv="DomainObject.Predmet.ProtuStrankaListFormated_1">
      <item>SUZY - MODNA AGENCIJA PODUZEĆE ZA TRGOVINU I MARKETING S P.O.</item>
    </derivirana_varijabla>
  </DomainObject.Predmet.ProtuStrankaListFormated>
  <DomainObject.Predmet.ProtuStrankaListFormatedOIB>
    <izvorni_sadrzaj>
      <item>SUZY - MODNA AGENCIJA PODUZEĆE ZA TRGOVINU I MARKETING S P.O., OIB 60234435126</item>
    </izvorni_sadrzaj>
    <derivirana_varijabla naziv="DomainObject.Predmet.ProtuStrankaListFormatedOIB_1">
      <item>SUZY - MODNA AGENCIJA PODUZEĆE ZA TRGOVINU I MARKETING S P.O., OIB 60234435126</item>
    </derivirana_varijabla>
  </DomainObject.Predmet.ProtuStrankaListFormatedOIB>
  <DomainObject.Predmet.ProtuStrankaListFormatedWithAdress>
    <izvorni_sadrzaj>
      <item>SUZY - MODNA AGENCIJA PODUZEĆE ZA TRGOVINU I MARKETING S P.O., Tkalčićeva 14, 10000 Zagreb</item>
    </izvorni_sadrzaj>
    <derivirana_varijabla naziv="DomainObject.Predmet.ProtuStrankaListFormatedWithAdress_1">
      <item>SUZY - MODNA AGENCIJA PODUZEĆE ZA TRGOVINU I MARKETING S P.O., Tkalčićeva 14, 10000 Zagreb</item>
    </derivirana_varijabla>
  </DomainObject.Predmet.ProtuStrankaListFormatedWithAdress>
  <DomainObject.Predmet.ProtuStrankaListFormatedWithAdressOIB>
    <izvorni_sadrzaj>
      <item>SUZY - MODNA AGENCIJA PODUZEĆE ZA TRGOVINU I MARKETING S P.O., OIB 60234435126, Tkalčićeva 14, 10000 Zagreb</item>
    </izvorni_sadrzaj>
    <derivirana_varijabla naziv="DomainObject.Predmet.ProtuStrankaListFormatedWithAdressOIB_1">
      <item>SUZY - MODNA AGENCIJA PODUZEĆE ZA TRGOVINU I MARKETING S P.O., OIB 60234435126, Tkalčićeva 14, 10000 Zagreb</item>
    </derivirana_varijabla>
  </DomainObject.Predmet.ProtuStrankaListFormatedWithAdressOIB>
  <DomainObject.Predmet.ProtuStrankaListNazivFormated>
    <izvorni_sadrzaj>
      <item>SUZY - MODNA AGENCIJA PODUZEĆE ZA TRGOVINU I MARKETING S P.O.</item>
    </izvorni_sadrzaj>
    <derivirana_varijabla naziv="DomainObject.Predmet.ProtuStrankaListNazivFormated_1">
      <item>SUZY - MODNA AGENCIJA PODUZEĆE ZA TRGOVINU I MARKETING S P.O.</item>
    </derivirana_varijabla>
  </DomainObject.Predmet.ProtuStrankaListNazivFormated>
  <DomainObject.Predmet.ProtuStrankaListNazivFormatedOIB>
    <izvorni_sadrzaj>
      <item>SUZY - MODNA AGENCIJA PODUZEĆE ZA TRGOVINU I MARKETING S P.O., OIB 60234435126</item>
    </izvorni_sadrzaj>
    <derivirana_varijabla naziv="DomainObject.Predmet.ProtuStrankaListNazivFormatedOIB_1">
      <item>SUZY - MODNA AGENCIJA PODUZEĆE ZA TRGOVINU I MARKETING S P.O., OIB 60234435126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SUZY - MODNA AGENCIJA PODUZEĆE ZA TRGOVINU I MARKETING S P.O.</izvorni_sadrzaj>
    <derivirana_varijabla naziv="DomainObject.Predmet.ProtustrankaIDrugi_1">SUZY - MODNA AGENCIJA PODUZEĆE ZA TRGOVINU I MARKETING S 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SUZY - MODNA AGENCIJA PODUZEĆE ZA TRGOVINU I MARKETING S P.O., OIB 60234435126, Tkalčićeva 14, 10000 Zagreb</izvorni_sadrzaj>
    <derivirana_varijabla naziv="DomainObject.Predmet.ProtustrankaIDrugiAdressOIB_1">SUZY - MODNA AGENCIJA PODUZEĆE ZA TRGOVINU I MARKETING S P.O., OIB 60234435126, Tkalčićeva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SUZY - MODNA AGENCIJA PODUZEĆE ZA TRGOVINU I MARKETING S P.O.</item>
      <item>FINA Regionalni centar Zagreb</item>
    </izvorni_sadrzaj>
    <derivirana_varijabla naziv="DomainObject.Predmet.SudioniciListNaziv_1">
      <item>SUZY - MODNA AGENCIJA PODUZEĆE ZA TRGOVINU I MARKETING S P.O.</item>
      <item>FINA Regionalni centar Zagreb</item>
    </derivirana_varijabla>
  </DomainObject.Predmet.SudioniciListNaziv>
  <DomainObject.Predmet.SudioniciListAdressOIB>
    <izvorni_sadrzaj>
      <item>SUZY - MODNA AGENCIJA PODUZEĆE ZA TRGOVINU I MARKETING S P.O., OIB 60234435126, Tkalčićeva 14,10000 Zagreb</item>
      <item>FINA Regionalni centar Zagreb, OIB 85821130368, Trg svibanjskih žrtava 1995. 1,10000 Zagreb</item>
    </izvorni_sadrzaj>
    <derivirana_varijabla naziv="DomainObject.Predmet.SudioniciListAdressOIB_1">
      <item>SUZY - MODNA AGENCIJA PODUZEĆE ZA TRGOVINU I MARKETING S P.O., OIB 60234435126, Tkalčićeva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60234435126</item>
      <item>, OIB 85821130368</item>
    </izvorni_sadrzaj>
    <derivirana_varijabla naziv="DomainObject.Predmet.SudioniciListNazivOIB_1">
      <item>, OIB 60234435126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793</properties:Characters>
  <properties:Lines>50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2016-04-16T07:04:00Z</cp:lastPrinted>
  <dcterms:modified xmlns:xsi="http://www.w3.org/2001/XMLSchema-instance" xsi:type="dcterms:W3CDTF">2016-04-16T07:06:00Z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