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73a8" w14:paraId="cb173a8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>
      <w:pPr>
        <w:jc w:val="both"/>
      </w:pPr>
    </w:p>
    <w:p w:rsidRDefault="00A32D48" w:rsidP="00F546B4" w:rsidR="00A32D48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5F4BCD" w:rsidR="006C3CA4" w:rsidRPr="00310350">
      <w:pPr>
        <w:jc w:val="both"/>
      </w:pPr>
      <w:r w:rsidRPr="00E86B17">
        <w:tab/>
      </w:r>
      <w:r w:rsidRPr="00310350">
        <w:t xml:space="preserve">Trgovački sud u Pazinu, po stečajnom sucu </w:t>
      </w:r>
      <w:r w:rsidR="00381586" w:rsidRPr="00310350">
        <w:t>Damiru Rabaru</w:t>
      </w:r>
      <w:r w:rsidRPr="00310350">
        <w:t xml:space="preserve">, u stečajnom </w:t>
      </w:r>
      <w:r w:rsidR="001A1123" w:rsidRPr="00310350">
        <w:t xml:space="preserve">postupku nad stečajnim dužnikom </w:t>
      </w:r>
      <w:r w:rsidR="00310350" w:rsidRPr="00310350">
        <w:t>Ribarska zadruga LANTERNA, Pula, Vernalska 4, OIB 01125608804</w:t>
      </w:r>
      <w:r w:rsidRPr="00310350">
        <w:t xml:space="preserve">, </w:t>
      </w:r>
      <w:r w:rsidR="006C3CA4" w:rsidRPr="00310350">
        <w:t xml:space="preserve">na ispitnom ročištu održanom dana </w:t>
      </w:r>
      <w:r w:rsidR="00310350" w:rsidRPr="00310350">
        <w:t>15. veljače 2018</w:t>
      </w:r>
      <w:r w:rsidR="006C3CA4" w:rsidRPr="00310350">
        <w:t>. godine</w:t>
      </w:r>
    </w:p>
    <w:p w:rsidRDefault="00F546B4" w:rsidP="00E51BB1" w:rsidR="00F546B4" w:rsidRPr="00E86B17"/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501B9C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310350" w:rsidRPr="00310350">
        <w:t>Ribarska zadruga LANTERNA, Pula, Vernalska 4, OIB 01125608804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310350">
        <w:t xml:space="preserve">BOŽAC DALIBOR, Pula, Prilaz Pjacal 2, </w:t>
      </w:r>
      <w:r w:rsidR="00310350" w:rsidRPr="00BD3A85">
        <w:t xml:space="preserve">OIB: </w:t>
      </w:r>
      <w:r w:rsidR="00310350">
        <w:t xml:space="preserve">84552982056, </w:t>
      </w:r>
      <w:r w:rsidR="00310350" w:rsidRPr="00BD3A85">
        <w:t xml:space="preserve">u iznosu od </w:t>
      </w:r>
      <w:r w:rsidR="00310350">
        <w:t>7.451,92</w:t>
      </w:r>
      <w:r w:rsidR="00310350" w:rsidRPr="00BD3A85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2. </w:t>
      </w:r>
      <w:r w:rsidR="00310350">
        <w:t xml:space="preserve">GOLDIN SANJA, Pula, Muntić 70, </w:t>
      </w:r>
      <w:r w:rsidR="00310350" w:rsidRPr="00BD3A85">
        <w:t xml:space="preserve">OIB: </w:t>
      </w:r>
      <w:r w:rsidR="00310350">
        <w:t>50985790944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 xml:space="preserve">27.475,95 </w:t>
      </w:r>
      <w:r w:rsidR="00FC23D3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3. </w:t>
      </w:r>
      <w:r w:rsidR="00310350">
        <w:t xml:space="preserve">JERMAN ALDO, Pula, Gundulićeva 11, </w:t>
      </w:r>
      <w:r w:rsidR="00310350" w:rsidRPr="00BD3A85">
        <w:t xml:space="preserve">OIB: </w:t>
      </w:r>
      <w:r w:rsidR="00310350">
        <w:t xml:space="preserve">44587878828, </w:t>
      </w:r>
      <w:r w:rsidR="00310350" w:rsidRPr="00BD3A85">
        <w:t xml:space="preserve">u iznosu od </w:t>
      </w:r>
      <w:r w:rsidR="00310350">
        <w:t>12.020,94</w:t>
      </w:r>
      <w:r w:rsidR="00310350" w:rsidRPr="00BD3A85">
        <w:t xml:space="preserve"> </w:t>
      </w:r>
      <w:r w:rsidR="00FC23D3" w:rsidRPr="00BD3A85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4. </w:t>
      </w:r>
      <w:r w:rsidR="00310350">
        <w:t xml:space="preserve">MILOVAN ZLATKO, Pula, Koparska 60, </w:t>
      </w:r>
      <w:r w:rsidR="00310350" w:rsidRPr="00BD3A85">
        <w:t xml:space="preserve">OIB: </w:t>
      </w:r>
      <w:r w:rsidR="00310350">
        <w:t>96454426388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 xml:space="preserve">39.797,04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5. </w:t>
      </w:r>
      <w:r w:rsidR="00310350">
        <w:t xml:space="preserve">MILOVAN ZLATKO (upravitelj), Medulin, Vrčevan 4, </w:t>
      </w:r>
      <w:r w:rsidR="00310350" w:rsidRPr="00BD3A85">
        <w:t xml:space="preserve">OIB: </w:t>
      </w:r>
      <w:r w:rsidR="00310350">
        <w:t>06076109124</w:t>
      </w:r>
      <w:r w:rsidRPr="00E86B17">
        <w:t xml:space="preserve">, u iznosu od </w:t>
      </w:r>
      <w:r w:rsidR="00310350">
        <w:t xml:space="preserve">33.039,60 </w:t>
      </w:r>
      <w:r w:rsidRPr="00E86B17">
        <w:t>kn.</w:t>
      </w:r>
    </w:p>
    <w:p w:rsidRDefault="00771EC1" w:rsidP="00771EC1" w:rsidR="00771EC1">
      <w:pPr>
        <w:spacing w:lineRule="auto" w:line="276"/>
        <w:ind w:firstLine="708"/>
        <w:jc w:val="both"/>
      </w:pPr>
      <w:r>
        <w:t xml:space="preserve">6. </w:t>
      </w:r>
      <w:r w:rsidR="00310350">
        <w:t xml:space="preserve">MUTAPČIĆ IVAN, Pula, Istarske divizije 20, </w:t>
      </w:r>
      <w:r w:rsidR="00310350" w:rsidRPr="00BD3A85">
        <w:t xml:space="preserve">OIB: </w:t>
      </w:r>
      <w:r w:rsidR="00310350">
        <w:t>14330238793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14.010,16</w:t>
      </w:r>
      <w:r w:rsidR="00310350" w:rsidRPr="00BD3A85">
        <w:t xml:space="preserve"> </w:t>
      </w:r>
      <w:r w:rsidR="00FC23D3" w:rsidRPr="00BD3A85">
        <w:t xml:space="preserve"> </w:t>
      </w:r>
      <w:r w:rsidRPr="00E86B17">
        <w:t>kn.</w:t>
      </w:r>
    </w:p>
    <w:p w:rsidRDefault="00AA2440" w:rsidP="00AA2440" w:rsidR="00AA2440" w:rsidRPr="00E86B17">
      <w:pPr>
        <w:spacing w:lineRule="auto" w:line="276"/>
        <w:ind w:firstLine="708"/>
        <w:jc w:val="both"/>
      </w:pPr>
      <w:r>
        <w:t xml:space="preserve">7. </w:t>
      </w:r>
      <w:r w:rsidR="00310350">
        <w:t xml:space="preserve">SEVER-MOČNIK IRIS, Pula, Prilaz P. Šp. boraca 15, </w:t>
      </w:r>
      <w:r w:rsidR="00310350" w:rsidRPr="00BD3A85">
        <w:t xml:space="preserve">OIB: </w:t>
      </w:r>
      <w:r w:rsidR="00310350">
        <w:t>20056952111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28.600,12</w:t>
      </w:r>
      <w:r w:rsidR="00310350" w:rsidRPr="00BD3A85">
        <w:t xml:space="preserve"> kn</w:t>
      </w:r>
      <w:r w:rsidRPr="00E86B17">
        <w:t>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8. </w:t>
      </w:r>
      <w:r w:rsidR="00310350">
        <w:t xml:space="preserve">SUBAŠIĆ VIVIJANA, Pula, Teslina 46, </w:t>
      </w:r>
      <w:r w:rsidR="00310350" w:rsidRPr="00BD3A85">
        <w:t xml:space="preserve">OIB: </w:t>
      </w:r>
      <w:r w:rsidR="00310350">
        <w:t>55759056383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3.064,09</w:t>
      </w:r>
      <w:r w:rsidR="00310350" w:rsidRPr="00BD3A85">
        <w:t xml:space="preserve"> kn</w:t>
      </w:r>
      <w:r w:rsidRPr="00E86B17">
        <w:t>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9. </w:t>
      </w:r>
      <w:r w:rsidR="00310350">
        <w:t xml:space="preserve">ŠARIĆ AMELIA, Marčana, Šarići 5, </w:t>
      </w:r>
      <w:r w:rsidR="00310350" w:rsidRPr="00BD3A85">
        <w:t xml:space="preserve">OIB: </w:t>
      </w:r>
      <w:r w:rsidR="00310350">
        <w:t>37830887848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4.872,61</w:t>
      </w:r>
      <w:r w:rsidR="00310350" w:rsidRPr="00BD3A85">
        <w:t xml:space="preserve"> kn</w:t>
      </w:r>
      <w:r w:rsidRPr="00E86B17">
        <w:t>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10. </w:t>
      </w:r>
      <w:r w:rsidR="00310350">
        <w:t xml:space="preserve">VRBLJANAC ANA, Medulin, Pomer 46, </w:t>
      </w:r>
      <w:r w:rsidR="00310350" w:rsidRPr="00BD3A85">
        <w:t xml:space="preserve">OIB: </w:t>
      </w:r>
      <w:r w:rsidR="00310350">
        <w:t>47640393128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20.695,47</w:t>
      </w:r>
      <w:r w:rsidR="00310350" w:rsidRPr="00BD3A85">
        <w:t xml:space="preserve"> kn</w:t>
      </w:r>
      <w:r w:rsidRPr="00E86B17">
        <w:t>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11. </w:t>
      </w:r>
      <w:r w:rsidR="00310350">
        <w:t xml:space="preserve">REPUBLIKA HRVATSKA, Ministarstvo financija, Porezna uprava, Rovinjska 2a, </w:t>
      </w:r>
      <w:r w:rsidR="00310350" w:rsidRPr="00BD3A85">
        <w:t xml:space="preserve">OIB: </w:t>
      </w:r>
      <w:r w:rsidR="00310350">
        <w:t>52634238587</w:t>
      </w:r>
      <w:r w:rsidR="00310350" w:rsidRPr="00BD3A85">
        <w:t>,</w:t>
      </w:r>
      <w:r w:rsidR="00310350">
        <w:t xml:space="preserve"> zastupana po ŽDO Pula, </w:t>
      </w:r>
      <w:r w:rsidR="00310350" w:rsidRPr="00BD3A85">
        <w:t xml:space="preserve">u iznosu od </w:t>
      </w:r>
      <w:r w:rsidR="00310350">
        <w:t>55.665,88</w:t>
      </w:r>
      <w:r w:rsidRPr="00E86B17">
        <w:t>.</w:t>
      </w:r>
    </w:p>
    <w:p w:rsidRDefault="00C3539A" w:rsidP="00AA2440" w:rsidR="00C3539A">
      <w:pPr>
        <w:spacing w:lineRule="auto" w:line="276"/>
        <w:ind w:firstLine="708"/>
        <w:jc w:val="both"/>
      </w:pPr>
    </w:p>
    <w:p w:rsidRDefault="00A32D48" w:rsidP="00AA2440" w:rsidR="00A32D48">
      <w:pPr>
        <w:spacing w:lineRule="auto" w:line="276"/>
        <w:ind w:firstLine="708"/>
        <w:jc w:val="both"/>
      </w:pPr>
    </w:p>
    <w:p w:rsidRDefault="00A32D48" w:rsidP="00AA2440" w:rsidR="00A32D48">
      <w:pPr>
        <w:spacing w:lineRule="auto" w:line="276"/>
        <w:ind w:firstLine="708"/>
        <w:jc w:val="both"/>
      </w:pPr>
    </w:p>
    <w:p w:rsidRDefault="00C3539A" w:rsidP="00C3539A" w:rsidR="00C3539A" w:rsidRPr="00E86B17">
      <w:pPr>
        <w:ind w:firstLine="708"/>
        <w:jc w:val="both"/>
      </w:pPr>
      <w:r>
        <w:lastRenderedPageBreak/>
        <w:t xml:space="preserve">B) </w:t>
      </w:r>
      <w:r w:rsidRPr="00E86B17">
        <w:t>tražbine drugog višeg isplatnog reda:</w:t>
      </w:r>
    </w:p>
    <w:p w:rsidRDefault="00C3539A" w:rsidP="00AA2440" w:rsidR="00C3539A" w:rsidRPr="00E86B17">
      <w:pPr>
        <w:spacing w:lineRule="auto" w:line="276"/>
        <w:ind w:firstLine="708"/>
        <w:jc w:val="both"/>
      </w:pPr>
    </w:p>
    <w:p w:rsidRDefault="00C3539A" w:rsidP="00AA2440" w:rsidR="00AA2440">
      <w:pPr>
        <w:spacing w:lineRule="auto" w:line="276"/>
        <w:ind w:firstLine="708"/>
        <w:jc w:val="both"/>
      </w:pPr>
      <w:r>
        <w:t>1</w:t>
      </w:r>
      <w:r w:rsidR="00AA2440">
        <w:t xml:space="preserve">. </w:t>
      </w:r>
      <w:r w:rsidR="00310350">
        <w:t xml:space="preserve">DAVOR SKOKO, vl. obrta "PIPE", Banjole, Medulin, Glavica 5, </w:t>
      </w:r>
      <w:r w:rsidR="00310350" w:rsidRPr="00BD3A85">
        <w:t xml:space="preserve">OIB: </w:t>
      </w:r>
      <w:r w:rsidR="00310350">
        <w:t>36212345941, zastupan po punomoćnici Mirjani Žrvnar, odvjetnici iz Pule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19.345,26</w:t>
      </w:r>
      <w:r w:rsidR="00310350" w:rsidRPr="00BD3A85">
        <w:t xml:space="preserve"> kn</w:t>
      </w:r>
      <w:r w:rsidR="00AA2440" w:rsidRPr="00E86B17">
        <w:t>.</w:t>
      </w:r>
    </w:p>
    <w:p w:rsidRDefault="00C3539A" w:rsidP="00AA2440" w:rsidR="00AA2440">
      <w:pPr>
        <w:spacing w:lineRule="auto" w:line="276"/>
        <w:ind w:firstLine="708"/>
        <w:jc w:val="both"/>
      </w:pPr>
      <w:r>
        <w:t>2</w:t>
      </w:r>
      <w:r w:rsidR="00AA2440">
        <w:t xml:space="preserve">. </w:t>
      </w:r>
      <w:r w:rsidR="00310350">
        <w:t xml:space="preserve">R.I.S.T. TOURS d.o.o. Fažana, Vodnjanska cesta 48, </w:t>
      </w:r>
      <w:r w:rsidR="00310350" w:rsidRPr="00BD3A85">
        <w:t xml:space="preserve">OIB: </w:t>
      </w:r>
      <w:r w:rsidR="00310350">
        <w:t>19711620830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46.525,38</w:t>
      </w:r>
      <w:r w:rsidR="00310350" w:rsidRPr="00BD3A85">
        <w:t xml:space="preserve"> </w:t>
      </w:r>
      <w:r w:rsidR="00AA2440" w:rsidRPr="00BD3A85">
        <w:t xml:space="preserve"> </w:t>
      </w:r>
      <w:r w:rsidR="00AA2440" w:rsidRPr="00E86B17">
        <w:t>kn.</w:t>
      </w:r>
    </w:p>
    <w:p w:rsidRDefault="00C3539A" w:rsidP="00AA2440" w:rsidR="00AA2440">
      <w:pPr>
        <w:spacing w:lineRule="auto" w:line="276"/>
        <w:ind w:firstLine="708"/>
        <w:jc w:val="both"/>
      </w:pPr>
      <w:r>
        <w:t>3</w:t>
      </w:r>
      <w:r w:rsidR="00AA2440">
        <w:t xml:space="preserve">. </w:t>
      </w:r>
      <w:r w:rsidR="00310350">
        <w:t xml:space="preserve">MAUROS HOBOTNICA d.o.o. Galižana, Poduzetnička zona 10, </w:t>
      </w:r>
      <w:r w:rsidR="00310350" w:rsidRPr="00BD3A85">
        <w:t xml:space="preserve">OIB: </w:t>
      </w:r>
      <w:r w:rsidR="00310350">
        <w:t>65582346071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44.925,00</w:t>
      </w:r>
      <w:r w:rsidR="00310350" w:rsidRPr="00BD3A85">
        <w:t xml:space="preserve"> </w:t>
      </w:r>
      <w:r w:rsidR="00AA2440" w:rsidRPr="00BD3A85">
        <w:t xml:space="preserve"> </w:t>
      </w:r>
      <w:r w:rsidR="00AA2440" w:rsidRPr="00E86B17">
        <w:t>kn.</w:t>
      </w:r>
    </w:p>
    <w:p w:rsidRDefault="00C3539A" w:rsidP="00F85467" w:rsidR="00F85467">
      <w:pPr>
        <w:spacing w:lineRule="auto" w:line="276"/>
        <w:ind w:firstLine="708"/>
        <w:jc w:val="both"/>
      </w:pPr>
      <w:r>
        <w:t>4</w:t>
      </w:r>
      <w:r w:rsidR="00F85467">
        <w:t xml:space="preserve">. </w:t>
      </w:r>
      <w:r w:rsidR="00310350">
        <w:t xml:space="preserve">HRVATSKA POŠTANSKA BANKA d.d. Zagreb, Jurišićeva 4, </w:t>
      </w:r>
      <w:r w:rsidR="00310350" w:rsidRPr="00BD3A85">
        <w:t xml:space="preserve">OIB: </w:t>
      </w:r>
      <w:r w:rsidR="00310350">
        <w:t>87939104217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27.732,80</w:t>
      </w:r>
      <w:r w:rsidR="00310350" w:rsidRPr="00BD3A85">
        <w:t xml:space="preserve"> </w:t>
      </w:r>
      <w:r w:rsidR="00F85467" w:rsidRPr="00E86B17">
        <w:t>kn.</w:t>
      </w:r>
    </w:p>
    <w:p w:rsidRDefault="00C3539A" w:rsidP="00F85467" w:rsidR="00F85467">
      <w:pPr>
        <w:spacing w:lineRule="auto" w:line="276"/>
        <w:ind w:firstLine="708"/>
        <w:jc w:val="both"/>
      </w:pPr>
      <w:r>
        <w:t>5</w:t>
      </w:r>
      <w:r w:rsidR="00F85467">
        <w:t xml:space="preserve">. </w:t>
      </w:r>
      <w:r w:rsidR="00310350">
        <w:t xml:space="preserve">HRVATSKI TELEKOM d.d. Zagreb, Roberta Frangeša Mihanovića 9, </w:t>
      </w:r>
      <w:r w:rsidR="00310350" w:rsidRPr="00BD3A85">
        <w:t xml:space="preserve">OIB: </w:t>
      </w:r>
      <w:r w:rsidR="00310350">
        <w:t>81793146560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87.833,27</w:t>
      </w:r>
      <w:r w:rsidR="00310350" w:rsidRPr="00BD3A85">
        <w:t xml:space="preserve"> </w:t>
      </w:r>
      <w:r w:rsidR="00F85467" w:rsidRPr="00BD3A85">
        <w:t xml:space="preserve"> </w:t>
      </w:r>
      <w:r w:rsidR="00F85467" w:rsidRPr="00E86B17">
        <w:t>kn.</w:t>
      </w:r>
    </w:p>
    <w:p w:rsidRDefault="00C3539A" w:rsidP="00F85467" w:rsidR="00F85467">
      <w:pPr>
        <w:spacing w:lineRule="auto" w:line="276"/>
        <w:ind w:firstLine="708"/>
        <w:jc w:val="both"/>
      </w:pPr>
      <w:r>
        <w:t>6</w:t>
      </w:r>
      <w:r w:rsidR="00F85467">
        <w:t xml:space="preserve">. </w:t>
      </w:r>
      <w:r w:rsidR="00310350">
        <w:t xml:space="preserve">HEP-Opskrba d.o.o. Zagreb, Ulica grada Vukovara 37, </w:t>
      </w:r>
      <w:r w:rsidR="00310350" w:rsidRPr="00BD3A85">
        <w:t xml:space="preserve">OIB: </w:t>
      </w:r>
      <w:r w:rsidR="00310350">
        <w:t>63073332379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15.801,06</w:t>
      </w:r>
      <w:r w:rsidR="00310350" w:rsidRPr="00BD3A85">
        <w:t xml:space="preserve"> </w:t>
      </w:r>
      <w:r w:rsidR="00F85467" w:rsidRPr="00E86B17">
        <w:t>kn.</w:t>
      </w:r>
    </w:p>
    <w:p w:rsidRDefault="00C3539A" w:rsidP="00F85467" w:rsidR="00F85467">
      <w:pPr>
        <w:spacing w:lineRule="auto" w:line="276"/>
        <w:ind w:firstLine="708"/>
        <w:jc w:val="both"/>
      </w:pPr>
      <w:r>
        <w:t>7</w:t>
      </w:r>
      <w:r w:rsidR="00F85467">
        <w:t xml:space="preserve">. </w:t>
      </w:r>
      <w:r w:rsidR="00310350">
        <w:t xml:space="preserve">ALLIANZ ZAGREB d.d. Zagreb, Heinzelova 70, </w:t>
      </w:r>
      <w:r w:rsidR="00310350" w:rsidRPr="00BD3A85">
        <w:t xml:space="preserve">OIB: </w:t>
      </w:r>
      <w:r w:rsidR="00310350">
        <w:t>23759810849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44.912,80</w:t>
      </w:r>
      <w:r w:rsidR="00310350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8</w:t>
      </w:r>
      <w:r w:rsidR="00F85467">
        <w:t xml:space="preserve">. </w:t>
      </w:r>
      <w:r w:rsidR="00310350">
        <w:t xml:space="preserve">INA - INDUSTRIJA NAFTE d.d. Zagreb, Avenija V. Holjevca 10, </w:t>
      </w:r>
      <w:r w:rsidR="00310350" w:rsidRPr="00BD3A85">
        <w:t xml:space="preserve">OIB: </w:t>
      </w:r>
      <w:r w:rsidR="00310350">
        <w:t>27759560625, zastupana po punomoćnicima iz Odvjetničkog društva Stanić i partneri d.o.o. iz Rijeke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8.747,35</w:t>
      </w:r>
      <w:r w:rsidR="00310350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9</w:t>
      </w:r>
      <w:r w:rsidR="00F85467">
        <w:t xml:space="preserve">. </w:t>
      </w:r>
      <w:r w:rsidR="00310350">
        <w:t xml:space="preserve">ŠKAMP d.o.o. Pula, Creska 12, </w:t>
      </w:r>
      <w:r w:rsidR="00310350" w:rsidRPr="00BD3A85">
        <w:t xml:space="preserve">OIB: </w:t>
      </w:r>
      <w:r w:rsidR="00310350">
        <w:t>02916829240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51.957,30</w:t>
      </w:r>
      <w:r w:rsidR="00F85467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10</w:t>
      </w:r>
      <w:r w:rsidR="00F85467">
        <w:t xml:space="preserve">. </w:t>
      </w:r>
      <w:r w:rsidR="00310350">
        <w:t xml:space="preserve">PULA HERCULANEA d.o.o. Pula, Trg 1. istarske brigade 14, </w:t>
      </w:r>
      <w:r w:rsidR="00310350" w:rsidRPr="00BD3A85">
        <w:t xml:space="preserve">OIB: </w:t>
      </w:r>
      <w:r w:rsidR="00310350">
        <w:t>11294943436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5.977,41</w:t>
      </w:r>
      <w:r w:rsidR="00310350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11</w:t>
      </w:r>
      <w:r w:rsidR="00F85467">
        <w:t xml:space="preserve">. </w:t>
      </w:r>
      <w:r w:rsidR="00310350">
        <w:t xml:space="preserve">CENTAURUS d.o.o. Split, Ulica VII Mediteranskih igara 9/I, </w:t>
      </w:r>
      <w:r w:rsidR="00310350" w:rsidRPr="00BD3A85">
        <w:t xml:space="preserve">OIB: </w:t>
      </w:r>
      <w:r w:rsidR="00310350">
        <w:t>12918072739</w:t>
      </w:r>
      <w:r w:rsidR="00310350" w:rsidRPr="00BD3A85">
        <w:t>,</w:t>
      </w:r>
      <w:r w:rsidR="00310350">
        <w:t xml:space="preserve"> zastupano po punomoćniku Davoru Drmiću, odvjetniku iz Splita,  </w:t>
      </w:r>
      <w:r w:rsidR="00310350" w:rsidRPr="00BD3A85">
        <w:t xml:space="preserve">u iznosu od </w:t>
      </w:r>
      <w:r w:rsidR="00310350">
        <w:t>59.611,32</w:t>
      </w:r>
      <w:r w:rsidR="00310350" w:rsidRPr="00BD3A85">
        <w:t xml:space="preserve"> kn</w:t>
      </w:r>
      <w:r w:rsidR="00F85467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12</w:t>
      </w:r>
      <w:r w:rsidR="00F85467">
        <w:t xml:space="preserve">. </w:t>
      </w:r>
      <w:r w:rsidR="00310350">
        <w:t xml:space="preserve">DIGITRON d.o.o. Buje, Digitronska 33, </w:t>
      </w:r>
      <w:r w:rsidR="00310350" w:rsidRPr="00BD3A85">
        <w:t xml:space="preserve">OIB: </w:t>
      </w:r>
      <w:r w:rsidR="00310350">
        <w:t>84493255348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1.094,50</w:t>
      </w:r>
      <w:r w:rsidR="00310350" w:rsidRPr="00BD3A85">
        <w:t xml:space="preserve"> </w:t>
      </w:r>
      <w:r w:rsidR="00F85467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13</w:t>
      </w:r>
      <w:r w:rsidR="00F85467">
        <w:t xml:space="preserve">. </w:t>
      </w:r>
      <w:r w:rsidR="00310350">
        <w:t xml:space="preserve">ISTARSKA KREDITNA BANKA UMAG d.d. Umag, Ernesta Miloša 1, </w:t>
      </w:r>
      <w:r w:rsidR="00310350" w:rsidRPr="00BD3A85">
        <w:t xml:space="preserve">OIB: </w:t>
      </w:r>
      <w:r w:rsidR="00310350">
        <w:t>65723536010</w:t>
      </w:r>
      <w:r w:rsidR="00310350" w:rsidRPr="00BD3A85">
        <w:t>,</w:t>
      </w:r>
      <w:r w:rsidR="00310350">
        <w:t xml:space="preserve"> </w:t>
      </w:r>
      <w:r w:rsidR="00310350" w:rsidRPr="00BD3A85">
        <w:t xml:space="preserve">u iznosu od </w:t>
      </w:r>
      <w:r w:rsidR="00310350">
        <w:t>3.390.814,23</w:t>
      </w:r>
      <w:r w:rsidR="00310350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14</w:t>
      </w:r>
      <w:r w:rsidR="00F85467">
        <w:t xml:space="preserve">. </w:t>
      </w:r>
      <w:r>
        <w:t xml:space="preserve">PRIVREDNA BANKA ZAGREB d.d. Zagreb, Radnička 50, </w:t>
      </w:r>
      <w:r w:rsidRPr="00BD3A85">
        <w:t xml:space="preserve">OIB: </w:t>
      </w:r>
      <w:r>
        <w:t>02535697732</w:t>
      </w:r>
      <w:r w:rsidRPr="00BD3A85">
        <w:t>,</w:t>
      </w:r>
      <w:r>
        <w:t xml:space="preserve"> </w:t>
      </w:r>
      <w:r w:rsidRPr="00BD3A85">
        <w:t xml:space="preserve">u iznosu od </w:t>
      </w:r>
      <w:r>
        <w:t>228.065,87</w:t>
      </w:r>
      <w:r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 w:rsidRPr="00E86B17">
      <w:pPr>
        <w:spacing w:lineRule="auto" w:line="276"/>
        <w:ind w:firstLine="708"/>
        <w:jc w:val="both"/>
      </w:pPr>
      <w:r>
        <w:t>15</w:t>
      </w:r>
      <w:r w:rsidR="00F85467">
        <w:t xml:space="preserve">. </w:t>
      </w:r>
      <w:r>
        <w:t xml:space="preserve">EUROMARIS TRADE d.o.o. Zagreb, Petrova 49, </w:t>
      </w:r>
      <w:r w:rsidRPr="00BD3A85">
        <w:t xml:space="preserve">OIB: </w:t>
      </w:r>
      <w:r>
        <w:t>68194182690, zastupano po punomoćniku Marinu Domjanoviću, odvjetniku iz Zagreba</w:t>
      </w:r>
      <w:r w:rsidRPr="00BD3A85">
        <w:t>,</w:t>
      </w:r>
      <w:r>
        <w:t xml:space="preserve"> </w:t>
      </w:r>
      <w:r w:rsidRPr="00BD3A85">
        <w:t xml:space="preserve">u iznosu od </w:t>
      </w:r>
      <w:r>
        <w:t>10.154,47</w:t>
      </w:r>
      <w:r w:rsidRPr="00BD3A85">
        <w:t xml:space="preserve"> </w:t>
      </w:r>
      <w:r w:rsidR="00F85467" w:rsidRPr="00BD3A85">
        <w:t xml:space="preserve"> </w:t>
      </w:r>
      <w:r w:rsidR="00F85467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16</w:t>
      </w:r>
      <w:r w:rsidR="00F85467">
        <w:t xml:space="preserve">. </w:t>
      </w:r>
      <w:r>
        <w:t xml:space="preserve">IVAN TURK, vl. obrta IVAN TURK, Medulin, Štrped 39, </w:t>
      </w:r>
      <w:r w:rsidRPr="00BD3A85">
        <w:t xml:space="preserve">OIB: </w:t>
      </w:r>
      <w:r>
        <w:t>63003282588</w:t>
      </w:r>
      <w:r w:rsidRPr="00BD3A85">
        <w:t>,</w:t>
      </w:r>
      <w:r>
        <w:t xml:space="preserve"> </w:t>
      </w:r>
      <w:r w:rsidRPr="00BD3A85">
        <w:t xml:space="preserve">u iznosu od </w:t>
      </w:r>
      <w:r>
        <w:t>26.293,18</w:t>
      </w:r>
      <w:r w:rsidRPr="00BD3A85">
        <w:t xml:space="preserve"> </w:t>
      </w:r>
      <w:r w:rsidR="00F85467" w:rsidRPr="00BD3A85">
        <w:t>kn</w:t>
      </w:r>
      <w:r w:rsidR="00F85467" w:rsidRPr="00E86B17">
        <w:t>.</w:t>
      </w:r>
    </w:p>
    <w:p w:rsidRDefault="00C3539A" w:rsidP="00F85467" w:rsidR="00F85467" w:rsidRPr="00E86B17">
      <w:pPr>
        <w:spacing w:lineRule="auto" w:line="276"/>
        <w:ind w:firstLine="708"/>
        <w:jc w:val="both"/>
      </w:pPr>
      <w:r>
        <w:t>17</w:t>
      </w:r>
      <w:r w:rsidR="00F85467">
        <w:t xml:space="preserve">. </w:t>
      </w:r>
      <w:r>
        <w:t xml:space="preserve">ALEN BURŠIĆ, vl. obrta NIKOLINA, Krnica, Krnica 34a, </w:t>
      </w:r>
      <w:r w:rsidRPr="00BD3A85">
        <w:t xml:space="preserve">OIB: </w:t>
      </w:r>
      <w:r>
        <w:t>47481356907, zastupan po punomoćniku Nikši Radešiću, odvjetniku iz Pule</w:t>
      </w:r>
      <w:r w:rsidRPr="00BD3A85">
        <w:t>,</w:t>
      </w:r>
      <w:r>
        <w:t xml:space="preserve"> </w:t>
      </w:r>
      <w:r w:rsidRPr="00BD3A85">
        <w:t xml:space="preserve">u iznosu od </w:t>
      </w:r>
      <w:r>
        <w:t>34.203,03</w:t>
      </w:r>
      <w:r w:rsidR="00F85467" w:rsidRPr="00BD3A85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18</w:t>
      </w:r>
      <w:r w:rsidR="00F85467">
        <w:t xml:space="preserve">. </w:t>
      </w:r>
      <w:r>
        <w:t xml:space="preserve">DAMIR PASTORČIĆ, vlasnik obrta GRINGO, Pula, Kumičićeva 3, </w:t>
      </w:r>
      <w:r w:rsidRPr="00BD3A85">
        <w:t xml:space="preserve">OIB: </w:t>
      </w:r>
      <w:r>
        <w:t>03924039910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134.027,98</w:t>
      </w:r>
      <w:r w:rsidRPr="00BD3A85">
        <w:t xml:space="preserve"> </w:t>
      </w:r>
      <w:r w:rsidR="00F85467" w:rsidRPr="00BD3A85">
        <w:t>kn</w:t>
      </w:r>
      <w:r w:rsidR="00F85467" w:rsidRPr="00E86B17">
        <w:t>.</w:t>
      </w:r>
    </w:p>
    <w:p w:rsidRDefault="00C3539A" w:rsidP="00F85467" w:rsidR="00F85467">
      <w:pPr>
        <w:spacing w:lineRule="auto" w:line="276"/>
        <w:ind w:firstLine="708"/>
        <w:jc w:val="both"/>
      </w:pPr>
      <w:r>
        <w:t>19</w:t>
      </w:r>
      <w:r w:rsidR="00F85467">
        <w:t xml:space="preserve">. </w:t>
      </w:r>
      <w:r>
        <w:t xml:space="preserve">DRAGAN VASIĆ, vlasnik obrta DONDOLA, Galižana, Fondole 1, </w:t>
      </w:r>
      <w:r w:rsidRPr="00BD3A85">
        <w:t xml:space="preserve">OIB: </w:t>
      </w:r>
      <w:r>
        <w:t>86814752559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5.039,00</w:t>
      </w:r>
      <w:r w:rsidRPr="00BD3A85">
        <w:t xml:space="preserve"> kn </w:t>
      </w:r>
      <w:r w:rsidR="00F85467" w:rsidRPr="00BD3A85">
        <w:t>kn</w:t>
      </w:r>
      <w:r w:rsidR="00F85467" w:rsidRPr="00E86B17">
        <w:t>.</w:t>
      </w:r>
    </w:p>
    <w:p w:rsidRDefault="00C3539A" w:rsidP="00D16276" w:rsidR="00D16276">
      <w:pPr>
        <w:spacing w:lineRule="auto" w:line="276"/>
        <w:ind w:firstLine="708"/>
        <w:jc w:val="both"/>
      </w:pPr>
      <w:r>
        <w:t>20</w:t>
      </w:r>
      <w:r w:rsidR="00D16276">
        <w:t xml:space="preserve">. </w:t>
      </w:r>
      <w:r>
        <w:t xml:space="preserve">KRISTIJAN PERUŠKO, vlasnik obrta ŠKACE, Krnica, Peruški 8, </w:t>
      </w:r>
      <w:r w:rsidRPr="00BD3A85">
        <w:t xml:space="preserve">OIB: </w:t>
      </w:r>
      <w:r>
        <w:t>73767151733, zastupan po punomoćniku Nikši Radešiću, odvjetniku iz Pule</w:t>
      </w:r>
      <w:r w:rsidRPr="00BD3A85">
        <w:t>,</w:t>
      </w:r>
      <w:r>
        <w:t xml:space="preserve"> </w:t>
      </w:r>
      <w:r w:rsidRPr="00BD3A85">
        <w:t xml:space="preserve">u iznosu od </w:t>
      </w:r>
      <w:r>
        <w:t>40.321,75</w:t>
      </w:r>
      <w:r w:rsidRPr="00BD3A85">
        <w:t xml:space="preserve"> </w:t>
      </w:r>
      <w:r w:rsidR="00D16276" w:rsidRPr="00BD3A85">
        <w:t>kn</w:t>
      </w:r>
      <w:r w:rsidR="00D16276" w:rsidRPr="00E86B17">
        <w:t>.</w:t>
      </w:r>
    </w:p>
    <w:p w:rsidRDefault="00C3539A" w:rsidP="00D16276" w:rsidR="00D16276">
      <w:pPr>
        <w:spacing w:lineRule="auto" w:line="276"/>
        <w:ind w:firstLine="708"/>
        <w:jc w:val="both"/>
      </w:pPr>
      <w:r>
        <w:t>21</w:t>
      </w:r>
      <w:r w:rsidR="00D16276">
        <w:t xml:space="preserve">. </w:t>
      </w:r>
      <w:r>
        <w:t xml:space="preserve">KRISTIJAN ZOVIĆ, vl. obrta BALTAZAR, Pula, Šišanska cesta 141, </w:t>
      </w:r>
      <w:r w:rsidRPr="00BD3A85">
        <w:t xml:space="preserve">OIB: </w:t>
      </w:r>
      <w:r>
        <w:t>78178021559</w:t>
      </w:r>
      <w:r w:rsidRPr="00BD3A85">
        <w:t>,</w:t>
      </w:r>
      <w:r>
        <w:t xml:space="preserve"> zastupan po punomoćniku Nikši Radešiću, odvjetniku iz Pule</w:t>
      </w:r>
      <w:r w:rsidRPr="00BD3A85">
        <w:t>,</w:t>
      </w:r>
      <w:r>
        <w:t xml:space="preserve"> </w:t>
      </w:r>
      <w:r w:rsidRPr="00BD3A85">
        <w:t xml:space="preserve">u iznosu od </w:t>
      </w:r>
      <w:r>
        <w:t>26.442,25</w:t>
      </w:r>
      <w:r w:rsidRPr="00BD3A85">
        <w:t xml:space="preserve"> </w:t>
      </w:r>
      <w:r w:rsidR="00D16276" w:rsidRPr="00BD3A85">
        <w:t>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22</w:t>
      </w:r>
      <w:r w:rsidR="00D16276">
        <w:t xml:space="preserve">. </w:t>
      </w:r>
      <w:r>
        <w:t xml:space="preserve">FASOLI d.o.o. Krnica, Krnica 96 A, </w:t>
      </w:r>
      <w:r w:rsidRPr="00BD3A85">
        <w:t xml:space="preserve">OIB: </w:t>
      </w:r>
      <w:r>
        <w:t>71841141008</w:t>
      </w:r>
      <w:r w:rsidRPr="00BD3A85">
        <w:t>,</w:t>
      </w:r>
      <w:r>
        <w:t xml:space="preserve"> zastupan po punomoćniku Nikši Radešiću, odvjetniku iz Pule</w:t>
      </w:r>
      <w:r w:rsidR="00D16276" w:rsidRPr="00BD3A85">
        <w:t>,</w:t>
      </w:r>
      <w:r w:rsidR="00D16276">
        <w:t xml:space="preserve"> </w:t>
      </w:r>
      <w:r w:rsidR="00D16276" w:rsidRPr="00BD3A85">
        <w:t xml:space="preserve">u iznosu od </w:t>
      </w:r>
      <w:r>
        <w:t xml:space="preserve">63.089,54 </w:t>
      </w:r>
      <w:r w:rsidR="00D16276" w:rsidRPr="00BD3A85">
        <w:t>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23</w:t>
      </w:r>
      <w:r w:rsidR="00D16276">
        <w:t xml:space="preserve">. </w:t>
      </w:r>
      <w:r>
        <w:t xml:space="preserve">NADA SLAČANAC, vl. obrta SLAČANAC, Pula, Starih statuta 1, </w:t>
      </w:r>
      <w:r w:rsidRPr="00BD3A85">
        <w:t xml:space="preserve">OIB: </w:t>
      </w:r>
      <w:r>
        <w:t>07279525691, zastupana po punomoćniku Nikši Radešiću, odvjetniku iz Pule</w:t>
      </w:r>
      <w:r w:rsidRPr="00BD3A85">
        <w:t>,</w:t>
      </w:r>
      <w:r>
        <w:t xml:space="preserve"> </w:t>
      </w:r>
      <w:r w:rsidRPr="00BD3A85">
        <w:t xml:space="preserve">u iznosu od </w:t>
      </w:r>
      <w:r>
        <w:t>17.503,73</w:t>
      </w:r>
      <w:r w:rsidRPr="00BD3A85">
        <w:t xml:space="preserve"> </w:t>
      </w:r>
      <w:r w:rsidR="00D16276" w:rsidRPr="00BD3A85">
        <w:t>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24</w:t>
      </w:r>
      <w:r w:rsidR="00D16276">
        <w:t xml:space="preserve">. </w:t>
      </w:r>
      <w:r>
        <w:t xml:space="preserve">BIGAJ d.o.o. Mošćenička draga, Lj. Mrakovčića 1, </w:t>
      </w:r>
      <w:r w:rsidRPr="00BD3A85">
        <w:t xml:space="preserve">OIB: </w:t>
      </w:r>
      <w:r>
        <w:t>62599519202</w:t>
      </w:r>
      <w:r w:rsidRPr="00BD3A85">
        <w:t>,</w:t>
      </w:r>
      <w:r>
        <w:t xml:space="preserve"> zastupano po punomoćniku Nikši Radešiću, odvjetniku iz Pule, </w:t>
      </w:r>
      <w:r w:rsidRPr="00BD3A85">
        <w:t xml:space="preserve">u iznosu od </w:t>
      </w:r>
      <w:r>
        <w:t xml:space="preserve">29.539,00 </w:t>
      </w:r>
      <w:r w:rsidR="00D16276" w:rsidRPr="00BD3A85">
        <w:t>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25</w:t>
      </w:r>
      <w:r w:rsidR="00D16276">
        <w:t xml:space="preserve">. </w:t>
      </w:r>
      <w:r>
        <w:t xml:space="preserve">TEDI GAŠPROTIĆ, vl. obrta BOVA, Pula, Pelini 12, </w:t>
      </w:r>
      <w:r w:rsidRPr="00BD3A85">
        <w:t xml:space="preserve">OIB: </w:t>
      </w:r>
      <w:r>
        <w:t>15050981431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8.620,00</w:t>
      </w:r>
      <w:r w:rsidRPr="00BD3A85">
        <w:t xml:space="preserve"> 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26</w:t>
      </w:r>
      <w:r w:rsidR="00D16276">
        <w:t xml:space="preserve">. </w:t>
      </w:r>
      <w:r>
        <w:t xml:space="preserve">SERGIO LEVAK, vl. obrta VINKURANKA, Pula, Mutilska 99, </w:t>
      </w:r>
      <w:r w:rsidRPr="00BD3A85">
        <w:t xml:space="preserve">OIB: </w:t>
      </w:r>
      <w:r>
        <w:t>67945447553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19.983,13</w:t>
      </w:r>
      <w:r w:rsidRPr="00BD3A85">
        <w:t xml:space="preserve"> </w:t>
      </w:r>
      <w:r w:rsidR="00D16276" w:rsidRPr="00BD3A85">
        <w:t>kn</w:t>
      </w:r>
      <w:r w:rsidR="00D16276" w:rsidRPr="00E86B17">
        <w:t>.</w:t>
      </w:r>
    </w:p>
    <w:p w:rsidRDefault="00C3539A" w:rsidP="00D16276" w:rsidR="00D16276" w:rsidRPr="00E86B17">
      <w:pPr>
        <w:spacing w:lineRule="auto" w:line="276"/>
        <w:ind w:firstLine="708"/>
        <w:jc w:val="both"/>
      </w:pPr>
      <w:r>
        <w:t>27</w:t>
      </w:r>
      <w:r w:rsidR="00D16276">
        <w:t xml:space="preserve">. </w:t>
      </w:r>
      <w:r>
        <w:t xml:space="preserve">DEAN PERUŠKO, vl. obrta NENSI, Marčana, Peruški 14, </w:t>
      </w:r>
      <w:r w:rsidRPr="00BD3A85">
        <w:t xml:space="preserve">OIB: </w:t>
      </w:r>
      <w:r>
        <w:t>97722159576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45.694,08</w:t>
      </w:r>
      <w:r w:rsidRPr="00BD3A85">
        <w:t xml:space="preserve"> kn </w:t>
      </w:r>
      <w:r w:rsidR="00D16276" w:rsidRPr="00BD3A85">
        <w:t>kn</w:t>
      </w:r>
      <w:r w:rsidR="00D16276" w:rsidRPr="00E86B17">
        <w:t>.</w:t>
      </w:r>
    </w:p>
    <w:p w:rsidRDefault="00547456" w:rsidP="00D16276" w:rsidR="00D16276" w:rsidRPr="00E86B17">
      <w:pPr>
        <w:spacing w:lineRule="auto" w:line="276"/>
        <w:ind w:firstLine="708"/>
        <w:jc w:val="both"/>
      </w:pPr>
      <w:r>
        <w:t>28</w:t>
      </w:r>
      <w:r w:rsidR="00D16276">
        <w:t xml:space="preserve">. </w:t>
      </w:r>
      <w:r>
        <w:t xml:space="preserve">DAMIR CUKON, vl. obrta I.D.A. Pula, Orbanin 28, </w:t>
      </w:r>
      <w:r w:rsidRPr="00BD3A85">
        <w:t xml:space="preserve">OIB: </w:t>
      </w:r>
      <w:r>
        <w:t>44911027514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64.736,80</w:t>
      </w:r>
      <w:r w:rsidRPr="00BD3A85">
        <w:t xml:space="preserve"> </w:t>
      </w:r>
      <w:r w:rsidR="00D16276" w:rsidRPr="00BD3A85">
        <w:t xml:space="preserve"> kn</w:t>
      </w:r>
      <w:r w:rsidR="00D16276" w:rsidRPr="00E86B17">
        <w:t>.</w:t>
      </w:r>
    </w:p>
    <w:p w:rsidRDefault="00547456" w:rsidP="00D16276" w:rsidR="00D16276" w:rsidRPr="00E86B17">
      <w:pPr>
        <w:spacing w:lineRule="auto" w:line="276"/>
        <w:ind w:firstLine="708"/>
        <w:jc w:val="both"/>
      </w:pPr>
      <w:r>
        <w:t>29</w:t>
      </w:r>
      <w:r w:rsidR="00D16276">
        <w:t xml:space="preserve">. </w:t>
      </w:r>
      <w:r>
        <w:t xml:space="preserve">MAURO POPOVIĆ, vl. obrta SAN MAURO, Medulin, Vintijan 61, </w:t>
      </w:r>
      <w:r w:rsidRPr="00BD3A85">
        <w:t xml:space="preserve">OIB: </w:t>
      </w:r>
      <w:r>
        <w:t>76518395009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44.345,91</w:t>
      </w:r>
      <w:r w:rsidR="00D16276" w:rsidRPr="00E86B17">
        <w:t>.</w:t>
      </w:r>
    </w:p>
    <w:p w:rsidRDefault="00547456" w:rsidP="00D16276" w:rsidR="00D16276" w:rsidRPr="00E86B17">
      <w:pPr>
        <w:spacing w:lineRule="auto" w:line="276"/>
        <w:ind w:firstLine="708"/>
        <w:jc w:val="both"/>
      </w:pPr>
      <w:r>
        <w:t>30</w:t>
      </w:r>
      <w:r w:rsidR="00D16276">
        <w:t xml:space="preserve">. </w:t>
      </w:r>
      <w:r>
        <w:t xml:space="preserve">VLADIMIR FARAGUNA, vl. obrta V. FARAGUNA, Marčana, Rakalj, M. Balote 8, </w:t>
      </w:r>
      <w:r w:rsidRPr="00BD3A85">
        <w:t xml:space="preserve">OIB: </w:t>
      </w:r>
      <w:r>
        <w:t>90061728352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41.848,87</w:t>
      </w:r>
      <w:r w:rsidRPr="00BD3A85">
        <w:t xml:space="preserve"> </w:t>
      </w:r>
      <w:r w:rsidR="00D16276" w:rsidRPr="00BD3A85">
        <w:t>kn</w:t>
      </w:r>
      <w:r w:rsidR="00D16276" w:rsidRPr="00E86B17">
        <w:t>.</w:t>
      </w:r>
    </w:p>
    <w:p w:rsidRDefault="00547456" w:rsidP="00D16276" w:rsidR="00D16276" w:rsidRPr="00E86B17">
      <w:pPr>
        <w:spacing w:lineRule="auto" w:line="276"/>
        <w:ind w:firstLine="708"/>
        <w:jc w:val="both"/>
      </w:pPr>
      <w:r>
        <w:t>31</w:t>
      </w:r>
      <w:r w:rsidR="00D16276">
        <w:t xml:space="preserve">. </w:t>
      </w:r>
      <w:r>
        <w:t xml:space="preserve">JANKO GAŠPROTIĆ, vl. obrta ŠTINJANKA, Pula, Put za kanalić 1, </w:t>
      </w:r>
      <w:r w:rsidRPr="00BD3A85">
        <w:t xml:space="preserve">OIB: </w:t>
      </w:r>
      <w:r>
        <w:t>30053508379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103.133,56</w:t>
      </w:r>
      <w:r w:rsidRPr="00BD3A85">
        <w:t xml:space="preserve"> </w:t>
      </w:r>
      <w:r w:rsidR="00D16276" w:rsidRPr="00BD3A85">
        <w:t xml:space="preserve"> kn</w:t>
      </w:r>
      <w:r w:rsidR="00D16276" w:rsidRPr="00E86B17">
        <w:t>.</w:t>
      </w:r>
    </w:p>
    <w:p w:rsidRDefault="00547456" w:rsidP="00D16276" w:rsidR="00D16276" w:rsidRPr="00E86B17">
      <w:pPr>
        <w:spacing w:lineRule="auto" w:line="276"/>
        <w:ind w:firstLine="708"/>
        <w:jc w:val="both"/>
      </w:pPr>
      <w:r>
        <w:t>32</w:t>
      </w:r>
      <w:r w:rsidR="00D16276">
        <w:t xml:space="preserve">. </w:t>
      </w:r>
      <w:r>
        <w:t xml:space="preserve">DANIEL ŠIŠA, vl. obrta KAVRANKA, Marčana, Kavran 36, </w:t>
      </w:r>
      <w:r w:rsidRPr="00BD3A85">
        <w:t xml:space="preserve">OIB: </w:t>
      </w:r>
      <w:r>
        <w:t>85234448734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77.083,02</w:t>
      </w:r>
      <w:r w:rsidR="00D16276" w:rsidRPr="00BD3A85">
        <w:t>kn</w:t>
      </w:r>
      <w:r w:rsidR="00D16276" w:rsidRPr="00E86B17">
        <w:t>.</w:t>
      </w:r>
    </w:p>
    <w:p w:rsidRDefault="00547456" w:rsidP="00547456" w:rsidR="00501B9C" w:rsidRPr="00E86B17">
      <w:pPr>
        <w:spacing w:lineRule="auto" w:line="276"/>
        <w:ind w:firstLine="708"/>
        <w:jc w:val="both"/>
      </w:pPr>
      <w:r>
        <w:t>33</w:t>
      </w:r>
      <w:r w:rsidR="00D16276">
        <w:t xml:space="preserve">. </w:t>
      </w:r>
      <w:r>
        <w:t xml:space="preserve">RIKARDO ŠURAN, vl. obrta BENĐO, Fažana, Vodnjanska cesta 32, </w:t>
      </w:r>
      <w:r w:rsidRPr="00BD3A85">
        <w:t xml:space="preserve">OIB: </w:t>
      </w:r>
      <w:r>
        <w:t>91424911753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89.408,06</w:t>
      </w:r>
      <w:r w:rsidRPr="00BD3A85">
        <w:t xml:space="preserve"> </w:t>
      </w:r>
      <w:r w:rsidR="00D16276" w:rsidRPr="00BD3A85">
        <w:t>kn</w:t>
      </w:r>
      <w:r>
        <w:t>.</w:t>
      </w:r>
    </w:p>
    <w:p w:rsidRDefault="00547456" w:rsidP="00501B9C" w:rsidR="00501B9C" w:rsidRPr="00E86B17">
      <w:pPr>
        <w:ind w:firstLine="708"/>
        <w:jc w:val="both"/>
      </w:pPr>
      <w:r>
        <w:t>34</w:t>
      </w:r>
      <w:r w:rsidR="00501B9C" w:rsidRPr="00E86B17">
        <w:t xml:space="preserve">. </w:t>
      </w:r>
      <w:r>
        <w:t xml:space="preserve">OLIVER IŠIĆ, vl. obrta POSEIDON, Marčana, Marčana 330, </w:t>
      </w:r>
      <w:r w:rsidRPr="00BD3A85">
        <w:t xml:space="preserve">OIB: </w:t>
      </w:r>
      <w:r>
        <w:t>03304684224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18.661,23</w:t>
      </w:r>
      <w:r w:rsidRPr="00BD3A85">
        <w:t xml:space="preserve"> kn</w:t>
      </w:r>
      <w:r w:rsidR="001A2CB0" w:rsidRPr="00E86B17">
        <w:t>.</w:t>
      </w:r>
    </w:p>
    <w:p w:rsidRDefault="00547456" w:rsidP="001A2CB0" w:rsidR="00501B9C" w:rsidRPr="00E86B17">
      <w:pPr>
        <w:ind w:firstLine="708"/>
        <w:jc w:val="both"/>
      </w:pPr>
      <w:r>
        <w:t>35</w:t>
      </w:r>
      <w:r w:rsidR="00501B9C" w:rsidRPr="00E86B17">
        <w:t xml:space="preserve">. </w:t>
      </w:r>
      <w:r>
        <w:t xml:space="preserve">EMILIO DEŠKOVIĆ I TEDI DEŠKOVIĆ, vl. RIBARSTVO DEŠKOVIĆ E&amp;T, Mošćenička draga, Stari grad 20, </w:t>
      </w:r>
      <w:r w:rsidRPr="00BD3A85">
        <w:t xml:space="preserve">OIB: </w:t>
      </w:r>
      <w:r>
        <w:t>67991116319</w:t>
      </w:r>
      <w:r w:rsidRPr="00BD3A85">
        <w:t>,</w:t>
      </w:r>
      <w:r>
        <w:t xml:space="preserve"> zastupani po punomoćniku Nikši Radešiću, odvjetniku iz Pule, </w:t>
      </w:r>
      <w:r w:rsidRPr="00BD3A85">
        <w:t xml:space="preserve">u iznosu od </w:t>
      </w:r>
      <w:r>
        <w:t>8.796,00</w:t>
      </w:r>
      <w:r w:rsidRPr="00BD3A85">
        <w:t xml:space="preserve"> </w:t>
      </w:r>
      <w:r w:rsidR="00501B9C" w:rsidRPr="00E86B17">
        <w:t>kn</w:t>
      </w:r>
      <w:r w:rsidR="001A2CB0" w:rsidRPr="00E86B17">
        <w:t>.</w:t>
      </w:r>
    </w:p>
    <w:p w:rsidRDefault="00547456" w:rsidP="00501B9C" w:rsidR="001A2CB0" w:rsidRPr="00E86B17">
      <w:pPr>
        <w:ind w:firstLine="708"/>
        <w:jc w:val="both"/>
      </w:pPr>
      <w:r>
        <w:t>36</w:t>
      </w:r>
      <w:r w:rsidR="00501B9C" w:rsidRPr="00E86B17">
        <w:t xml:space="preserve">. </w:t>
      </w:r>
      <w:r>
        <w:t xml:space="preserve">DRAGAN BUIĆ, vl. obrta MIŠETA, Pula, Voltićeva 5, </w:t>
      </w:r>
      <w:r w:rsidRPr="00BD3A85">
        <w:t xml:space="preserve">OIB: </w:t>
      </w:r>
      <w:r>
        <w:t>67889975106</w:t>
      </w:r>
      <w:r w:rsidRPr="00BD3A85">
        <w:t>,</w:t>
      </w:r>
      <w:r>
        <w:t xml:space="preserve"> zastupan po punomoćniku Nikši Radešiću, odvjetniku iz Pule, </w:t>
      </w:r>
      <w:r w:rsidRPr="00BD3A85">
        <w:t xml:space="preserve">u iznosu od </w:t>
      </w:r>
      <w:r>
        <w:t>22.584,10</w:t>
      </w:r>
      <w:r w:rsidRPr="00BD3A85">
        <w:t xml:space="preserve"> kn</w:t>
      </w:r>
      <w:r w:rsidR="001A2CB0" w:rsidRPr="00E86B17">
        <w:t>.</w:t>
      </w:r>
    </w:p>
    <w:p w:rsidRDefault="00547456" w:rsidP="006C3CA4" w:rsidR="00501B9C" w:rsidRPr="00E86B17">
      <w:pPr>
        <w:ind w:firstLine="708"/>
        <w:jc w:val="both"/>
      </w:pPr>
      <w:r>
        <w:t>37</w:t>
      </w:r>
      <w:r w:rsidR="00501B9C" w:rsidRPr="00E86B17">
        <w:t xml:space="preserve">. </w:t>
      </w:r>
      <w:r w:rsidRPr="002E62C2">
        <w:rPr>
          <w:bCs/>
        </w:rPr>
        <w:t>REPUBLIKA HRVATSKA, Ministarstvo financija, Porezna uprava, Rovinjska 2a, OIB 52634238587</w:t>
      </w:r>
      <w:r w:rsidRPr="002E62C2">
        <w:t>, zastupana po ŽDO Pula, u iznosu od 47.957,54</w:t>
      </w:r>
      <w:r>
        <w:t xml:space="preserve"> kn</w:t>
      </w:r>
      <w:r w:rsidR="001A2CB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38</w:t>
      </w:r>
      <w:r w:rsidR="00501B9C" w:rsidRPr="00E86B17">
        <w:t xml:space="preserve">. </w:t>
      </w:r>
      <w:r>
        <w:rPr>
          <w:bCs/>
        </w:rPr>
        <w:t>GRAD PULA, Pula, Forum 1, OIB 79517841355</w:t>
      </w:r>
      <w:r>
        <w:t>, prijavila</w:t>
      </w:r>
      <w:r w:rsidRPr="006578BA">
        <w:t xml:space="preserve"> </w:t>
      </w:r>
      <w:r>
        <w:t>je</w:t>
      </w:r>
      <w:r w:rsidRPr="006578BA">
        <w:t xml:space="preserve"> tražbinu u iznosu od</w:t>
      </w:r>
      <w:r w:rsidRPr="006578BA">
        <w:rPr>
          <w:bCs/>
          <w:sz w:val="22"/>
          <w:szCs w:val="22"/>
        </w:rPr>
        <w:t xml:space="preserve"> </w:t>
      </w:r>
      <w:r>
        <w:t xml:space="preserve">83.245,95 </w:t>
      </w:r>
      <w:r w:rsidRPr="006578BA">
        <w:t>kn</w:t>
      </w:r>
      <w:r w:rsidR="001A2CB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39</w:t>
      </w:r>
      <w:r w:rsidR="00501B9C" w:rsidRPr="00E86B17">
        <w:t xml:space="preserve">. </w:t>
      </w:r>
      <w:r>
        <w:rPr>
          <w:bCs/>
        </w:rPr>
        <w:t>PROTECTION d.o.o. Umag, Ilica J. Rakovca 10, OIB 05337941744, zastupano po punomoćnici Nadiji Benolić, odvjetnici iz Umaga</w:t>
      </w:r>
      <w:r>
        <w:t xml:space="preserve">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1.070,41 </w:t>
      </w:r>
      <w:r w:rsidR="00035C0C" w:rsidRPr="00BD3A85">
        <w:t>kn</w:t>
      </w:r>
      <w:r w:rsidR="001A2CB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40</w:t>
      </w:r>
      <w:r w:rsidR="00501B9C" w:rsidRPr="00E86B17">
        <w:t xml:space="preserve">. </w:t>
      </w:r>
      <w:r>
        <w:rPr>
          <w:bCs/>
        </w:rPr>
        <w:t>ADA ČADRO, vl. obrta LEVAN, Medulin, Regi 79, OIB 08185248938</w:t>
      </w:r>
      <w:r>
        <w:t xml:space="preserve">, </w:t>
      </w:r>
      <w:r w:rsidRPr="00BD3A85">
        <w:t xml:space="preserve">u iznosu od </w:t>
      </w:r>
      <w:r>
        <w:t>76.131,91</w:t>
      </w:r>
      <w:r w:rsidRPr="00BD3A85">
        <w:t xml:space="preserve"> </w:t>
      </w:r>
      <w:r w:rsidR="00501B9C" w:rsidRPr="00E86B17">
        <w:t>kn</w:t>
      </w:r>
      <w:r w:rsidR="001A2CB0" w:rsidRPr="00E86B17">
        <w:t>.</w:t>
      </w:r>
    </w:p>
    <w:p w:rsidRDefault="00547456" w:rsidP="001A2CB0" w:rsidR="00501B9C" w:rsidRPr="00E86B17">
      <w:pPr>
        <w:ind w:firstLine="708"/>
        <w:jc w:val="both"/>
      </w:pPr>
      <w:r>
        <w:t>41</w:t>
      </w:r>
      <w:r w:rsidR="00501B9C" w:rsidRPr="00E86B17">
        <w:t xml:space="preserve">. </w:t>
      </w:r>
      <w:r>
        <w:rPr>
          <w:bCs/>
        </w:rPr>
        <w:t>DAVOR KOS, vl. obrta MAKE, Poreč, Vukovarska 19, OIB 42796181161</w:t>
      </w:r>
      <w:r>
        <w:t xml:space="preserve">, </w:t>
      </w:r>
      <w:r w:rsidRPr="00BD3A85">
        <w:t xml:space="preserve">u iznosu od </w:t>
      </w:r>
      <w:r>
        <w:t>8.500,00</w:t>
      </w:r>
      <w:r w:rsidRPr="00BD3A85">
        <w:t xml:space="preserve"> </w:t>
      </w:r>
      <w:r w:rsidR="00501B9C" w:rsidRPr="00E86B17">
        <w:t>kn</w:t>
      </w:r>
      <w:r w:rsidR="001A2CB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42</w:t>
      </w:r>
      <w:r w:rsidR="00501B9C" w:rsidRPr="00E86B17">
        <w:t xml:space="preserve">. </w:t>
      </w:r>
      <w:r>
        <w:rPr>
          <w:bCs/>
        </w:rPr>
        <w:t>HRVATSKA RADIOTELEVIZIJA, Zagreb, Prisavlje 3, OIB 68419124305</w:t>
      </w:r>
      <w:r>
        <w:t xml:space="preserve">, zastupana po odvjetnicima iz Odvjetničkog društva Madirazza &amp; partneri iz Zagreba, 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4.710,34 </w:t>
      </w:r>
      <w:r w:rsidR="00501B9C" w:rsidRPr="00E86B17">
        <w:t>kn</w:t>
      </w:r>
      <w:r w:rsidR="001A2CB0" w:rsidRPr="00E86B17">
        <w:t>.</w:t>
      </w:r>
    </w:p>
    <w:p w:rsidRDefault="00547456" w:rsidP="00F40BD0" w:rsidR="00501B9C" w:rsidRPr="00E86B17">
      <w:pPr>
        <w:ind w:firstLine="708"/>
        <w:jc w:val="both"/>
      </w:pPr>
      <w:r>
        <w:t>43</w:t>
      </w:r>
      <w:r w:rsidR="00501B9C" w:rsidRPr="00E86B17">
        <w:t xml:space="preserve">. </w:t>
      </w:r>
      <w:r>
        <w:rPr>
          <w:bCs/>
        </w:rPr>
        <w:t xml:space="preserve">ELVIS STUPARIĆ, vl. obrta VALETA, Krnica, Krnica 103 A, OIB 93142733697, </w:t>
      </w:r>
      <w:r w:rsidRPr="00BD3A85">
        <w:t xml:space="preserve">u iznosu od </w:t>
      </w:r>
      <w:r>
        <w:t>27.537,88</w:t>
      </w:r>
      <w:r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44</w:t>
      </w:r>
      <w:r w:rsidR="00501B9C" w:rsidRPr="00E86B17">
        <w:t xml:space="preserve">. </w:t>
      </w:r>
      <w:r>
        <w:rPr>
          <w:bCs/>
        </w:rPr>
        <w:t>PRAGRANDE d.o.o. Pula, Trg 1. istarske brigade 14, OIB 05117157608</w:t>
      </w:r>
      <w:r>
        <w:t xml:space="preserve">, </w:t>
      </w:r>
      <w:r w:rsidRPr="00BD3A85">
        <w:t xml:space="preserve">u iznosu od </w:t>
      </w:r>
      <w:r>
        <w:t>4.010,70</w:t>
      </w:r>
      <w:r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547456" w:rsidP="00F40BD0" w:rsidR="00501B9C" w:rsidRPr="00E86B17">
      <w:pPr>
        <w:ind w:firstLine="708"/>
        <w:jc w:val="both"/>
      </w:pPr>
      <w:r>
        <w:t>45</w:t>
      </w:r>
      <w:r w:rsidR="00501B9C" w:rsidRPr="00E86B17">
        <w:t xml:space="preserve">. </w:t>
      </w:r>
      <w:r>
        <w:rPr>
          <w:bCs/>
        </w:rPr>
        <w:t xml:space="preserve">GEOGRUPA d.o.o. Pula, Epulonova 21, OIB 77967127694, </w:t>
      </w:r>
      <w:r w:rsidRPr="00BD3A85">
        <w:t xml:space="preserve">u iznosu od </w:t>
      </w:r>
      <w:r>
        <w:t>10.000,00</w:t>
      </w:r>
      <w:r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46</w:t>
      </w:r>
      <w:r w:rsidR="00501B9C" w:rsidRPr="00E86B17">
        <w:t xml:space="preserve">. </w:t>
      </w:r>
      <w:r>
        <w:rPr>
          <w:bCs/>
        </w:rPr>
        <w:t xml:space="preserve">EOX MATRIX d.o.o. Zagreb, Horvatova 82, OIB 76674680107, </w:t>
      </w:r>
      <w:r w:rsidRPr="00BD3A85">
        <w:t xml:space="preserve">u iznosu od </w:t>
      </w:r>
      <w:r>
        <w:t>3.978,73</w:t>
      </w:r>
      <w:r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547456" w:rsidP="00501B9C" w:rsidR="00501B9C" w:rsidRPr="00E86B17">
      <w:pPr>
        <w:ind w:firstLine="708"/>
        <w:jc w:val="both"/>
      </w:pPr>
      <w:r>
        <w:t>47</w:t>
      </w:r>
      <w:r w:rsidR="00501B9C" w:rsidRPr="00E86B17">
        <w:t xml:space="preserve">. </w:t>
      </w:r>
      <w:r>
        <w:rPr>
          <w:bCs/>
        </w:rPr>
        <w:t xml:space="preserve">SMILJAN POPOV, Rabac, Slobode 41, OIB 21268054332, zastupan po punomoćniku Marijanu Belušić, odvjetniku iz Labina, </w:t>
      </w:r>
      <w:r w:rsidRPr="00BD3A85">
        <w:t xml:space="preserve">u iznosu od </w:t>
      </w:r>
      <w:r>
        <w:t>11.800,86</w:t>
      </w:r>
      <w:r w:rsidRPr="00BD3A85">
        <w:t xml:space="preserve"> kn</w:t>
      </w:r>
      <w:r w:rsidR="00F40BD0" w:rsidRPr="00E86B17">
        <w:t>.</w:t>
      </w:r>
    </w:p>
    <w:p w:rsidRDefault="00747FA2" w:rsidP="00501B9C" w:rsidR="00501B9C" w:rsidRPr="00E86B17">
      <w:pPr>
        <w:ind w:firstLine="708"/>
        <w:jc w:val="both"/>
      </w:pPr>
      <w:r>
        <w:t>48</w:t>
      </w:r>
      <w:r w:rsidR="00501B9C" w:rsidRPr="00E86B17">
        <w:t xml:space="preserve">. </w:t>
      </w:r>
      <w:r w:rsidR="00547456">
        <w:rPr>
          <w:bCs/>
        </w:rPr>
        <w:t xml:space="preserve">KARIN SANKOVIĆ PETROVIĆ, vl. obrta ORKA, Fažana, Braće Ilić 35, OIB 19231613986, zastupana po punomoćniku Ilić Milenku, odvjetniku iz Pule, </w:t>
      </w:r>
      <w:r w:rsidR="00547456" w:rsidRPr="00BD3A85">
        <w:t xml:space="preserve">u iznosu od </w:t>
      </w:r>
      <w:r w:rsidR="00547456">
        <w:t>53.768,29</w:t>
      </w:r>
      <w:r w:rsidR="00547456"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747FA2" w:rsidP="00501B9C" w:rsidR="00747FA2">
      <w:pPr>
        <w:ind w:firstLine="708"/>
        <w:jc w:val="both"/>
      </w:pPr>
      <w:r>
        <w:t>49</w:t>
      </w:r>
      <w:r w:rsidR="00501B9C" w:rsidRPr="00E86B17">
        <w:t xml:space="preserve">. </w:t>
      </w:r>
      <w:r>
        <w:rPr>
          <w:bCs/>
        </w:rPr>
        <w:t xml:space="preserve">HEP-Operator distribucijskog sustava d.o.o. Pula, Vergerijeva 6, OIB 46830600751, </w:t>
      </w:r>
      <w:r w:rsidRPr="00BD3A85">
        <w:t xml:space="preserve">u iznosu od </w:t>
      </w:r>
      <w:r>
        <w:t>5.218,63 kn.</w:t>
      </w:r>
      <w:r w:rsidRPr="00BD3A85">
        <w:t xml:space="preserve"> </w:t>
      </w:r>
    </w:p>
    <w:p w:rsidRDefault="00747FA2" w:rsidP="00501B9C" w:rsidR="00501B9C" w:rsidRPr="00E86B17">
      <w:pPr>
        <w:ind w:firstLine="708"/>
        <w:jc w:val="both"/>
      </w:pPr>
      <w:r>
        <w:t>50</w:t>
      </w:r>
      <w:r w:rsidR="00501B9C" w:rsidRPr="00E86B17">
        <w:t xml:space="preserve">. </w:t>
      </w:r>
      <w:r>
        <w:rPr>
          <w:bCs/>
        </w:rPr>
        <w:t xml:space="preserve">AMUS d.o.o. Pazin, Industrijska zona Podberam bb, OIB 84107553803, zastupano po punomoćniku Branku Skevleru, odvjetniku iz Zagreba, </w:t>
      </w:r>
      <w:r w:rsidRPr="00BD3A85">
        <w:t xml:space="preserve">u iznosu od </w:t>
      </w:r>
      <w:r>
        <w:t xml:space="preserve">69.398,76 </w:t>
      </w:r>
      <w:r w:rsidR="00501B9C" w:rsidRPr="00E86B17">
        <w:t>kn</w:t>
      </w:r>
      <w:r w:rsidR="00F40BD0" w:rsidRPr="00E86B17">
        <w:t>.</w:t>
      </w:r>
    </w:p>
    <w:p w:rsidRDefault="005066D2" w:rsidP="005066D2" w:rsidR="005066D2" w:rsidRPr="00E86B17"/>
    <w:p w:rsidRDefault="00927C07" w:rsidP="003F1D38" w:rsidR="003F1D38" w:rsidRPr="00E86B17">
      <w:pPr>
        <w:ind w:firstLine="708"/>
        <w:jc w:val="both"/>
      </w:pPr>
      <w:r>
        <w:t xml:space="preserve">C) </w:t>
      </w:r>
      <w:r w:rsidR="00747FA2">
        <w:t xml:space="preserve">Osporene tražbine </w:t>
      </w:r>
      <w:r w:rsidR="003F1D38">
        <w:t>I</w:t>
      </w:r>
      <w:r w:rsidR="003F1D38" w:rsidRPr="00E86B17">
        <w:t>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 w:rsidR="00747FA2">
        <w:t xml:space="preserve">MILOVAN ZLATKO (upravitelj), Medulin, Vrčevan 4, </w:t>
      </w:r>
      <w:r w:rsidR="00747FA2" w:rsidRPr="00BD3A85">
        <w:t xml:space="preserve">OIB: </w:t>
      </w:r>
      <w:r w:rsidR="00747FA2">
        <w:t>06076109124</w:t>
      </w:r>
      <w:r w:rsidR="00927C07">
        <w:t>, u iznosu od</w:t>
      </w:r>
      <w:r w:rsidRPr="00E86B17">
        <w:t xml:space="preserve"> </w:t>
      </w:r>
      <w:r w:rsidR="00747FA2">
        <w:t xml:space="preserve">76.200,94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747FA2">
        <w:t xml:space="preserve">MILOVAN ZLATKO, Medulin, Vrčevan 4, </w:t>
      </w:r>
      <w:r w:rsidR="00747FA2" w:rsidRPr="00BD3A85">
        <w:t xml:space="preserve">OIB: </w:t>
      </w:r>
      <w:r w:rsidR="00747FA2">
        <w:t>06076109124</w:t>
      </w:r>
      <w:r w:rsidRPr="00E86B17">
        <w:t xml:space="preserve">, na parnicu radi utvrđivanja osporene tražbine </w:t>
      </w:r>
      <w:r w:rsidR="00747FA2">
        <w:t>prvo</w:t>
      </w:r>
      <w:r>
        <w:t>g</w:t>
      </w:r>
      <w:r w:rsidRPr="00E86B17">
        <w:t xml:space="preserve"> višeg isplatnog reda u iznosu od </w:t>
      </w:r>
      <w:r w:rsidR="00747FA2">
        <w:t xml:space="preserve">76.200,94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747FA2" w:rsidP="00747FA2" w:rsidR="00747FA2" w:rsidRPr="00E86B17">
      <w:pPr>
        <w:ind w:firstLine="708"/>
        <w:jc w:val="both"/>
      </w:pPr>
      <w:r>
        <w:t>D) Osporene tražbine II</w:t>
      </w:r>
      <w:r w:rsidRPr="00E86B17">
        <w:t>. višeg isplatnog reda:</w:t>
      </w:r>
    </w:p>
    <w:p w:rsidRDefault="00FD7F70" w:rsidP="00747FA2" w:rsidR="00FD7F70">
      <w:pPr>
        <w:jc w:val="both"/>
      </w:pPr>
    </w:p>
    <w:p w:rsidRDefault="00747FA2" w:rsidP="00747FA2" w:rsidR="00747FA2" w:rsidRPr="00E86B17">
      <w:pPr>
        <w:ind w:firstLine="708"/>
        <w:jc w:val="both"/>
      </w:pPr>
      <w:r w:rsidRPr="00E86B17">
        <w:t xml:space="preserve">1. </w:t>
      </w:r>
      <w:r>
        <w:rPr>
          <w:bCs/>
        </w:rPr>
        <w:t>MARINO MIHOVILOVIĆ, Vinkuran, Pula, Debeli Vrv 9, OIB 99685423700</w:t>
      </w:r>
      <w:r>
        <w:t>, zastupan po punomoćniku Franku Čerinu, odvjetniku iz Pule, u iznosu od</w:t>
      </w:r>
      <w:r w:rsidRPr="00E86B17">
        <w:t xml:space="preserve"> </w:t>
      </w:r>
      <w:r w:rsidRPr="002E62C2">
        <w:t xml:space="preserve">6.649,87 </w:t>
      </w:r>
      <w:r w:rsidRPr="00E86B17">
        <w:t>kn.</w:t>
      </w:r>
    </w:p>
    <w:p w:rsidRDefault="00747FA2" w:rsidP="00747FA2" w:rsidR="00747FA2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MARINO MIHOVILOVIĆ, Vinkuran, Pula, Debeli Vrv 9, OIB 99685423700</w:t>
      </w:r>
      <w:r w:rsidRPr="00E86B17">
        <w:t xml:space="preserve">, na parnicu radi utvrđivanja osporene tražbine </w:t>
      </w:r>
      <w:r>
        <w:t>prvog</w:t>
      </w:r>
      <w:r w:rsidRPr="00E86B17">
        <w:t xml:space="preserve"> višeg isplatnog reda u iznosu od </w:t>
      </w:r>
      <w:r w:rsidRPr="002E62C2">
        <w:t xml:space="preserve">6.649,87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747FA2" w:rsidP="00747FA2" w:rsidR="00156FF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844C7C" w:rsidR="00156FFB" w:rsidRPr="00E86B17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747FA2">
        <w:t>15. veljače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EC48C0" w:rsidR="00614304" w:rsidRPr="00E86B17">
      <w:pPr>
        <w:jc w:val="both"/>
      </w:pPr>
      <w:r w:rsidRPr="00E86B17">
        <w:tab/>
      </w:r>
    </w:p>
    <w:p w:rsidRDefault="00EC48C0" w:rsidP="000D10F8" w:rsidR="000D10F8" w:rsidRPr="00E86B17">
      <w:pPr>
        <w:jc w:val="both"/>
      </w:pPr>
      <w:r w:rsidRPr="00E86B17">
        <w:tab/>
      </w:r>
      <w:r w:rsidR="000D10F8" w:rsidRPr="00E86B17">
        <w:t xml:space="preserve">U st. I. </w:t>
      </w:r>
      <w:r w:rsidR="00156FFB">
        <w:t>C</w:t>
      </w:r>
      <w:r w:rsidR="000D10F8" w:rsidRPr="00E86B17">
        <w:t xml:space="preserve">) izreke ovog rješenja navedene </w:t>
      </w:r>
      <w:r w:rsidR="00747FA2">
        <w:t>je</w:t>
      </w:r>
      <w:r w:rsidR="000D10F8" w:rsidRPr="00E86B17">
        <w:t xml:space="preserve"> tražbin</w:t>
      </w:r>
      <w:r w:rsidR="00747FA2">
        <w:t>a</w:t>
      </w:r>
      <w:r w:rsidR="000D10F8" w:rsidRPr="00E86B17">
        <w:t xml:space="preserve"> </w:t>
      </w:r>
      <w:r w:rsidR="00747FA2">
        <w:t>prvog višeg isplatnog reda osporena</w:t>
      </w:r>
      <w:r w:rsidR="000D10F8" w:rsidRPr="00E86B17">
        <w:t xml:space="preserve"> od strane stečajnog upravitelja, koje osporavanje na ročištu nije otklonjeno.</w:t>
      </w:r>
    </w:p>
    <w:p w:rsidRDefault="000D10F8" w:rsidP="000D10F8" w:rsidR="000D10F8">
      <w:pPr>
        <w:jc w:val="both"/>
      </w:pPr>
      <w:r w:rsidRPr="00E86B17">
        <w:tab/>
        <w:t xml:space="preserve">Tražbinu vjerovnika </w:t>
      </w:r>
      <w:r w:rsidR="00A32D48">
        <w:t xml:space="preserve">MILOVAN ZLATKO, </w:t>
      </w:r>
      <w:r w:rsidR="00747FA2">
        <w:t xml:space="preserve">Medulin, Vrčevan 4, </w:t>
      </w:r>
      <w:r w:rsidR="00747FA2" w:rsidRPr="00BD3A85">
        <w:t xml:space="preserve">OIB: </w:t>
      </w:r>
      <w:r w:rsidR="00747FA2">
        <w:t>06076109124, u iznosu od</w:t>
      </w:r>
      <w:r w:rsidR="00747FA2" w:rsidRPr="00E86B17">
        <w:t xml:space="preserve"> </w:t>
      </w:r>
      <w:r w:rsidR="00747FA2">
        <w:t xml:space="preserve">76.200,94 kn </w:t>
      </w:r>
      <w:r w:rsidRPr="00E86B17">
        <w:t xml:space="preserve"> stečajni upravitelj </w:t>
      </w:r>
      <w:r w:rsidR="00B24914">
        <w:t xml:space="preserve">je osporio </w:t>
      </w:r>
      <w:r w:rsidR="00747FA2">
        <w:t>kao neosnovanu</w:t>
      </w:r>
      <w:r>
        <w:t>.</w:t>
      </w:r>
    </w:p>
    <w:p w:rsidRDefault="000D10F8" w:rsidP="00747FA2" w:rsidR="0007625B">
      <w:pPr>
        <w:jc w:val="both"/>
      </w:pPr>
      <w:r>
        <w:tab/>
      </w:r>
    </w:p>
    <w:p w:rsidRDefault="00747FA2" w:rsidP="00747FA2" w:rsidR="00747FA2" w:rsidRPr="00E86B17">
      <w:pPr>
        <w:ind w:firstLine="708"/>
        <w:jc w:val="both"/>
      </w:pPr>
      <w:r w:rsidRPr="00E86B17">
        <w:t xml:space="preserve">U st. I. </w:t>
      </w:r>
      <w:r>
        <w:t>D</w:t>
      </w:r>
      <w:r w:rsidRPr="00E86B17">
        <w:t xml:space="preserve">) izreke ovog rješenja navedene </w:t>
      </w:r>
      <w:r>
        <w:t>je</w:t>
      </w:r>
      <w:r w:rsidRPr="00E86B17">
        <w:t xml:space="preserve"> tražbin</w:t>
      </w:r>
      <w:r>
        <w:t>a</w:t>
      </w:r>
      <w:r w:rsidRPr="00E86B17">
        <w:t xml:space="preserve"> </w:t>
      </w:r>
      <w:r>
        <w:t>drugog višeg isplatnog reda osporena</w:t>
      </w:r>
      <w:r w:rsidRPr="00E86B17">
        <w:t xml:space="preserve"> od strane stečajnog upravitelja, koje osporavanje na ročištu nije otklonjeno.</w:t>
      </w:r>
    </w:p>
    <w:p w:rsidRDefault="00747FA2" w:rsidP="00747FA2" w:rsidR="00747FA2" w:rsidRPr="00E86B17">
      <w:pPr>
        <w:jc w:val="both"/>
      </w:pPr>
      <w:r w:rsidRPr="00E86B17">
        <w:tab/>
        <w:t xml:space="preserve">Tražbinu vjerovnika </w:t>
      </w:r>
      <w:r>
        <w:rPr>
          <w:bCs/>
        </w:rPr>
        <w:t>MARINO MIHOVILOVIĆ, Vinkuran, Pula, Debeli Vrv 9, OIB 99685423700</w:t>
      </w:r>
      <w:r>
        <w:t>, zastupan po punomoćniku Franku Čerinu, odvjetniku iz Pule, u iznosu od</w:t>
      </w:r>
      <w:r w:rsidRPr="00E86B17">
        <w:t xml:space="preserve"> </w:t>
      </w:r>
      <w:r w:rsidRPr="002E62C2">
        <w:t xml:space="preserve">6.649,87 </w:t>
      </w:r>
      <w:r>
        <w:t xml:space="preserve">kn </w:t>
      </w:r>
      <w:r w:rsidRPr="00E86B17">
        <w:t xml:space="preserve">stečajni upravitelj </w:t>
      </w:r>
      <w:r>
        <w:t>je osporio zbog zastare.</w:t>
      </w:r>
    </w:p>
    <w:p w:rsidRDefault="0007625B" w:rsidP="0007625B" w:rsidR="0007625B" w:rsidRPr="00E86B17">
      <w:pPr>
        <w:jc w:val="both"/>
      </w:pP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="0007625B">
        <w:t>,</w:t>
      </w:r>
      <w:r w:rsidRPr="00E86B17">
        <w:t xml:space="preserve"> </w:t>
      </w:r>
      <w:r w:rsidR="00747FA2">
        <w:t>19. veljače</w:t>
      </w:r>
      <w:r w:rsidR="0007625B">
        <w:t xml:space="preserve">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A32D48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445B29">
        <w:t>, v.r.</w:t>
      </w: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 w:rsidRPr="00E86B17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>
      <w:pPr>
        <w:ind w:left="7080"/>
        <w:jc w:val="both"/>
      </w:pPr>
    </w:p>
    <w:p w:rsidRDefault="006C3CA4" w:rsidP="00F546B4" w:rsidR="006C3CA4" w:rsidRPr="00E86B17">
      <w:pPr>
        <w:ind w:left="7080"/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324213" w:rsidR="00A05DB7" w:rsidRPr="00E86B17">
      <w:pPr>
        <w:jc w:val="both"/>
      </w:pPr>
      <w:r>
        <w:t xml:space="preserve">- </w:t>
      </w:r>
      <w:r w:rsidR="00F546B4" w:rsidRPr="00E86B17">
        <w:t>e-oglasna ploča suda 8 dana (čl. 265. st. 2. SZ-a)</w:t>
      </w:r>
      <w:r w:rsidR="00A32D48">
        <w:t>,</w:t>
      </w:r>
    </w:p>
    <w:p w:rsidRDefault="00324213" w:rsidP="00747FA2" w:rsidR="002071C9">
      <w:r>
        <w:softHyphen/>
        <w:t xml:space="preserve">- </w:t>
      </w:r>
      <w:r w:rsidR="00A32D48">
        <w:t>MILOVAN ZLATKO, Medulin, Vrčevan 4,</w:t>
      </w:r>
    </w:p>
    <w:p w:rsidRDefault="00A32D48" w:rsidP="00747FA2" w:rsidR="00A32D48" w:rsidRPr="00E86B17">
      <w:r>
        <w:t xml:space="preserve">- </w:t>
      </w:r>
      <w:r>
        <w:rPr>
          <w:bCs/>
        </w:rPr>
        <w:t xml:space="preserve">MARINO MIHOVILOVIĆ, Vinkuran, po pun. </w:t>
      </w:r>
      <w:r>
        <w:t>Franku Čerinu, Pula, Dalmatinova 4.</w:t>
      </w:r>
    </w:p>
    <w:p w:rsidRDefault="006415DB" w:rsidP="006415DB" w:rsidR="006415DB" w:rsidRPr="00E86B17"/>
    <w:sectPr w:rsidSect="00B7471A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25B" w:rsidP="00F546B4" w:rsidR="0007625B">
      <w:r>
        <w:separator/>
      </w:r>
    </w:p>
  </w:endnote>
  <w:endnote w:id="0" w:type="continuationSeparator">
    <w:p w:rsidRDefault="0007625B" w:rsidP="00F546B4" w:rsidR="0007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25B" w:rsidP="00F546B4" w:rsidR="0007625B">
      <w:r>
        <w:separator/>
      </w:r>
    </w:p>
  </w:footnote>
  <w:footnote w:id="0" w:type="continuationSeparator">
    <w:p w:rsidRDefault="0007625B" w:rsidP="00F546B4" w:rsidR="00076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25B" w:rsidR="00076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D3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7625B" w:rsidP="00B7471A" w:rsidR="0007625B">
    <w:pPr>
      <w:pStyle w:val="Zaglavlje"/>
    </w:pPr>
    <w:r>
      <w:tab/>
    </w:r>
    <w:r>
      <w:tab/>
    </w:r>
    <w:r w:rsidR="00310350" w:rsidRPr="00E86B17">
      <w:t>1 St-</w:t>
    </w:r>
    <w:r w:rsidR="00310350">
      <w:t>577</w:t>
    </w:r>
    <w:r w:rsidR="00310350" w:rsidRPr="00E86B17">
      <w:t>/1</w:t>
    </w:r>
    <w:r w:rsidR="00310350">
      <w:t>7</w:t>
    </w:r>
    <w:r w:rsidR="00310350" w:rsidRPr="00E86B17">
      <w:t>-</w:t>
    </w:r>
    <w:r w:rsidR="00310350">
      <w:t>38</w:t>
    </w:r>
  </w:p>
  <w:p w:rsidRDefault="0007625B" w:rsidP="00B7471A" w:rsidR="0007625B">
    <w:pPr>
      <w:pStyle w:val="Zaglavlje"/>
    </w:pPr>
  </w:p>
  <w:p w:rsidRDefault="0007625B" w:rsidP="00B7471A" w:rsidR="0007625B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6C3CA4" w:rsidR="0007625B">
    <w:pPr>
      <w:pStyle w:val="Zaglavlje"/>
      <w:jc w:val="right"/>
    </w:pPr>
    <w:r>
      <w:tab/>
    </w:r>
    <w:r>
      <w:tab/>
    </w:r>
    <w:r w:rsidRPr="00E86B17">
      <w:t>1 St-</w:t>
    </w:r>
    <w:r w:rsidR="00310350">
      <w:t>577</w:t>
    </w:r>
    <w:r w:rsidRPr="00E86B17">
      <w:t>/1</w:t>
    </w:r>
    <w:r>
      <w:t>7</w:t>
    </w:r>
    <w:r w:rsidRPr="00E86B17">
      <w:t>-</w:t>
    </w:r>
    <w:r w:rsidR="00310350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35C0C"/>
    <w:rsid w:val="00040D27"/>
    <w:rsid w:val="00073D79"/>
    <w:rsid w:val="0007625B"/>
    <w:rsid w:val="000D10F8"/>
    <w:rsid w:val="000E3D66"/>
    <w:rsid w:val="00111C0D"/>
    <w:rsid w:val="00134F63"/>
    <w:rsid w:val="00156FFB"/>
    <w:rsid w:val="00173548"/>
    <w:rsid w:val="00183306"/>
    <w:rsid w:val="001A1123"/>
    <w:rsid w:val="001A2CB0"/>
    <w:rsid w:val="0020443A"/>
    <w:rsid w:val="002071C9"/>
    <w:rsid w:val="00246214"/>
    <w:rsid w:val="00256CA5"/>
    <w:rsid w:val="00264A9F"/>
    <w:rsid w:val="00273265"/>
    <w:rsid w:val="00285A1C"/>
    <w:rsid w:val="002C3D7A"/>
    <w:rsid w:val="00310350"/>
    <w:rsid w:val="00324213"/>
    <w:rsid w:val="003613FF"/>
    <w:rsid w:val="00381586"/>
    <w:rsid w:val="003C0A0A"/>
    <w:rsid w:val="003D419E"/>
    <w:rsid w:val="003F1D38"/>
    <w:rsid w:val="00445B29"/>
    <w:rsid w:val="004522F1"/>
    <w:rsid w:val="00485BFC"/>
    <w:rsid w:val="004F0B82"/>
    <w:rsid w:val="00501B9C"/>
    <w:rsid w:val="005066D2"/>
    <w:rsid w:val="00547456"/>
    <w:rsid w:val="00554328"/>
    <w:rsid w:val="005D14AE"/>
    <w:rsid w:val="005D65B7"/>
    <w:rsid w:val="005E6174"/>
    <w:rsid w:val="005F4BCD"/>
    <w:rsid w:val="00603386"/>
    <w:rsid w:val="00614304"/>
    <w:rsid w:val="00630075"/>
    <w:rsid w:val="0064102D"/>
    <w:rsid w:val="006415DB"/>
    <w:rsid w:val="0066742A"/>
    <w:rsid w:val="006C3CA4"/>
    <w:rsid w:val="006F3547"/>
    <w:rsid w:val="00700D85"/>
    <w:rsid w:val="007075BA"/>
    <w:rsid w:val="00712213"/>
    <w:rsid w:val="0073144C"/>
    <w:rsid w:val="00747FA2"/>
    <w:rsid w:val="00771EC1"/>
    <w:rsid w:val="0078523D"/>
    <w:rsid w:val="007E6D35"/>
    <w:rsid w:val="008052C6"/>
    <w:rsid w:val="00810499"/>
    <w:rsid w:val="00810B70"/>
    <w:rsid w:val="00812D34"/>
    <w:rsid w:val="00844C7C"/>
    <w:rsid w:val="008E4512"/>
    <w:rsid w:val="008F4870"/>
    <w:rsid w:val="008F5FDD"/>
    <w:rsid w:val="00910850"/>
    <w:rsid w:val="0091282E"/>
    <w:rsid w:val="009270BE"/>
    <w:rsid w:val="00927C07"/>
    <w:rsid w:val="0094722D"/>
    <w:rsid w:val="00975633"/>
    <w:rsid w:val="00985388"/>
    <w:rsid w:val="009A1D74"/>
    <w:rsid w:val="00A05DB7"/>
    <w:rsid w:val="00A20B44"/>
    <w:rsid w:val="00A32D48"/>
    <w:rsid w:val="00A42DC4"/>
    <w:rsid w:val="00AA2440"/>
    <w:rsid w:val="00AC238F"/>
    <w:rsid w:val="00AD219A"/>
    <w:rsid w:val="00AE4298"/>
    <w:rsid w:val="00B24914"/>
    <w:rsid w:val="00B34C9E"/>
    <w:rsid w:val="00B40BF2"/>
    <w:rsid w:val="00B7471A"/>
    <w:rsid w:val="00BC4CE5"/>
    <w:rsid w:val="00C3539A"/>
    <w:rsid w:val="00C51FE1"/>
    <w:rsid w:val="00C72755"/>
    <w:rsid w:val="00C77D96"/>
    <w:rsid w:val="00CF7408"/>
    <w:rsid w:val="00D16276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1BB1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85467"/>
    <w:rsid w:val="00FA3066"/>
    <w:rsid w:val="00FC23D3"/>
    <w:rsid w:val="00FD7F7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Ribarska zadruga - druga pravna
osoba (nije d.o.o.)</izvorni_sadrzaj>
    <derivirana_varijabla naziv="DomainObject.Predmet.Opis_1">Ribarska zadruga - druga pravna
osoba (nije d.o.o.)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</izvorni_sadrzaj>
    <derivirana_varijabla naziv="DomainObject.Predmet.PrimjedbaSuca_1">06.02.2018. spisu prileže 3 plava 
registratora s prijavama tražbina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1866</properties:Words>
  <properties:Characters>10235</properties:Characters>
  <properties:Lines>233</properties:Lines>
  <properties:Paragraphs>97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2018-02-19T09:18:00Z</dcterms:created>
  <dc:creator>Jasmina Matika</dc:creator>
  <cp:lastModifiedBy>Lorena Paris Aničić</cp:lastModifiedBy>
  <cp:lastPrinted>2018-02-19T10:48:00Z</cp:lastPrinted>
  <dcterms:modified xmlns:xsi="http://www.w3.org/2001/XMLSchema-instance" xsi:type="dcterms:W3CDTF">2018-02-19T10:49:00Z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St-577-17 - RJEŠENJE - UTVRĐENE I OSPORENE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