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5fbd" w14:paraId="e365fb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1447D4">
        <w:t>52</w:t>
      </w:r>
      <w:r w:rsidR="00BC5988">
        <w:t>65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BC5988">
        <w:t>5265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BC5988" w:rsidRPr="004F1535">
        <w:t>TOLERO PROMET društvo s ograničenom odgovornošću za trgovinu i usluge</w:t>
      </w:r>
      <w:r w:rsidR="00BC5988">
        <w:t xml:space="preserve">, Zaprešić (Grad Zaprešić), </w:t>
      </w:r>
      <w:proofErr w:type="spellStart"/>
      <w:r w:rsidR="00BC5988">
        <w:t>Lužnička</w:t>
      </w:r>
      <w:proofErr w:type="spellEnd"/>
      <w:r w:rsidR="00BC5988">
        <w:t xml:space="preserve"> </w:t>
      </w:r>
      <w:proofErr w:type="spellStart"/>
      <w:r w:rsidR="00BC5988">
        <w:t>21B</w:t>
      </w:r>
      <w:proofErr w:type="spellEnd"/>
      <w:r w:rsidR="00BC5988">
        <w:t xml:space="preserve">, OIB: </w:t>
      </w:r>
      <w:proofErr w:type="spellStart"/>
      <w:r w:rsidR="00BC5988" w:rsidRPr="00EF0DDB">
        <w:t>03065461521</w:t>
      </w:r>
      <w:proofErr w:type="spellEnd"/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proofErr w:type="spellStart"/>
      <w:r w:rsidR="00BC5988">
        <w:t>4.700</w:t>
      </w:r>
      <w:proofErr w:type="spellEnd"/>
      <w:r w:rsidR="00BC5988">
        <w:t>,</w:t>
      </w:r>
      <w:proofErr w:type="spellStart"/>
      <w:r w:rsidR="00BC5988">
        <w:t>85</w:t>
      </w:r>
      <w:r w:rsidR="00440570">
        <w:t>kn</w:t>
      </w:r>
      <w:proofErr w:type="spellEnd"/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25923">
        <w:t xml:space="preserve">1.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11645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5265</izvorni_sadrzaj>
    <derivirana_varijabla naziv="DomainObject.Predmet.Broj_1">5265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St-5265/2015</izvorni_sadrzaj>
    <derivirana_varijabla naziv="DomainObject.Predmet.OznakaBroj_1">St-5265/2015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TOLERO PROMET d.o.o. zastupanog po punomoćniku Ivan Račić; Marina König</izvorni_sadrzaj>
    <derivirana_varijabla naziv="DomainObject.Predmet.ProtustrankaFormated_1">  TOLERO PROMET d.o.o. zastupanog po punomoćniku Ivan Račić; Marina König</derivirana_varijabla>
  </DomainObject.Predmet.ProtustrankaFormated>
  <DomainObject.Predmet.ProtustrankaFormatedOIB>
    <izvorni_sadrzaj>  TOLERO PROMET d.o.o., OIB 03065461521 zastupanog po punomoćniku Ivan Račić; Marina König</izvorni_sadrzaj>
    <derivirana_varijabla naziv="DomainObject.Predmet.ProtustrankaFormatedOIB_1">  TOLERO PROMET d.o.o., OIB 03065461521 zastupanog po punomoćniku Ivan Račić; Marina König</derivirana_varijabla>
  </DomainObject.Predmet.ProtustrankaFormatedOIB>
  <DomainObject.Predmet.ProtustrankaFormatedWithAdress>
    <izvorni_sadrzaj> TOLERO PROMET d.o.o., Lužnička 21/B, 10290 Zaprešić zastupanog po punomoćniku Ivan Račić; Marina König</izvorni_sadrzaj>
    <derivirana_varijabla naziv="DomainObject.Predmet.ProtustrankaFormatedWithAdress_1"> TOLERO PROMET d.o.o., Lužnička 21/B, 10290 Zaprešić zastupanog po punomoćniku Ivan Račić; Marina König</derivirana_varijabla>
  </DomainObject.Predmet.ProtustrankaFormatedWithAdress>
  <DomainObject.Predmet.ProtustrankaFormatedWithAdressOIB>
    <izvorni_sadrzaj> TOLERO PROMET d.o.o., OIB 03065461521, Lužnička 21/B, 10290 Zaprešić zastupanog po punomoćniku Ivan Račić; Marina König</izvorni_sadrzaj>
    <derivirana_varijabla naziv="DomainObject.Predmet.ProtustrankaFormatedWithAdressOIB_1"> TOLERO PROMET d.o.o., OIB 03065461521, Lužnička 21/B, 10290 Zaprešić zastupanog po punomoćniku Ivan Račić; Marina König</derivirana_varijabla>
  </DomainObject.Predmet.ProtustrankaFormatedWithAdressOIB>
  <DomainObject.Predmet.ProtustrankaWithAdress>
    <izvorni_sadrzaj>TOLERO PROMET d.o.o. Lužnička 21/B, 10290 Zaprešić</izvorni_sadrzaj>
    <derivirana_varijabla naziv="DomainObject.Predmet.ProtustrankaWithAdress_1">TOLERO PROMET d.o.o. Lužnička 21/B, 10290 Zaprešić</derivirana_varijabla>
  </DomainObject.Predmet.ProtustrankaWithAdress>
  <DomainObject.Predmet.ProtustrankaWithAdressOIB>
    <izvorni_sadrzaj>TOLERO PROMET d.o.o., OIB 03065461521, Lužnička 21/B, 10290 Zaprešić</izvorni_sadrzaj>
    <derivirana_varijabla naziv="DomainObject.Predmet.ProtustrankaWithAdressOIB_1">TOLERO PROMET d.o.o., OIB 03065461521, Lužnička 21/B, 10290 Zaprešić</derivirana_varijabla>
  </DomainObject.Predmet.ProtustrankaWithAdressOIB>
  <DomainObject.Predmet.ProtustrankaNazivFormated>
    <izvorni_sadrzaj>TOLERO PROMET d.o.o.</izvorni_sadrzaj>
    <derivirana_varijabla naziv="DomainObject.Predmet.ProtustrankaNazivFormated_1">TOLERO PROMET d.o.o.</derivirana_varijabla>
  </DomainObject.Predmet.ProtustrankaNazivFormated>
  <DomainObject.Predmet.ProtustrankaNazivFormatedOIB>
    <izvorni_sadrzaj>TOLERO PROMET d.o.o., OIB 03065461521</izvorni_sadrzaj>
    <derivirana_varijabla naziv="DomainObject.Predmet.ProtustrankaNazivFormatedOIB_1">TOLERO PROMET d.o.o., OIB 03065461521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TOLERO PROMET d.o.o. zastupanog po punomoćniku Ivan Račić; Marina König</item>
    </izvorni_sadrzaj>
    <derivirana_varijabla naziv="DomainObject.Predmet.ProtuStrankaListFormated_1">
      <item>TOLERO PROMET d.o.o. zastupanog po punomoćniku Ivan Račić; Marina König</item>
    </derivirana_varijabla>
  </DomainObject.Predmet.ProtuStrankaListFormated>
  <DomainObject.Predmet.ProtuStrankaListFormatedOIB>
    <izvorni_sadrzaj>
      <item>TOLERO PROMET d.o.o., OIB 03065461521 zastupanog po punomoćniku Ivan Račić; Marina König</item>
    </izvorni_sadrzaj>
    <derivirana_varijabla naziv="DomainObject.Predmet.ProtuStrankaListFormatedOIB_1">
      <item>TOLERO PROMET d.o.o., OIB 03065461521 zastupanog po punomoćniku Ivan Račić; Marina König</item>
    </derivirana_varijabla>
  </DomainObject.Predmet.ProtuStrankaListFormatedOIB>
  <DomainObject.Predmet.ProtuStrankaListFormatedWithAdress>
    <izvorni_sadrzaj>
      <item>TOLERO PROMET d.o.o., Lužnička 21/B, 10290 Zaprešić zastupanog po punomoćniku Ivan Račić; Marina König</item>
    </izvorni_sadrzaj>
    <derivirana_varijabla naziv="DomainObject.Predmet.ProtuStrankaListFormatedWithAdress_1">
      <item>TOLERO PROMET d.o.o., Lužnička 21/B, 10290 Zaprešić zastupanog po punomoćniku Ivan Račić; Marina König</item>
    </derivirana_varijabla>
  </DomainObject.Predmet.ProtuStrankaListFormatedWithAdress>
  <DomainObject.Predmet.ProtuStrankaListFormatedWithAdressOIB>
    <izvorni_sadrzaj>
      <item>TOLERO PROMET d.o.o., OIB 03065461521, Lužnička 21/B, 10290 Zaprešić zastupanog po punomoćniku Ivan Račić; Marina König</item>
    </izvorni_sadrzaj>
    <derivirana_varijabla naziv="DomainObject.Predmet.ProtuStrankaListFormatedWithAdressOIB_1">
      <item>TOLERO PROMET d.o.o., OIB 03065461521, Lužnička 21/B, 10290 Zaprešić zastupanog po punomoćniku Ivan Račić; Marina König</item>
    </derivirana_varijabla>
  </DomainObject.Predmet.ProtuStrankaListFormatedWithAdressOIB>
  <DomainObject.Predmet.ProtuStrankaListNazivFormated>
    <izvorni_sadrzaj>
      <item>TOLERO PROMET d.o.o.</item>
    </izvorni_sadrzaj>
    <derivirana_varijabla naziv="DomainObject.Predmet.ProtuStrankaListNazivFormated_1">
      <item>TOLERO PROMET d.o.o.</item>
    </derivirana_varijabla>
  </DomainObject.Predmet.ProtuStrankaListNazivFormated>
  <DomainObject.Predmet.ProtuStrankaListNazivFormatedOIB>
    <izvorni_sadrzaj>
      <item>TOLERO PROMET d.o.o., OIB 03065461521</item>
    </izvorni_sadrzaj>
    <derivirana_varijabla naziv="DomainObject.Predmet.ProtuStrankaListNazivFormatedOIB_1">
      <item>TOLERO PROMET d.o.o., OIB 03065461521</item>
    </derivirana_varijabla>
  </DomainObject.Predmet.ProtuStrankaListNazivFormatedOIB>
  <DomainObject.Predmet.OstaliListFormated>
    <izvorni_sadrzaj>
      <item>Ivan Račić punomoćnik sudionika u postupku TOLERO PROMET d.o.o.</item>
      <item>Marina König punomoćnik sudionika u postupku TOLERO PROMET d.o.o.</item>
    </izvorni_sadrzaj>
    <derivirana_varijabla naziv="DomainObject.Predmet.OstaliListFormated_1">
      <item>Ivan Račić punomoćnik sudionika u postupku TOLERO PROMET d.o.o.</item>
      <item>Marina König punomoćnik sudionika u postupku TOLERO PROMET d.o.o.</item>
    </derivirana_varijabla>
  </DomainObject.Predmet.OstaliListFormated>
  <DomainObject.Predmet.OstaliListFormatedOIB>
    <izvorni_sadrzaj>
      <item>Ivan Račić, OIB 33262810927 punomoćnik sudionika u postupku TOLERO PROMET d.o.o.</item>
      <item>Marina König punomoćnik sudionika u postupku TOLERO PROMET d.o.o.</item>
    </izvorni_sadrzaj>
    <derivirana_varijabla naziv="DomainObject.Predmet.OstaliListFormatedOIB_1">
      <item>Ivan Račić, OIB 33262810927 punomoćnik sudionika u postupku TOLERO PROMET d.o.o.</item>
      <item>Marina König punomoćnik sudionika u postupku TOLERO PROMET d.o.o.</item>
    </derivirana_varijabla>
  </DomainObject.Predmet.OstaliListFormatedOIB>
  <DomainObject.Predmet.OstaliListFormatedWithAdress>
    <izvorni_sadrzaj>
      <item>Ivan Račić, Vrapčanska 72, 10000 Zagreb punomoćnik sudionika u postupku TOLERO PROMET d.o.o.</item>
      <item>Marina König punomoćnik sudionika u postupku TOLERO PROMET d.o.o.</item>
    </izvorni_sadrzaj>
    <derivirana_varijabla naziv="DomainObject.Predmet.OstaliListFormatedWithAdress_1">
      <item>Ivan Račić, Vrapčanska 72, 10000 Zagreb punomoćnik sudionika u postupku TOLERO PROMET d.o.o.</item>
      <item>Marina König punomoćnik sudionika u postupku TOLERO PROMET d.o.o.</item>
    </derivirana_varijabla>
  </DomainObject.Predmet.OstaliListFormatedWithAdress>
  <DomainObject.Predmet.OstaliListFormatedWithAdressOIB>
    <izvorni_sadrzaj>
      <item>Ivan Račić, OIB 33262810927, Vrapčanska 72, 10000 Zagreb punomoćnik sudionika u postupku TOLERO PROMET d.o.o.</item>
      <item>Marina König punomoćnik sudionika u postupku TOLERO PROMET d.o.o.</item>
    </izvorni_sadrzaj>
    <derivirana_varijabla naziv="DomainObject.Predmet.OstaliListFormatedWithAdressOIB_1">
      <item>Ivan Račić, OIB 33262810927, Vrapčanska 72, 10000 Zagreb punomoćnik sudionika u postupku TOLERO PROMET d.o.o.</item>
      <item>Marina König punomoćnik sudionika u postupku TOLERO PROMET d.o.o.</item>
    </derivirana_varijabla>
  </DomainObject.Predmet.OstaliListFormatedWithAdressOIB>
  <DomainObject.Predmet.OstaliListNazivFormated>
    <izvorni_sadrzaj>
      <item>Ivan Račić</item>
      <item>Marina König</item>
    </izvorni_sadrzaj>
    <derivirana_varijabla naziv="DomainObject.Predmet.OstaliListNazivFormated_1">
      <item>Ivan Račić</item>
      <item>Marina König</item>
    </derivirana_varijabla>
  </DomainObject.Predmet.OstaliListNazivFormated>
  <DomainObject.Predmet.OstaliListNazivFormatedOIB>
    <izvorni_sadrzaj>
      <item>Ivan Račić, OIB 33262810927</item>
      <item>Marina König</item>
    </izvorni_sadrzaj>
    <derivirana_varijabla naziv="DomainObject.Predmet.OstaliListNazivFormatedOIB_1">
      <item>Ivan Račić, OIB 33262810927</item>
      <item>Marina König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TOLERO PROMET d.o.o.</izvorni_sadrzaj>
    <derivirana_varijabla naziv="DomainObject.Predmet.ProtustrankaIDrugi_1">TOLERO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TOLERO PROMET d.o.o., OIB 03065461521, Lužnička 21/B, 10290 Zaprešić</izvorni_sadrzaj>
    <derivirana_varijabla naziv="DomainObject.Predmet.ProtustrankaIDrugiAdressOIB_1">TOLERO PROMET d.o.o., OIB 03065461521, Lužnička 21/B,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TOLERO PROMET d.o.o.</item>
      <item>Ivan Račić</item>
      <item>Marina König</item>
    </izvorni_sadrzaj>
    <derivirana_varijabla naziv="DomainObject.Predmet.SudioniciListNaziv_1">
      <item>FINA Regionalni centar Zagreb</item>
      <item>TOLERO PROMET d.o.o.</item>
      <item>Ivan Račić</item>
      <item>Marina König</item>
    </derivirana_varijabla>
  </DomainObject.Predmet.SudioniciListNaziv>
  <DomainObject.Predmet.SudioniciListAdressOIB>
    <izvorni_sadrzaj>
      <item>FINA Regionalni centar Zagreb, OIB 85821130368, Trg svibanjskih žrtava 1995. 1,10000 Zagreb</item>
      <item>TOLERO PROMET d.o.o., OIB 03065461521, Lužnička 21/B,10290 Zaprešić</item>
      <item>Ivan Račić, OIB 33262810927, Vrapčanska 72,10000 Zagreb</item>
      <item>Marina König</item>
    </izvorni_sadrzaj>
    <derivirana_varijabla naziv="DomainObject.Predmet.SudioniciListAdressOIB_1">
      <item>FINA Regionalni centar Zagreb, OIB 85821130368, Trg svibanjskih žrtava 1995. 1,10000 Zagreb</item>
      <item>TOLERO PROMET d.o.o., OIB 03065461521, Lužnička 21/B,10290 Zaprešić</item>
      <item>Ivan Račić, OIB 33262810927, Vrapčanska 72,10000 Zagreb</item>
      <item>Marina König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03065461521</item>
      <item>, OIB 33262810927</item>
      <item>, OIB null</item>
    </izvorni_sadrzaj>
    <derivirana_varijabla naziv="DomainObject.Predmet.SudioniciListNazivOIB_1">
      <item>, OIB 85821130368</item>
      <item>, OIB 03065461521</item>
      <item>, OIB 33262810927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1503</properties:Characters>
  <properties:Lines>43</properties:Lines>
  <properties:Paragraphs>18</properties:Paragraphs>
  <properties:TotalTime>548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2016-03-01T10:43:00Z</cp:lastPrinted>
  <dcterms:modified xmlns:xsi="http://www.w3.org/2001/XMLSchema-instance" xsi:type="dcterms:W3CDTF">2016-03-01T10:45:00Z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