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2adf" w14:paraId="2072adf" w:rsidRDefault="00AE649C" w:rsidP="00B1156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1156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11563" w:rsidP="00B11563" w:rsidR="00372D2F">
      <w:pPr>
        <w:spacing w:after="0"/>
      </w:pPr>
      <w:r>
        <w:t>REPUBLIKA HRVATSKA</w:t>
      </w:r>
    </w:p>
    <w:p w:rsidRDefault="00B11563" w:rsidP="00B11563" w:rsidR="00B11563">
      <w:pPr>
        <w:spacing w:after="0"/>
      </w:pPr>
      <w:r>
        <w:t>TRGOVAČKI SUD U VARAŽDINU</w:t>
      </w:r>
    </w:p>
    <w:p w:rsidRDefault="00372D2F" w:rsidP="00B11563" w:rsidR="00372D2F">
      <w:pPr>
        <w:spacing w:after="0"/>
        <w:jc w:val="center"/>
      </w:pPr>
    </w:p>
    <w:p w:rsidRDefault="00372D2F" w:rsidP="00B11563" w:rsidR="00372D2F">
      <w:pPr>
        <w:spacing w:after="0"/>
        <w:jc w:val="center"/>
      </w:pPr>
    </w:p>
    <w:p w:rsidRDefault="00372D2F" w:rsidP="00B11563" w:rsidR="00372D2F">
      <w:pPr>
        <w:spacing w:after="0"/>
        <w:jc w:val="center"/>
      </w:pPr>
    </w:p>
    <w:p w:rsidRDefault="00372D2F" w:rsidP="00B11563" w:rsidR="00372D2F">
      <w:pPr>
        <w:spacing w:after="0"/>
      </w:pPr>
      <w:r>
        <w:t xml:space="preserve">                                        U  I M E  R E P U B L I K E  H R V A T S K E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  <w:jc w:val="center"/>
      </w:pPr>
      <w:r>
        <w:t>R J E Š E NJ E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TURČIĆ LOGISTIKA j.d.o.o. Virje, Ante Starčevića 68, OIB: 96258351268, dana 29. ožujka 2017., </w:t>
      </w:r>
    </w:p>
    <w:p w:rsidRDefault="00372D2F" w:rsidP="00B11563" w:rsidR="00372D2F">
      <w:pPr>
        <w:spacing w:after="0"/>
        <w:jc w:val="both"/>
      </w:pPr>
    </w:p>
    <w:p w:rsidRDefault="00372D2F" w:rsidP="00B11563" w:rsidR="00372D2F">
      <w:pPr>
        <w:spacing w:after="0"/>
        <w:jc w:val="center"/>
      </w:pPr>
      <w:r>
        <w:t>r i j e š i o  j e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TURČIĆ LOGISTIKA j.d.o.o. Virje, Ante Starčevića 68, OIB: 96258351268, s danom 29. ožujka 2017. u 10,00 sati.</w:t>
      </w:r>
    </w:p>
    <w:p w:rsidRDefault="00372D2F" w:rsidP="00B11563" w:rsidR="00372D2F">
      <w:pPr>
        <w:spacing w:after="0"/>
        <w:ind w:hanging="705" w:left="1413"/>
        <w:jc w:val="both"/>
      </w:pPr>
    </w:p>
    <w:p w:rsidRDefault="00372D2F" w:rsidP="00B11563" w:rsidR="00372D2F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Ivana Brebrić iz Zagreba, Palinovečka 19p, OIB: 01354117686.</w:t>
      </w:r>
    </w:p>
    <w:p w:rsidRDefault="00372D2F" w:rsidP="00B11563" w:rsidR="00372D2F">
      <w:pPr>
        <w:spacing w:after="0"/>
        <w:ind w:hanging="705" w:left="1413"/>
        <w:jc w:val="both"/>
      </w:pPr>
    </w:p>
    <w:p w:rsidRDefault="00372D2F" w:rsidP="00B11563" w:rsidR="00372D2F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TURČIĆ LOGISTIKA j.d.o.o. Virje, Ante Starčevića 68, OIB: 96258351268.</w:t>
      </w:r>
    </w:p>
    <w:p w:rsidRDefault="00372D2F" w:rsidP="00B11563" w:rsidR="00372D2F">
      <w:pPr>
        <w:spacing w:after="0"/>
        <w:ind w:hanging="705" w:left="1410"/>
        <w:jc w:val="both"/>
      </w:pPr>
    </w:p>
    <w:p w:rsidRDefault="00372D2F" w:rsidP="00B11563" w:rsidR="00372D2F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72D2F" w:rsidP="00B11563" w:rsidR="00372D2F">
      <w:pPr>
        <w:spacing w:after="0"/>
        <w:jc w:val="both"/>
      </w:pPr>
    </w:p>
    <w:p w:rsidRDefault="00372D2F" w:rsidP="00B11563" w:rsidR="00372D2F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TURČIĆ LOGISTIKA j.d.o.o. Virje, Ante Starčevića 68, OIB: 96258351268, bit će brisan iz sudskog registra.</w:t>
      </w:r>
    </w:p>
    <w:p w:rsidRDefault="00372D2F" w:rsidP="00B11563" w:rsidR="00372D2F">
      <w:pPr>
        <w:spacing w:after="0"/>
        <w:jc w:val="center"/>
      </w:pPr>
    </w:p>
    <w:p w:rsidRDefault="00372D2F" w:rsidP="00B11563" w:rsidR="00372D2F">
      <w:pPr>
        <w:spacing w:after="0"/>
        <w:jc w:val="center"/>
      </w:pPr>
      <w:r>
        <w:t>Obrazloženje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  <w:jc w:val="both"/>
      </w:pPr>
      <w:r>
        <w:tab/>
        <w:t>Predlagatelj Financijska agencija Regionalni centar Zagreb, Podružnica Varaždin je dana 14. listopada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  <w:jc w:val="center"/>
      </w:pPr>
      <w:r>
        <w:t>U Varaždinu 29. ožujka 2017.</w:t>
      </w:r>
    </w:p>
    <w:p w:rsidRDefault="00372D2F" w:rsidP="00B11563" w:rsidR="00372D2F">
      <w:pPr>
        <w:spacing w:after="0"/>
        <w:jc w:val="center"/>
      </w:pPr>
    </w:p>
    <w:p w:rsidRDefault="00372D2F" w:rsidP="00B11563" w:rsidR="00372D2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72D2F" w:rsidP="00B11563" w:rsidR="00372D2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</w:pPr>
      <w:r>
        <w:tab/>
      </w:r>
      <w:r>
        <w:tab/>
      </w:r>
      <w:r>
        <w:tab/>
      </w:r>
    </w:p>
    <w:p w:rsidRDefault="00372D2F" w:rsidP="00B11563" w:rsidR="00372D2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2D2F" w:rsidP="00B11563" w:rsidR="00372D2F">
      <w:pPr>
        <w:spacing w:after="0"/>
        <w:ind w:firstLine="708"/>
      </w:pPr>
      <w:r>
        <w:t>Uputa o pravnom lijeku:</w:t>
      </w:r>
    </w:p>
    <w:p w:rsidRDefault="00372D2F" w:rsidP="00B11563" w:rsidR="00372D2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72D2F" w:rsidP="00B11563" w:rsidR="00372D2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</w:pPr>
    </w:p>
    <w:p w:rsidRDefault="00372D2F" w:rsidP="00B11563" w:rsidR="00372D2F">
      <w:pPr>
        <w:spacing w:after="0"/>
      </w:pPr>
      <w:r>
        <w:t>DNA:</w:t>
      </w:r>
    </w:p>
    <w:p w:rsidRDefault="00372D2F" w:rsidP="00B11563" w:rsidR="00372D2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72D2F" w:rsidP="00B11563" w:rsidR="00372D2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72D2F" w:rsidP="00B11563" w:rsidR="00372D2F">
      <w:pPr>
        <w:numPr>
          <w:ilvl w:val="0"/>
          <w:numId w:val="47"/>
        </w:numPr>
        <w:spacing w:after="0"/>
      </w:pPr>
      <w:r>
        <w:t xml:space="preserve">Dužnik TURČIĆ LOGISTIKA j.d.o.o. Virje, Ante Starčevića 68 </w:t>
      </w:r>
    </w:p>
    <w:p w:rsidRDefault="00372D2F" w:rsidP="00B11563" w:rsidR="00372D2F">
      <w:pPr>
        <w:numPr>
          <w:ilvl w:val="0"/>
          <w:numId w:val="47"/>
        </w:numPr>
        <w:spacing w:after="0"/>
      </w:pPr>
      <w:r>
        <w:t>Osoba ovlaštena za zastupanje – Hrvoje Turčić, 48 326 Virje, Ante Starčevića 68</w:t>
      </w:r>
    </w:p>
    <w:p w:rsidRDefault="00372D2F" w:rsidP="00B11563" w:rsidR="00372D2F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372D2F" w:rsidP="00B11563" w:rsidR="00372D2F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372D2F" w:rsidP="00B11563" w:rsidR="00372D2F">
      <w:pPr>
        <w:numPr>
          <w:ilvl w:val="0"/>
          <w:numId w:val="47"/>
        </w:numPr>
        <w:spacing w:after="0"/>
      </w:pPr>
      <w:r>
        <w:t>Stečajni upravitelj- Ivana Brebrić iz Zagreba, Palinovečka 19p</w:t>
      </w:r>
    </w:p>
    <w:p w:rsidRDefault="00372D2F" w:rsidP="00B11563" w:rsidR="00372D2F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B1156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563" w:rsidR="008333A9">
    <w:pPr>
      <w:pStyle w:val="Zaglavlje"/>
    </w:pPr>
    <w:r>
      <w:rPr>
        <w:rStyle w:val="PozadinaSvijetloCrvena"/>
        <w:shd w:fill="auto" w:color="auto" w:val="clear"/>
      </w:rPr>
      <w:t>Poslovni broj. 9 St-1065/16-5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2BE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D2F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1563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457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St-1065/2016-5</izvorni_sadrzaj>
    <derivirana_varijabla naziv="DomainObject.Oznaka_1">St-1065/2016-5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TURČIĆ LOGISTIKA jednostavno društvo s ograničenom odgovornošću za proizvodnju, trgovinu i usluge</izvorni_sadrzaj>
    <derivirana_varijabla naziv="DomainObject.Predmet.ProtustrankaFormated_1">  TURČIĆ LOGISTIKA jednostavno društvo s ograničenom odgovornošću za proizvodnju, trgovinu i usluge</derivirana_varijabla>
  </DomainObject.Predmet.ProtustrankaFormated>
  <DomainObject.Predmet.ProtustrankaFormatedOIB>
    <izvorni_sadrzaj>  TURČIĆ LOGISTIKA jednostavno društvo s ograničenom odgovornošću za proizvodnju, trgovinu i usluge, OIB 96258351268</izvorni_sadrzaj>
    <derivirana_varijabla naziv="DomainObject.Predmet.ProtustrankaFormatedOIB_1">  TURČIĆ LOGISTIKA jednostavno društvo s ograničenom odgovornošću za proizvodnju, trgovinu i usluge, OIB 96258351268</derivirana_varijabla>
  </DomainObject.Predmet.ProtustrankaFormatedOIB>
  <DomainObject.Predmet.ProtustrankaFormatedWithAdress>
    <izvorni_sadrzaj> TURČIĆ LOGISTIKA jednostavno društvo s ograničenom odgovornošću za proizvodnju, trgovinu i usluge, Ante Starčevića 68, 48350 Virje</izvorni_sadrzaj>
    <derivirana_varijabla naziv="DomainObject.Predmet.ProtustrankaFormatedWithAdress_1"> TURČIĆ LOGISTIKA jednostavno društvo s ograničenom odgovornošću za proizvodnju, trgovinu i usluge, Ante Starčevića 68, 48350 Virje</derivirana_varijabla>
  </DomainObject.Predmet.ProtustrankaFormatedWithAdress>
  <DomainObject.Predmet.ProtustrankaFormatedWithAdressOIB>
    <izvorni_sadrzaj> TURČIĆ LOGISTIKA jednostavno društvo s ograničenom odgovornošću za proizvodnju, trgovinu i usluge, OIB 96258351268, Ante Starčevića 68, 48350 Virje</izvorni_sadrzaj>
    <derivirana_varijabla naziv="DomainObject.Predmet.ProtustrankaFormatedWithAdressOIB_1"> TURČIĆ LOGISTIKA jednostavno društvo s ograničenom odgovornošću za proizvodnju, trgovinu i usluge, OIB 96258351268, Ante Starčevića 68, 48350 Virje</derivirana_varijabla>
  </DomainObject.Predmet.ProtustrankaFormatedWithAdressOIB>
  <DomainObject.Predmet.ProtustrankaWithAdress>
    <izvorni_sadrzaj>TURČIĆ LOGISTIKA jednostavno društvo s ograničenom odgovornošću za proizvodnju, trgovinu i usluge Ante Starčevića 68, 48350 Virje</izvorni_sadrzaj>
    <derivirana_varijabla naziv="DomainObject.Predmet.ProtustrankaWithAdress_1">TURČIĆ LOGISTIKA jednostavno društvo s ograničenom odgovornošću za proizvodnju, trgovinu i usluge Ante Starčevića 68, 48350 Virje</derivirana_varijabla>
  </DomainObject.Predmet.ProtustrankaWithAdress>
  <DomainObject.Predmet.ProtustrankaWithAdressOIB>
    <izvorni_sadrzaj>TURČIĆ LOGISTIKA jednostavno društvo s ograničenom odgovornošću za proizvodnju, trgovinu i usluge, OIB 96258351268, Ante Starčevića 68, 48350 Virje</izvorni_sadrzaj>
    <derivirana_varijabla naziv="DomainObject.Predmet.ProtustrankaWithAdressOIB_1">TURČIĆ LOGISTIKA jednostavno društvo s ograničenom odgovornošću za proizvodnju, trgovinu i usluge, OIB 96258351268, Ante Starčevića 68, 48350 Virje</derivirana_varijabla>
  </DomainObject.Predmet.ProtustrankaWithAdressOIB>
  <DomainObject.Predmet.ProtustrankaNazivFormated>
    <izvorni_sadrzaj>TURČIĆ LOGISTIKA jednostavno društvo s ograničenom odgovornošću za proizvodnju, trgovinu i usluge</izvorni_sadrzaj>
    <derivirana_varijabla naziv="DomainObject.Predmet.ProtustrankaNazivFormated_1">TURČIĆ LOGISTIKA jednostavno društvo s ograničenom odgovornošću za proizvodnju, trgovinu i usluge</derivirana_varijabla>
  </DomainObject.Predmet.ProtustrankaNazivFormated>
  <DomainObject.Predmet.ProtustrankaNazivFormatedOIB>
    <izvorni_sadrzaj>TURČIĆ LOGISTIKA jednostavno društvo s ograničenom odgovornošću za proizvodnju, trgovinu i usluge, OIB 96258351268</izvorni_sadrzaj>
    <derivirana_varijabla naziv="DomainObject.Predmet.ProtustrankaNazivFormatedOIB_1">TURČIĆ LOGISTIKA jednostavno društvo s ograničenom odgovornošću za proizvodnju, trgovinu i usluge, OIB 96258351268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8253.31</izvorni_sadrzaj>
    <derivirana_varijabla naziv="DomainObject.Predmet.TrenutnaVrijednost_1">8253.31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TURČIĆ LOGISTIKA jednostavno društvo s ograničenom odgovornošću za proizvodnju, trgovinu i usluge</item>
    </izvorni_sadrzaj>
    <derivirana_varijabla naziv="DomainObject.Predmet.ProtuStrankaListFormated_1">
      <item>TURČIĆ LOGISTIKA jednostavno društvo s ograničenom odgovornošću za proizvodnju, trgovinu i usluge</item>
    </derivirana_varijabla>
  </DomainObject.Predmet.ProtuStrankaListFormated>
  <DomainObject.Predmet.ProtuStrankaListFormatedOIB>
    <izvorni_sadrzaj>
      <item>TURČIĆ LOGISTIKA jednostavno društvo s ograničenom odgovornošću za proizvodnju, trgovinu i usluge, OIB 96258351268</item>
    </izvorni_sadrzaj>
    <derivirana_varijabla naziv="DomainObject.Predmet.ProtuStrankaListFormatedOIB_1">
      <item>TURČIĆ LOGISTIKA jednostavno društvo s ograničenom odgovornošću za proizvodnju, trgovinu i usluge, OIB 96258351268</item>
    </derivirana_varijabla>
  </DomainObject.Predmet.ProtuStrankaListFormatedOIB>
  <DomainObject.Predmet.ProtuStrankaListFormatedWithAdress>
    <izvorni_sadrzaj>
      <item>TURČIĆ LOGISTIKA jednostavno društvo s ograničenom odgovornošću za proizvodnju, trgovinu i usluge, Ante Starčevića 68, 48350 Virje</item>
    </izvorni_sadrzaj>
    <derivirana_varijabla naziv="DomainObject.Predmet.ProtuStrankaListFormatedWithAdress_1">
      <item>TURČIĆ LOGISTIKA jednostavno društvo s ograničenom odgovornošću za proizvodnju, trgovinu i usluge, Ante Starčevića 68, 48350 Virje</item>
    </derivirana_varijabla>
  </DomainObject.Predmet.ProtuStrankaListFormatedWithAdress>
  <DomainObject.Predmet.ProtuStrankaListFormatedWithAdressOIB>
    <izvorni_sadrzaj>
      <item>TURČIĆ LOGISTIKA jednostavno društvo s ograničenom odgovornošću za proizvodnju, trgovinu i usluge, OIB 96258351268, Ante Starčevića 68, 48350 Virje</item>
    </izvorni_sadrzaj>
    <derivirana_varijabla naziv="DomainObject.Predmet.ProtuStrankaListFormatedWithAdressOIB_1">
      <item>TURČIĆ LOGISTIKA jednostavno društvo s ograničenom odgovornošću za proizvodnju, trgovinu i usluge, OIB 96258351268, Ante Starčevića 68, 48350 Virje</item>
    </derivirana_varijabla>
  </DomainObject.Predmet.ProtuStrankaListFormatedWithAdressOIB>
  <DomainObject.Predmet.ProtuStrankaListNazivFormated>
    <izvorni_sadrzaj>
      <item>TURČIĆ LOGISTIKA jednostavno društvo s ograničenom odgovornošću za proizvodnju, trgovinu i usluge</item>
    </izvorni_sadrzaj>
    <derivirana_varijabla naziv="DomainObject.Predmet.ProtuStrankaListNazivFormated_1">
      <item>TURČIĆ LOGISTIKA jednostavno društvo s ograničenom odgovornošću za proizvodnju, trgovinu i usluge</item>
    </derivirana_varijabla>
  </DomainObject.Predmet.ProtuStrankaListNazivFormated>
  <DomainObject.Predmet.ProtuStrankaListNazivFormatedOIB>
    <izvorni_sadrzaj>
      <item>TURČIĆ LOGISTIKA jednostavno društvo s ograničenom odgovornošću za proizvodnju, trgovinu i usluge, OIB 96258351268</item>
    </izvorni_sadrzaj>
    <derivirana_varijabla naziv="DomainObject.Predmet.ProtuStrankaListNazivFormatedOIB_1">
      <item>TURČIĆ LOGISTIKA jednostavno društvo s ograničenom odgovornošću za proizvodnju, trgovinu i usluge, OIB 96258351268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St-1065/2016-5</izvorni_sadrzaj>
    <derivirana_varijabla naziv="DomainObject.PoslovniBrojDokumenta_1">St-1065/2016-5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TURČIĆ LOGISTIKA jednostavno društvo s ograničenom odgovornošću za proizvodnju, trgovinu i usluge</izvorni_sadrzaj>
    <derivirana_varijabla naziv="DomainObject.Predmet.ProtustrankaIDrugi_1">TURČIĆ LOGISTIKA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TURČIĆ LOGISTIKA jednostavno društvo s ograničenom odgovornošću za proizvodnju, trgovinu i usluge, OIB 96258351268, Ante Starčevića 68, 48350 Virje</izvorni_sadrzaj>
    <derivirana_varijabla naziv="DomainObject.Predmet.ProtustrankaIDrugiAdressOIB_1">TURČIĆ LOGISTIKA jednostavno društvo s ograničenom odgovornošću za proizvodnju, trgovinu i usluge, OIB 96258351268, Ante Starčevića 68,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TURČIĆ LOGISTIKA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TURČIĆ LOGISTIKA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TURČIĆ LOGISTIKA jednostavno društvo s ograničenom odgovornošću za proizvodnju, trgovinu i usluge, OIB 96258351268, Ante Starčevića 68,48350 Virje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TURČIĆ LOGISTIKA jednostavno društvo s ograničenom odgovornošću za proizvodnju, trgovinu i usluge, OIB 96258351268, Ante Starčevića 68,48350 Virje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644F7-E008-4B9B-B4EA-F1230AE8E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2823</properties:Characters>
  <properties:Lines>83</properties:Lines>
  <properties:Paragraphs>29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2017-03-29T07:34:00Z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St-1065/2016-5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