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b19d9" w14:paraId="17b19d9" w:rsidRDefault="001568C2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25689E">
        <w:t>-932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25689E">
        <w:t>TOBOGAN</w:t>
      </w:r>
      <w:r w:rsidR="008607FF">
        <w:t xml:space="preserve"> </w:t>
      </w:r>
      <w:r w:rsidR="003D3A71">
        <w:t>d</w:t>
      </w:r>
      <w:r w:rsidR="00D36A52">
        <w:t>.o.o.</w:t>
      </w:r>
      <w:r w:rsidR="00D83FD2">
        <w:t xml:space="preserve">, </w:t>
      </w:r>
      <w:r w:rsidR="0025689E">
        <w:t>Split, Put Radoševca 30</w:t>
      </w:r>
      <w:r w:rsidR="00F61726">
        <w:t xml:space="preserve">, </w:t>
      </w:r>
      <w:r w:rsidR="0025689E">
        <w:t>OIB: 79365625796</w:t>
      </w:r>
      <w:r w:rsidR="001E6581">
        <w:t>, MBS:</w:t>
      </w:r>
      <w:r w:rsidR="0025689E">
        <w:t xml:space="preserve"> 060190965</w:t>
      </w:r>
      <w:r w:rsidR="00CB223B">
        <w:t xml:space="preserve">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25689E" w:rsidRPr="0025689E">
        <w:t xml:space="preserve">TOBOGAN d.o.o., Split, Put Radoševca 30, OIB: 79365625796, MBS: 060190965,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25689E">
        <w:t>1255</w:t>
      </w:r>
      <w:r>
        <w:t xml:space="preserve"> dana, u </w:t>
      </w:r>
      <w:r w:rsidR="00E076CF">
        <w:t>u</w:t>
      </w:r>
      <w:r w:rsidR="001E6581">
        <w:t>kupnom iznosu o</w:t>
      </w:r>
      <w:r w:rsidR="0025689E">
        <w:t>d 5.233.15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8607FF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25689E">
        <w:t>23. ST-932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8922FD" w:rsidR="008922FD">
      <w:pPr>
        <w:jc w:val="both"/>
      </w:pPr>
      <w:r>
        <w:t>IV-</w:t>
      </w:r>
      <w:r w:rsidR="00543777">
        <w:t xml:space="preserve"> Ako osob</w:t>
      </w:r>
      <w:r w:rsidR="008607FF">
        <w:t>a</w:t>
      </w:r>
      <w:r w:rsidR="003D3A71">
        <w:t xml:space="preserve"> ovlašten</w:t>
      </w:r>
      <w:r w:rsidR="008607FF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8607FF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8922FD" w:rsidP="00AA5FA1" w:rsidR="008922FD"/>
    <w:p w:rsidRDefault="0043500C" w:rsidP="00E076CF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SUDSKI SAVJETNIK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568C2"/>
    <w:rsid w:val="00191359"/>
    <w:rsid w:val="001A7F97"/>
    <w:rsid w:val="001E0A16"/>
    <w:rsid w:val="001E6581"/>
    <w:rsid w:val="0025689E"/>
    <w:rsid w:val="00296435"/>
    <w:rsid w:val="002A16B1"/>
    <w:rsid w:val="002A267F"/>
    <w:rsid w:val="003D3A71"/>
    <w:rsid w:val="0043500C"/>
    <w:rsid w:val="00466E36"/>
    <w:rsid w:val="004C66C0"/>
    <w:rsid w:val="004D7D95"/>
    <w:rsid w:val="00543777"/>
    <w:rsid w:val="005F0E13"/>
    <w:rsid w:val="00737DD6"/>
    <w:rsid w:val="00776F7C"/>
    <w:rsid w:val="00787AFC"/>
    <w:rsid w:val="007E26AB"/>
    <w:rsid w:val="008138F5"/>
    <w:rsid w:val="008607FF"/>
    <w:rsid w:val="008922FD"/>
    <w:rsid w:val="008A2CF5"/>
    <w:rsid w:val="008A36EF"/>
    <w:rsid w:val="00A17CC3"/>
    <w:rsid w:val="00AA5FA1"/>
    <w:rsid w:val="00AD5BE5"/>
    <w:rsid w:val="00AF2A63"/>
    <w:rsid w:val="00B44A30"/>
    <w:rsid w:val="00BA086E"/>
    <w:rsid w:val="00BA5C6A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B7A0E"/>
    <w:rsid w:val="00F139C9"/>
    <w:rsid w:val="00F61726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68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68C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2A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A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A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A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A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68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68C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2A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A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A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A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A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St-932/2015</izvorni_sadrzaj>
    <derivirana_varijabla naziv="DomainObject.Predmet.OznakaBroj_1">St-932/2015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TOBOGAN d.o.o. za proizvodnju, građenje i trgovinu</izvorni_sadrzaj>
    <derivirana_varijabla naziv="DomainObject.Predmet.ProtustrankaFormated_1">  TOBOGAN d.o.o. za proizvodnju, građenje i trgovinu</derivirana_varijabla>
  </DomainObject.Predmet.ProtustrankaFormated>
  <DomainObject.Predmet.ProtustrankaFormatedOIB>
    <izvorni_sadrzaj>  TOBOGAN d.o.o. za proizvodnju, građenje i trgovinu, OIB 79365625796</izvorni_sadrzaj>
    <derivirana_varijabla naziv="DomainObject.Predmet.ProtustrankaFormatedOIB_1">  TOBOGAN d.o.o. za proizvodnju, građenje i trgovinu, OIB 79365625796</derivirana_varijabla>
  </DomainObject.Predmet.ProtustrankaFormatedOIB>
  <DomainObject.Predmet.ProtustrankaFormatedWithAdress>
    <izvorni_sadrzaj> TOBOGAN d.o.o. za proizvodnju, građenje i trgovinu, Put Radoševca 30, 21000 Split</izvorni_sadrzaj>
    <derivirana_varijabla naziv="DomainObject.Predmet.ProtustrankaFormatedWithAdress_1"> TOBOGAN d.o.o. za proizvodnju, građenje i trgovinu, Put Radoševca 30, 21000 Split</derivirana_varijabla>
  </DomainObject.Predmet.ProtustrankaFormatedWithAdress>
  <DomainObject.Predmet.ProtustrankaFormatedWithAdressOIB>
    <izvorni_sadrzaj> TOBOGAN d.o.o. za proizvodnju, građenje i trgovinu, OIB 79365625796, Put Radoševca 30, 21000 Split</izvorni_sadrzaj>
    <derivirana_varijabla naziv="DomainObject.Predmet.ProtustrankaFormatedWithAdressOIB_1"> TOBOGAN d.o.o. za proizvodnju, građenje i trgovinu, OIB 79365625796, Put Radoševca 30, 21000 Split</derivirana_varijabla>
  </DomainObject.Predmet.ProtustrankaFormatedWithAdressOIB>
  <DomainObject.Predmet.ProtustrankaWithAdress>
    <izvorni_sadrzaj>TOBOGAN d.o.o. za proizvodnju, građenje i trgovinu Put Radoševca 30, 21000 Split</izvorni_sadrzaj>
    <derivirana_varijabla naziv="DomainObject.Predmet.ProtustrankaWithAdress_1">TOBOGAN d.o.o. za proizvodnju, građenje i trgovinu Put Radoševca 30, 21000 Split</derivirana_varijabla>
  </DomainObject.Predmet.ProtustrankaWithAdress>
  <DomainObject.Predmet.ProtustrankaWithAdressOIB>
    <izvorni_sadrzaj>TOBOGAN d.o.o. za proizvodnju, građenje i trgovinu, OIB 79365625796, Put Radoševca 30, 21000 Split</izvorni_sadrzaj>
    <derivirana_varijabla naziv="DomainObject.Predmet.ProtustrankaWithAdressOIB_1">TOBOGAN d.o.o. za proizvodnju, građenje i trgovinu, OIB 79365625796, Put Radoševca 30, 21000 Split</derivirana_varijabla>
  </DomainObject.Predmet.ProtustrankaWithAdressOIB>
  <DomainObject.Predmet.ProtustrankaNazivFormated>
    <izvorni_sadrzaj>TOBOGAN d.o.o. za proizvodnju, građenje i trgovinu</izvorni_sadrzaj>
    <derivirana_varijabla naziv="DomainObject.Predmet.ProtustrankaNazivFormated_1">TOBOGAN d.o.o. za proizvodnju, građenje i trgovinu</derivirana_varijabla>
  </DomainObject.Predmet.ProtustrankaNazivFormated>
  <DomainObject.Predmet.ProtustrankaNazivFormatedOIB>
    <izvorni_sadrzaj>TOBOGAN d.o.o. za proizvodnju, građenje i trgovinu, OIB 79365625796</izvorni_sadrzaj>
    <derivirana_varijabla naziv="DomainObject.Predmet.ProtustrankaNazivFormatedOIB_1">TOBOGAN d.o.o. za proizvodnju, građenje i trgovinu, OIB 79365625796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5233.15</izvorni_sadrzaj>
    <derivirana_varijabla naziv="DomainObject.Predmet.TrenutnaVrijednost_1">5233.15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TOBOGAN d.o.o. za proizvodnju, građenje i trgovinu</item>
    </izvorni_sadrzaj>
    <derivirana_varijabla naziv="DomainObject.Predmet.ProtuStrankaListFormated_1">
      <item>TOBOGAN d.o.o. za proizvodnju, građenje i trgovinu</item>
    </derivirana_varijabla>
  </DomainObject.Predmet.ProtuStrankaListFormated>
  <DomainObject.Predmet.ProtuStrankaListFormatedOIB>
    <izvorni_sadrzaj>
      <item>TOBOGAN d.o.o. za proizvodnju, građenje i trgovinu, OIB 79365625796</item>
    </izvorni_sadrzaj>
    <derivirana_varijabla naziv="DomainObject.Predmet.ProtuStrankaListFormatedOIB_1">
      <item>TOBOGAN d.o.o. za proizvodnju, građenje i trgovinu, OIB 79365625796</item>
    </derivirana_varijabla>
  </DomainObject.Predmet.ProtuStrankaListFormatedOIB>
  <DomainObject.Predmet.ProtuStrankaListFormatedWithAdress>
    <izvorni_sadrzaj>
      <item>TOBOGAN d.o.o. za proizvodnju, građenje i trgovinu, Put Radoševca 30, 21000 Split</item>
    </izvorni_sadrzaj>
    <derivirana_varijabla naziv="DomainObject.Predmet.ProtuStrankaListFormatedWithAdress_1">
      <item>TOBOGAN d.o.o. za proizvodnju, građenje i trgovinu, Put Radoševca 30, 21000 Split</item>
    </derivirana_varijabla>
  </DomainObject.Predmet.ProtuStrankaListFormatedWithAdress>
  <DomainObject.Predmet.ProtuStrankaListFormatedWithAdressOIB>
    <izvorni_sadrzaj>
      <item>TOBOGAN d.o.o. za proizvodnju, građenje i trgovinu, OIB 79365625796, Put Radoševca 30, 21000 Split</item>
    </izvorni_sadrzaj>
    <derivirana_varijabla naziv="DomainObject.Predmet.ProtuStrankaListFormatedWithAdressOIB_1">
      <item>TOBOGAN d.o.o. za proizvodnju, građenje i trgovinu, OIB 79365625796, Put Radoševca 30, 21000 Split</item>
    </derivirana_varijabla>
  </DomainObject.Predmet.ProtuStrankaListFormatedWithAdressOIB>
  <DomainObject.Predmet.ProtuStrankaListNazivFormated>
    <izvorni_sadrzaj>
      <item>TOBOGAN d.o.o. za proizvodnju, građenje i trgovinu</item>
    </izvorni_sadrzaj>
    <derivirana_varijabla naziv="DomainObject.Predmet.ProtuStrankaListNazivFormated_1">
      <item>TOBOGAN d.o.o. za proizvodnju, građenje i trgovinu</item>
    </derivirana_varijabla>
  </DomainObject.Predmet.ProtuStrankaListNazivFormated>
  <DomainObject.Predmet.ProtuStrankaListNazivFormatedOIB>
    <izvorni_sadrzaj>
      <item>TOBOGAN d.o.o. za proizvodnju, građenje i trgovinu, OIB 79365625796</item>
    </izvorni_sadrzaj>
    <derivirana_varijabla naziv="DomainObject.Predmet.ProtuStrankaListNazivFormatedOIB_1">
      <item>TOBOGAN d.o.o. za proizvodnju, građenje i trgovinu, OIB 79365625796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TOBOGAN d.o.o. za proizvodnju, građenje i trgovinu</izvorni_sadrzaj>
    <derivirana_varijabla naziv="DomainObject.Predmet.ProtustrankaIDrugi_1">TOBOGAN d.o.o. za proizvodnju,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TOBOGAN d.o.o. za proizvodnju, građenje i trgovinu, OIB 79365625796, Put Radoševca 30, 21000 Split</izvorni_sadrzaj>
    <derivirana_varijabla naziv="DomainObject.Predmet.ProtustrankaIDrugiAdressOIB_1">TOBOGAN d.o.o. za proizvodnju, građenje i trgovinu, OIB 79365625796, Put Radoševca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TOBOGAN d.o.o. za proizvodnju, građenje i trgovinu</item>
      <item>FINANCIJSKA AGENCIJA, RC SPLIT</item>
    </izvorni_sadrzaj>
    <derivirana_varijabla naziv="DomainObject.Predmet.SudioniciListNaziv_1">
      <item>TOBOGAN d.o.o. za proizvodnju, građenje i trgovinu</item>
      <item>FINANCIJSKA AGENCIJA, RC SPLIT</item>
    </derivirana_varijabla>
  </DomainObject.Predmet.SudioniciListNaziv>
  <DomainObject.Predmet.SudioniciListAdressOIB>
    <izvorni_sadrzaj>
      <item>TOBOGAN d.o.o. za proizvodnju, građenje i trgovinu, OIB 79365625796, Put Radoševca 30,21000 Split</item>
      <item>FINANCIJSKA AGENCIJA, RC SPLIT, OIB 85821130368, Mažuranićevo šetalište 24 b,21000 Split</item>
    </izvorni_sadrzaj>
    <derivirana_varijabla naziv="DomainObject.Predmet.SudioniciListAdressOIB_1">
      <item>TOBOGAN d.o.o. za proizvodnju, građenje i trgovinu, OIB 79365625796, Put Radoševca 30,21000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79365625796</item>
      <item>, OIB 85821130368</item>
    </izvorni_sadrzaj>
    <derivirana_varijabla naziv="DomainObject.Predmet.SudioniciListNazivOIB_1">
      <item>, OIB 79365625796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1759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2015-11-11T08:40:00Z</dcterms:created>
  <dc:creator>Lari Glavaš</dc:creator>
  <cp:lastModifiedBy>Lari Glavaš</cp:lastModifiedBy>
  <cp:lastPrinted>2015-11-11T08:40:00Z</cp:lastPrinted>
  <dcterms:modified xmlns:xsi="http://www.w3.org/2001/XMLSchema-instance" xsi:type="dcterms:W3CDTF">2015-11-11T08:40:00Z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