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007c" w14:paraId="c0c007c" w:rsidRDefault="000F0CB4" w:rsidP="00910611" w:rsidR="000F0CB4" w:rsidRPr="00EA20E5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EA20E5">
        <w:rPr>
          <w:color w:val="FF0000"/>
        </w:rPr>
        <w:t xml:space="preserve">     </w:t>
      </w:r>
      <w:r w:rsidRPr="00EA20E5">
        <w:rPr>
          <w:noProof/>
          <w:color w:val="FF000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CB4" w:rsidP="00910611" w:rsidR="000F0CB4" w:rsidRPr="00EA20E5">
      <w:r w:rsidRPr="00EA20E5">
        <w:rPr>
          <w:rFonts w:eastAsia="MS Mincho"/>
          <w:color w:val="FF0000"/>
        </w:rPr>
        <w:t xml:space="preserve">   </w:t>
      </w:r>
      <w:r w:rsidRPr="00EA20E5">
        <w:rPr>
          <w:rFonts w:eastAsia="MS Mincho"/>
        </w:rPr>
        <w:t>REPUBLIKA HRVATSKA</w:t>
      </w:r>
    </w:p>
    <w:p w:rsidRDefault="000F0CB4" w:rsidP="00910611" w:rsidR="000F0CB4" w:rsidRPr="00EA20E5">
      <w:r w:rsidRPr="00EA20E5">
        <w:rPr>
          <w:rFonts w:eastAsia="MS Mincho"/>
        </w:rPr>
        <w:t xml:space="preserve">TRGOVAČKI SUD U </w:t>
      </w:r>
      <w:r w:rsidR="00C8345A" w:rsidRPr="00EA20E5">
        <w:rPr>
          <w:rFonts w:eastAsia="MS Mincho"/>
        </w:rPr>
        <w:t xml:space="preserve">PAZINU </w:t>
      </w:r>
    </w:p>
    <w:p w:rsidRDefault="000F0CB4" w:rsidR="000F0CB4" w:rsidRPr="00EA20E5">
      <w:pPr>
        <w:rPr>
          <w:rFonts w:eastAsia="MS Mincho"/>
        </w:rPr>
      </w:pPr>
      <w:r w:rsidRPr="00EA20E5">
        <w:rPr>
          <w:rFonts w:eastAsia="MS Mincho"/>
        </w:rPr>
        <w:t xml:space="preserve">       </w:t>
      </w:r>
      <w:r w:rsidR="0025125F" w:rsidRPr="00EA20E5">
        <w:rPr>
          <w:rFonts w:eastAsia="MS Mincho"/>
        </w:rPr>
        <w:t xml:space="preserve">       </w:t>
      </w:r>
      <w:r w:rsidR="00C8345A" w:rsidRPr="00EA20E5">
        <w:rPr>
          <w:rFonts w:eastAsia="MS Mincho"/>
        </w:rPr>
        <w:t>Drščevka 2</w:t>
      </w:r>
    </w:p>
    <w:p w:rsidRDefault="00C8345A" w:rsidP="007E04FC" w:rsidR="00C8345A" w:rsidRPr="00EA20E5">
      <w:pPr>
        <w:jc w:val="center"/>
      </w:pPr>
    </w:p>
    <w:p w:rsidRDefault="007E04FC" w:rsidP="007E04FC" w:rsidR="009B36DA" w:rsidRPr="00EA20E5">
      <w:pPr>
        <w:jc w:val="center"/>
      </w:pPr>
      <w:r w:rsidRPr="00EA20E5">
        <w:t>R E P U B L I K A   H R V A T S K A</w:t>
      </w:r>
    </w:p>
    <w:p w:rsidRDefault="00C76C87" w:rsidP="00034EB5" w:rsidR="00C76C87" w:rsidRPr="00EA20E5">
      <w:pPr>
        <w:jc w:val="both"/>
      </w:pPr>
    </w:p>
    <w:p w:rsidRDefault="00034EB5" w:rsidP="00034EB5" w:rsidR="00034EB5" w:rsidRPr="00EA20E5">
      <w:pPr>
        <w:jc w:val="center"/>
      </w:pPr>
      <w:r w:rsidRPr="00EA20E5">
        <w:t>R J E Š E N J E</w:t>
      </w:r>
    </w:p>
    <w:p w:rsidRDefault="00034EB5" w:rsidP="00034EB5" w:rsidR="00034EB5" w:rsidRPr="00EA20E5">
      <w:pPr>
        <w:jc w:val="both"/>
      </w:pPr>
    </w:p>
    <w:p w:rsidRDefault="00F4071C" w:rsidP="00F4071C" w:rsidR="00F4071C" w:rsidRPr="0048040D">
      <w:pPr>
        <w:jc w:val="both"/>
      </w:pPr>
      <w:r w:rsidRPr="00EA20E5">
        <w:tab/>
        <w:t xml:space="preserve">Trgovački sud u </w:t>
      </w:r>
      <w:r w:rsidR="00C8345A" w:rsidRPr="00EA20E5">
        <w:t>Pazinu</w:t>
      </w:r>
      <w:r w:rsidRPr="00EA20E5">
        <w:t xml:space="preserve">, po sucu pojedincu </w:t>
      </w:r>
      <w:r w:rsidR="00C8345A" w:rsidRPr="00EA20E5">
        <w:t>Damiru Rabaru</w:t>
      </w:r>
      <w:r w:rsidRPr="00EA20E5">
        <w:t xml:space="preserve">, odlučujući o prijedlogu </w:t>
      </w:r>
      <w:r w:rsidR="00990611" w:rsidRPr="00EA20E5">
        <w:t xml:space="preserve">predlagatelja </w:t>
      </w:r>
      <w:r w:rsidR="00DA7972" w:rsidRPr="00EA20E5">
        <w:t>Financijske agencije, Regionalni centar Rijeka, Podružnica Pula, Giardini 5</w:t>
      </w:r>
      <w:r w:rsidR="00990611" w:rsidRPr="00EA20E5">
        <w:t xml:space="preserve">, radi </w:t>
      </w:r>
      <w:r w:rsidR="00990611" w:rsidRPr="0048040D">
        <w:t xml:space="preserve">otvaranja stečajnog postupka nad dužnikom </w:t>
      </w:r>
      <w:r w:rsidR="00EA20E5" w:rsidRPr="0048040D">
        <w:t>DIJAMANT 1972 d. o. o. Pula, Benussijeva 2 A, OIB 57183266689, MBS 130044550</w:t>
      </w:r>
      <w:r w:rsidRPr="0048040D">
        <w:t xml:space="preserve">, </w:t>
      </w:r>
      <w:r w:rsidR="00EA20E5" w:rsidRPr="0048040D">
        <w:t>5</w:t>
      </w:r>
      <w:r w:rsidRPr="0048040D">
        <w:t xml:space="preserve">. </w:t>
      </w:r>
      <w:r w:rsidR="004D3E9E" w:rsidRPr="0048040D">
        <w:t xml:space="preserve">prosinca </w:t>
      </w:r>
      <w:r w:rsidRPr="0048040D">
        <w:t>201</w:t>
      </w:r>
      <w:r w:rsidR="00EA20E5" w:rsidRPr="0048040D">
        <w:t>8</w:t>
      </w:r>
      <w:r w:rsidRPr="0048040D">
        <w:t xml:space="preserve">. </w:t>
      </w:r>
    </w:p>
    <w:p w:rsidRDefault="008F61B4" w:rsidP="00F4071C" w:rsidR="008F61B4" w:rsidRPr="0048040D">
      <w:pPr>
        <w:jc w:val="both"/>
      </w:pPr>
    </w:p>
    <w:p w:rsidRDefault="00F4071C" w:rsidP="00F4071C" w:rsidR="00F4071C" w:rsidRPr="0048040D">
      <w:pPr>
        <w:jc w:val="center"/>
      </w:pPr>
      <w:r w:rsidRPr="0048040D">
        <w:t>r i j e š i o     j e</w:t>
      </w:r>
    </w:p>
    <w:p w:rsidRDefault="00F4071C" w:rsidP="00F4071C" w:rsidR="00F4071C" w:rsidRPr="0048040D">
      <w:pPr>
        <w:jc w:val="both"/>
      </w:pPr>
    </w:p>
    <w:p w:rsidRDefault="00F4071C" w:rsidP="0073097F" w:rsidR="00F4071C" w:rsidRPr="0048040D">
      <w:pPr>
        <w:numPr>
          <w:ilvl w:val="0"/>
          <w:numId w:val="26"/>
        </w:numPr>
        <w:jc w:val="both"/>
      </w:pPr>
      <w:r w:rsidRPr="0048040D">
        <w:t xml:space="preserve">Otvara se stečajni postupak nad dužnikom </w:t>
      </w:r>
      <w:r w:rsidR="0048040D" w:rsidRPr="0048040D">
        <w:t>DIJAMANT 1972 d. o. o. Pula, Benussijeva 2 A, OIB 57183266689, MBS 130044550</w:t>
      </w:r>
      <w:r w:rsidRPr="0048040D">
        <w:t>.</w:t>
      </w:r>
    </w:p>
    <w:p w:rsidRDefault="00F4071C" w:rsidP="00F4071C" w:rsidR="00F4071C" w:rsidRPr="00EA20E5">
      <w:pPr>
        <w:jc w:val="both"/>
        <w:rPr>
          <w:color w:val="FF0000"/>
        </w:rPr>
      </w:pPr>
    </w:p>
    <w:p w:rsidRDefault="00F4071C" w:rsidP="00A9318F" w:rsidR="00A9318F" w:rsidRPr="0048040D">
      <w:pPr>
        <w:numPr>
          <w:ilvl w:val="0"/>
          <w:numId w:val="26"/>
        </w:numPr>
        <w:jc w:val="both"/>
      </w:pPr>
      <w:r w:rsidRPr="0048040D">
        <w:t xml:space="preserve">Stečajni postupak otvoren je dana </w:t>
      </w:r>
      <w:r w:rsidR="0048040D" w:rsidRPr="0048040D">
        <w:t>5</w:t>
      </w:r>
      <w:r w:rsidRPr="0048040D">
        <w:t xml:space="preserve">. </w:t>
      </w:r>
      <w:r w:rsidR="0048040D" w:rsidRPr="0048040D">
        <w:t xml:space="preserve">prosinca </w:t>
      </w:r>
      <w:r w:rsidRPr="0048040D">
        <w:t>201</w:t>
      </w:r>
      <w:r w:rsidR="0048040D" w:rsidRPr="0048040D">
        <w:t>8</w:t>
      </w:r>
      <w:r w:rsidRPr="0048040D">
        <w:t xml:space="preserve">. godine u </w:t>
      </w:r>
      <w:r w:rsidRPr="00983DF9">
        <w:t>1</w:t>
      </w:r>
      <w:r w:rsidR="00983DF9" w:rsidRPr="00983DF9">
        <w:t>3</w:t>
      </w:r>
      <w:r w:rsidRPr="00983DF9">
        <w:t xml:space="preserve"> sati i </w:t>
      </w:r>
      <w:r w:rsidR="00983DF9" w:rsidRPr="00983DF9">
        <w:t>30</w:t>
      </w:r>
      <w:r w:rsidRPr="00983DF9">
        <w:t xml:space="preserve"> minuta,</w:t>
      </w:r>
      <w:r w:rsidRPr="00983DF9">
        <w:rPr>
          <w:i/>
          <w:u w:val="single"/>
        </w:rPr>
        <w:t xml:space="preserve"> </w:t>
      </w:r>
      <w:r w:rsidRPr="0048040D">
        <w:t xml:space="preserve">kada je ovo rješenje objavljeno na mrežnoj stranici e-Oglasna ploča suda. </w:t>
      </w:r>
    </w:p>
    <w:p w:rsidRDefault="00A9318F" w:rsidP="00A9318F" w:rsidR="00A9318F" w:rsidRPr="00EA20E5">
      <w:pPr>
        <w:ind w:left="1080"/>
        <w:jc w:val="both"/>
        <w:rPr>
          <w:color w:val="FF0000"/>
        </w:rPr>
      </w:pPr>
    </w:p>
    <w:p w:rsidRDefault="00A9318F" w:rsidP="00A9318F" w:rsidR="00B3126A">
      <w:pPr>
        <w:numPr>
          <w:ilvl w:val="0"/>
          <w:numId w:val="26"/>
        </w:numPr>
        <w:jc w:val="both"/>
      </w:pPr>
      <w:r w:rsidRPr="00FD6551">
        <w:t xml:space="preserve">Za stečajnog upravitelja imenuje se </w:t>
      </w:r>
      <w:r w:rsidR="00FD2062" w:rsidRPr="00C3501E">
        <w:t>Jasn</w:t>
      </w:r>
      <w:r w:rsidR="00FD2062">
        <w:t>a</w:t>
      </w:r>
      <w:r w:rsidR="00FD2062" w:rsidRPr="00C3501E">
        <w:t xml:space="preserve"> Kučević</w:t>
      </w:r>
      <w:r w:rsidR="00FD6551">
        <w:t>, Pula, Kaštanjer 64, OIB 89442269215.</w:t>
      </w:r>
    </w:p>
    <w:p w:rsidRDefault="00FD2062" w:rsidP="00FD2062" w:rsidR="00FD2062" w:rsidRPr="0048040D">
      <w:pPr>
        <w:ind w:left="1080"/>
        <w:jc w:val="both"/>
      </w:pPr>
    </w:p>
    <w:p w:rsidRDefault="00F4071C" w:rsidP="0073097F" w:rsidR="00F4071C" w:rsidRPr="0048040D">
      <w:pPr>
        <w:numPr>
          <w:ilvl w:val="0"/>
          <w:numId w:val="26"/>
        </w:numPr>
        <w:jc w:val="both"/>
      </w:pPr>
      <w:r w:rsidRPr="0048040D">
        <w:t xml:space="preserve">Pozivaju se vjerovnici viših isplatnih redova da u roku 60 dana od isteka osmog dana od objave oglasa o otvaranju stečajnog postupka u skladu s pravilima Stečajnog zakona o prijavi tražbina prijave svoje tražbine </w:t>
      </w:r>
      <w:r w:rsidR="00373D57" w:rsidRPr="0048040D">
        <w:t xml:space="preserve">na adresu </w:t>
      </w:r>
      <w:r w:rsidRPr="0048040D">
        <w:t>stečajno</w:t>
      </w:r>
      <w:r w:rsidR="00373D57" w:rsidRPr="0048040D">
        <w:t>g</w:t>
      </w:r>
      <w:r w:rsidRPr="0048040D">
        <w:t xml:space="preserve"> upravitelj</w:t>
      </w:r>
      <w:r w:rsidR="00373D57" w:rsidRPr="0048040D">
        <w:t>a</w:t>
      </w:r>
      <w:r w:rsidRPr="0048040D">
        <w:t>, na propisanom obrascu u dva primjerka koji sadržava podatke iz čl.</w:t>
      </w:r>
      <w:r w:rsidR="00373D57" w:rsidRPr="0048040D">
        <w:t xml:space="preserve"> </w:t>
      </w:r>
      <w:r w:rsidRPr="0048040D">
        <w:t xml:space="preserve">257. Stečajnog zakona. Prijavi tražbine u prijepisu se prilažu isprave iz kojih tražbina proizlazi, odnosno kojima se dokazuje. </w:t>
      </w:r>
    </w:p>
    <w:p w:rsidRDefault="00F4071C" w:rsidP="00F4071C" w:rsidR="00F4071C" w:rsidRPr="0048040D">
      <w:pPr>
        <w:jc w:val="both"/>
      </w:pPr>
    </w:p>
    <w:p w:rsidRDefault="00F4071C" w:rsidP="00F4071C" w:rsidR="00F4071C" w:rsidRPr="0048040D">
      <w:pPr>
        <w:jc w:val="both"/>
      </w:pPr>
      <w:r w:rsidRPr="0048040D">
        <w:t xml:space="preserve">         </w:t>
      </w:r>
      <w:r w:rsidRPr="0048040D">
        <w:tab/>
        <w:t>Tražbine se prijavljuju u kunama, te je potrebno navesti i broj žiro računa, ako se radi o pravnoj osobi.</w:t>
      </w:r>
    </w:p>
    <w:p w:rsidRDefault="00F4071C" w:rsidP="00F4071C" w:rsidR="00F4071C" w:rsidRPr="0048040D">
      <w:pPr>
        <w:jc w:val="both"/>
      </w:pPr>
    </w:p>
    <w:p w:rsidRDefault="00F4071C" w:rsidP="00F4071C" w:rsidR="00F4071C" w:rsidRPr="0048040D">
      <w:pPr>
        <w:jc w:val="both"/>
      </w:pPr>
      <w:r w:rsidRPr="0048040D">
        <w:tab/>
        <w:t>Ako se prijavljuju tražbine o kojima se vodi parnica, u prijavi treba navesti Sud pred kojim se vodi parnica s naznakom broja spisa.</w:t>
      </w:r>
    </w:p>
    <w:p w:rsidRDefault="00F4071C" w:rsidP="00F4071C" w:rsidR="00F4071C" w:rsidRPr="0048040D">
      <w:pPr>
        <w:jc w:val="both"/>
      </w:pPr>
      <w:r w:rsidRPr="0048040D">
        <w:tab/>
      </w:r>
    </w:p>
    <w:p w:rsidRDefault="001C6B89" w:rsidP="003F74BF" w:rsidR="003F74BF" w:rsidRPr="00EA20E5">
      <w:pPr>
        <w:jc w:val="both"/>
        <w:rPr>
          <w:color w:val="FF0000"/>
        </w:rPr>
      </w:pPr>
      <w:r w:rsidRPr="0048040D">
        <w:tab/>
      </w:r>
      <w:r w:rsidR="003F74BF" w:rsidRPr="0048040D">
        <w:t xml:space="preserve">Prijavi treba priložiti dokaz o plaćanju pristojbe u visini od 2% prijavljene tražbine, ali ne više od 500,00 kn i to u korist Državnog proračuna </w:t>
      </w:r>
      <w:r w:rsidR="003F74BF" w:rsidRPr="0048040D">
        <w:rPr>
          <w:bCs/>
        </w:rPr>
        <w:t>HR12 1001005 1863000160</w:t>
      </w:r>
      <w:r w:rsidR="003F74BF" w:rsidRPr="0048040D">
        <w:t xml:space="preserve"> poziv na broj 64 5045-48752-</w:t>
      </w:r>
      <w:r w:rsidR="0048040D" w:rsidRPr="0048040D">
        <w:t>3442018</w:t>
      </w:r>
      <w:r w:rsidR="003F74BF" w:rsidRPr="0048040D">
        <w:t xml:space="preserve">. Zaposlenici koji prijavljuju svoja potraživanja po osnovu rada ne moraju platiti pristojbu. </w:t>
      </w:r>
    </w:p>
    <w:p w:rsidRDefault="00F4071C" w:rsidP="00F4071C" w:rsidR="00F4071C" w:rsidRPr="0048040D">
      <w:pPr>
        <w:jc w:val="both"/>
      </w:pPr>
    </w:p>
    <w:p w:rsidRDefault="0073097F" w:rsidP="00F4071C" w:rsidR="00F4071C" w:rsidRPr="0048040D">
      <w:pPr>
        <w:jc w:val="both"/>
      </w:pPr>
      <w:r w:rsidRPr="0048040D">
        <w:tab/>
      </w:r>
      <w:r w:rsidR="00F4071C" w:rsidRPr="0048040D">
        <w:t xml:space="preserve">Samo prijave dostavljene na adresu koja je navedena u točki IV. rješenja smatraju se urednim i pravovremenim. </w:t>
      </w:r>
    </w:p>
    <w:p w:rsidRDefault="00DE16B5" w:rsidP="00F4071C" w:rsidR="00DE16B5" w:rsidRPr="0048040D">
      <w:pPr>
        <w:jc w:val="both"/>
      </w:pPr>
    </w:p>
    <w:p w:rsidRDefault="00F4071C" w:rsidP="00F4071C" w:rsidR="00F4071C" w:rsidRPr="0048040D">
      <w:pPr>
        <w:numPr>
          <w:ilvl w:val="0"/>
          <w:numId w:val="26"/>
        </w:numPr>
        <w:jc w:val="both"/>
      </w:pPr>
      <w:r w:rsidRPr="0048040D">
        <w:t>Razlučni i izlučni vjerovnici se pozivaju da u roku iz t. IV. ovog rješenja obavijeste stečajnog upravitelja o svojim pravima, sukladno odredbi čl.</w:t>
      </w:r>
      <w:r w:rsidR="005B2AF2" w:rsidRPr="0048040D">
        <w:t xml:space="preserve"> </w:t>
      </w:r>
      <w:r w:rsidRPr="0048040D">
        <w:t xml:space="preserve">258. </w:t>
      </w:r>
      <w:r w:rsidR="00A72815" w:rsidRPr="0048040D">
        <w:t>SZ-a</w:t>
      </w:r>
      <w:r w:rsidRPr="0048040D">
        <w:t>.</w:t>
      </w:r>
    </w:p>
    <w:p w:rsidRDefault="00F4071C" w:rsidP="00F4071C" w:rsidR="00F4071C" w:rsidRPr="0048040D">
      <w:pPr>
        <w:jc w:val="both"/>
      </w:pPr>
    </w:p>
    <w:p w:rsidRDefault="00F4071C" w:rsidP="00F4071C" w:rsidR="00F4071C" w:rsidRPr="0048040D">
      <w:pPr>
        <w:numPr>
          <w:ilvl w:val="0"/>
          <w:numId w:val="26"/>
        </w:numPr>
        <w:jc w:val="both"/>
      </w:pPr>
      <w:r w:rsidRPr="0048040D">
        <w:t xml:space="preserve">Pozivaju se dužnikovi dužnici da svoje obveze bez odgode ispunjavaju stečajnom upravitelju za stečajnog dužnika. </w:t>
      </w:r>
    </w:p>
    <w:p w:rsidRDefault="00F4071C" w:rsidP="00F4071C" w:rsidR="00F4071C" w:rsidRPr="0048040D">
      <w:pPr>
        <w:jc w:val="both"/>
      </w:pPr>
    </w:p>
    <w:p w:rsidRDefault="00F4071C" w:rsidP="0073097F" w:rsidR="00F4071C" w:rsidRPr="00721B8C">
      <w:pPr>
        <w:numPr>
          <w:ilvl w:val="0"/>
          <w:numId w:val="26"/>
        </w:numPr>
        <w:jc w:val="both"/>
      </w:pPr>
      <w:r w:rsidRPr="0048040D">
        <w:t xml:space="preserve">Ovo rješenje dostavlja se sudskom registru, te se određuje upis zabilježbe otvaranja stečajnog postupka nad dužnikom </w:t>
      </w:r>
      <w:r w:rsidR="0048040D" w:rsidRPr="0048040D">
        <w:t>DIJAMANT 1972 d. o. o. Pula, Benussijeva 2 A, OIB 5718326</w:t>
      </w:r>
      <w:r w:rsidR="0048040D" w:rsidRPr="00721B8C">
        <w:t>6689, MBS 130044550</w:t>
      </w:r>
      <w:r w:rsidR="0073097F" w:rsidRPr="00721B8C">
        <w:t>.</w:t>
      </w:r>
      <w:r w:rsidRPr="00721B8C">
        <w:tab/>
      </w:r>
    </w:p>
    <w:p w:rsidRDefault="00F4071C" w:rsidP="00F4071C" w:rsidR="00F4071C" w:rsidRPr="00721B8C">
      <w:pPr>
        <w:jc w:val="both"/>
        <w:rPr>
          <w:bCs/>
        </w:rPr>
      </w:pPr>
      <w:r w:rsidRPr="00721B8C">
        <w:t xml:space="preserve"> </w:t>
      </w:r>
    </w:p>
    <w:p w:rsidRDefault="00F4071C" w:rsidP="00F4071C" w:rsidR="00F4071C" w:rsidRPr="00721B8C">
      <w:pPr>
        <w:numPr>
          <w:ilvl w:val="0"/>
          <w:numId w:val="26"/>
        </w:numPr>
        <w:jc w:val="both"/>
      </w:pPr>
      <w:r w:rsidRPr="00721B8C">
        <w:t>Ispitno ročište na kojem će se ispitivati prijavljene tražbine određuje se za dan</w:t>
      </w:r>
    </w:p>
    <w:p w:rsidRDefault="0073097F" w:rsidP="0073097F" w:rsidR="0073097F" w:rsidRPr="00721B8C">
      <w:pPr>
        <w:jc w:val="center"/>
      </w:pPr>
    </w:p>
    <w:p w:rsidRDefault="00721B8C" w:rsidP="00E516D1" w:rsidR="00E516D1" w:rsidRPr="00721B8C">
      <w:pPr>
        <w:jc w:val="center"/>
      </w:pPr>
      <w:r w:rsidRPr="00721B8C">
        <w:t>7</w:t>
      </w:r>
      <w:r w:rsidR="00CE4802" w:rsidRPr="00721B8C">
        <w:t xml:space="preserve">. </w:t>
      </w:r>
      <w:r w:rsidRPr="00721B8C">
        <w:t xml:space="preserve">ožujka </w:t>
      </w:r>
      <w:r w:rsidR="00E516D1" w:rsidRPr="00721B8C">
        <w:t>201</w:t>
      </w:r>
      <w:r w:rsidR="00FD6551">
        <w:t>9</w:t>
      </w:r>
      <w:r w:rsidR="00E516D1" w:rsidRPr="00721B8C">
        <w:t xml:space="preserve">. g. u </w:t>
      </w:r>
      <w:r w:rsidRPr="00721B8C">
        <w:t>9</w:t>
      </w:r>
      <w:r w:rsidR="00E516D1" w:rsidRPr="00721B8C">
        <w:t>:00 sati,</w:t>
      </w:r>
    </w:p>
    <w:p w:rsidRDefault="00E516D1" w:rsidP="00E516D1" w:rsidR="00E516D1" w:rsidRPr="00721B8C">
      <w:pPr>
        <w:jc w:val="center"/>
      </w:pPr>
      <w:r w:rsidRPr="00721B8C">
        <w:t>sudnica broj 2,</w:t>
      </w:r>
    </w:p>
    <w:p w:rsidRDefault="00E516D1" w:rsidP="00E516D1" w:rsidR="00E516D1" w:rsidRPr="00721B8C">
      <w:pPr>
        <w:jc w:val="center"/>
      </w:pPr>
      <w:r w:rsidRPr="00721B8C">
        <w:t>u Trgovačkom sudu u Pazinu,</w:t>
      </w:r>
    </w:p>
    <w:p w:rsidRDefault="00E516D1" w:rsidP="00E516D1" w:rsidR="00E516D1" w:rsidRPr="00721B8C">
      <w:pPr>
        <w:jc w:val="center"/>
      </w:pPr>
      <w:r w:rsidRPr="00721B8C">
        <w:t xml:space="preserve">Dršćevka 1. </w:t>
      </w:r>
    </w:p>
    <w:p w:rsidRDefault="00E516D1" w:rsidP="00F4071C" w:rsidR="00E516D1" w:rsidRPr="00721B8C">
      <w:pPr>
        <w:jc w:val="both"/>
      </w:pPr>
    </w:p>
    <w:p w:rsidRDefault="00F4071C" w:rsidP="00F4071C" w:rsidR="00F4071C" w:rsidRPr="00721B8C">
      <w:pPr>
        <w:jc w:val="both"/>
      </w:pPr>
      <w:r w:rsidRPr="00721B8C">
        <w:t xml:space="preserve">      </w:t>
      </w:r>
      <w:r w:rsidR="0073097F" w:rsidRPr="00721B8C">
        <w:tab/>
      </w:r>
      <w:r w:rsidR="0073097F" w:rsidRPr="00721B8C">
        <w:tab/>
      </w:r>
      <w:r w:rsidRPr="00721B8C">
        <w:t>Ročištu mogu prisustvovati vjerovnici odnosno njihovi punomoćnici.</w:t>
      </w:r>
    </w:p>
    <w:p w:rsidRDefault="00F4071C" w:rsidP="00F4071C" w:rsidR="00F4071C" w:rsidRPr="00721B8C">
      <w:pPr>
        <w:jc w:val="both"/>
      </w:pPr>
    </w:p>
    <w:p w:rsidRDefault="00F4071C" w:rsidP="00F4071C" w:rsidR="00F4071C" w:rsidRPr="00721B8C">
      <w:pPr>
        <w:numPr>
          <w:ilvl w:val="0"/>
          <w:numId w:val="26"/>
        </w:numPr>
        <w:jc w:val="both"/>
      </w:pPr>
      <w:r w:rsidRPr="00721B8C">
        <w:t>Tablice iz čl.</w:t>
      </w:r>
      <w:r w:rsidR="005B2AF2" w:rsidRPr="00721B8C">
        <w:t xml:space="preserve"> </w:t>
      </w:r>
      <w:r w:rsidRPr="00721B8C">
        <w:t xml:space="preserve">259. st.2. </w:t>
      </w:r>
      <w:r w:rsidR="00A72815" w:rsidRPr="00721B8C">
        <w:t>SZ-a</w:t>
      </w:r>
      <w:r w:rsidRPr="00721B8C">
        <w:t xml:space="preserve"> objavit će se na mrežnoj stranici e-Oglasne ploče suda nakon isteka roka za prijavu tražbina, a najkasnije osam dana prije održavanja ispitnog ročišta.  </w:t>
      </w:r>
    </w:p>
    <w:p w:rsidRDefault="00F4071C" w:rsidP="00F4071C" w:rsidR="00F4071C" w:rsidRPr="00721B8C">
      <w:pPr>
        <w:jc w:val="both"/>
      </w:pPr>
    </w:p>
    <w:p w:rsidRDefault="00F4071C" w:rsidP="00F4071C" w:rsidR="00F4071C" w:rsidRPr="00721B8C">
      <w:pPr>
        <w:numPr>
          <w:ilvl w:val="0"/>
          <w:numId w:val="26"/>
        </w:numPr>
        <w:jc w:val="both"/>
      </w:pPr>
      <w:r w:rsidRPr="00721B8C">
        <w:t>Prijave tražbina i isprave izložit će se u pisarnici suda, soba 3, na uvid sudionicima, nakon isteka roka za prijavu tražbina, a najkasnije osam dana prije održavanja ispitnog ročišta (čl.</w:t>
      </w:r>
      <w:r w:rsidR="005B2AF2" w:rsidRPr="00721B8C">
        <w:t xml:space="preserve"> </w:t>
      </w:r>
      <w:r w:rsidRPr="00721B8C">
        <w:t xml:space="preserve">259. st.3. </w:t>
      </w:r>
      <w:r w:rsidR="00A72815" w:rsidRPr="00721B8C">
        <w:t>SZ-a</w:t>
      </w:r>
      <w:r w:rsidRPr="00721B8C">
        <w:t xml:space="preserve">). </w:t>
      </w:r>
    </w:p>
    <w:p w:rsidRDefault="00F4071C" w:rsidP="00F4071C" w:rsidR="00F4071C" w:rsidRPr="00721B8C">
      <w:pPr>
        <w:jc w:val="both"/>
      </w:pPr>
    </w:p>
    <w:p w:rsidRDefault="00F4071C" w:rsidP="00F4071C" w:rsidR="00F4071C" w:rsidRPr="00721B8C">
      <w:pPr>
        <w:numPr>
          <w:ilvl w:val="0"/>
          <w:numId w:val="26"/>
        </w:numPr>
        <w:jc w:val="both"/>
      </w:pPr>
      <w:r w:rsidRPr="00721B8C">
        <w:t>Izvještajno ročište na kojem će se na temelju izvješća stečajnog upravitelja odlučivati o daljnjem tijeku stečajnog postupka određuje se za dan</w:t>
      </w:r>
    </w:p>
    <w:p w:rsidRDefault="0073097F" w:rsidP="0073097F" w:rsidR="0073097F" w:rsidRPr="00721B8C">
      <w:pPr>
        <w:pStyle w:val="Odlomakpopisa"/>
      </w:pPr>
    </w:p>
    <w:p w:rsidRDefault="00FD6551" w:rsidP="00DA32F0" w:rsidR="00DA32F0" w:rsidRPr="00721B8C">
      <w:pPr>
        <w:jc w:val="center"/>
      </w:pPr>
      <w:r>
        <w:t>7. ožujka 2019</w:t>
      </w:r>
      <w:r w:rsidR="00721B8C" w:rsidRPr="00721B8C">
        <w:t>. g. u 9</w:t>
      </w:r>
      <w:r w:rsidR="00DA32F0" w:rsidRPr="00721B8C">
        <w:t>:</w:t>
      </w:r>
      <w:r w:rsidR="00721B8C" w:rsidRPr="00721B8C">
        <w:t>15</w:t>
      </w:r>
      <w:r w:rsidR="00DA32F0" w:rsidRPr="00721B8C">
        <w:t xml:space="preserve"> sati,</w:t>
      </w:r>
    </w:p>
    <w:p w:rsidRDefault="00E516D1" w:rsidP="00E516D1" w:rsidR="00E516D1" w:rsidRPr="00721B8C">
      <w:pPr>
        <w:jc w:val="center"/>
      </w:pPr>
      <w:r w:rsidRPr="00721B8C">
        <w:t>sudnica broj 2</w:t>
      </w:r>
    </w:p>
    <w:p w:rsidRDefault="00E516D1" w:rsidP="00E516D1" w:rsidR="00E516D1" w:rsidRPr="0048040D">
      <w:pPr>
        <w:jc w:val="center"/>
      </w:pPr>
      <w:r w:rsidRPr="0048040D">
        <w:t>u Trgovačkom sudu u Pazinu,</w:t>
      </w:r>
    </w:p>
    <w:p w:rsidRDefault="00E516D1" w:rsidP="00E516D1" w:rsidR="00E516D1" w:rsidRPr="0048040D">
      <w:pPr>
        <w:jc w:val="center"/>
      </w:pPr>
      <w:r w:rsidRPr="0048040D">
        <w:t>Dršćevka 1.</w:t>
      </w:r>
    </w:p>
    <w:p w:rsidRDefault="005927E2" w:rsidP="005927E2" w:rsidR="005927E2" w:rsidRPr="00093E51">
      <w:pPr>
        <w:jc w:val="center"/>
        <w:rPr>
          <w:b/>
        </w:rPr>
      </w:pPr>
    </w:p>
    <w:p w:rsidRDefault="005927E2" w:rsidP="005927E2" w:rsidR="005927E2" w:rsidRPr="00721B8C">
      <w:pPr>
        <w:jc w:val="both"/>
      </w:pPr>
      <w:r w:rsidRPr="00093E51">
        <w:t xml:space="preserve">      XII. Nalaže se Općinsko</w:t>
      </w:r>
      <w:r w:rsidR="004524AF" w:rsidRPr="00093E51">
        <w:t>m</w:t>
      </w:r>
      <w:r w:rsidRPr="00093E51">
        <w:t xml:space="preserve"> sud</w:t>
      </w:r>
      <w:r w:rsidR="004524AF" w:rsidRPr="00093E51">
        <w:t>u</w:t>
      </w:r>
      <w:r w:rsidRPr="00093E51">
        <w:t xml:space="preserve"> u Puli, Zemljišnoknjižnom odjelu </w:t>
      </w:r>
      <w:r w:rsidR="00093E51" w:rsidRPr="00093E51">
        <w:t>Pula</w:t>
      </w:r>
      <w:r w:rsidRPr="00093E51">
        <w:t xml:space="preserve">, da izvrši zabilježbu otvaranja stečajnog postupka nad dužnikom </w:t>
      </w:r>
      <w:r w:rsidR="00093E51" w:rsidRPr="0048040D">
        <w:t xml:space="preserve">DIJAMANT 1972 d. o. o. Pula, </w:t>
      </w:r>
      <w:r w:rsidR="00093E51" w:rsidRPr="00721B8C">
        <w:t>Benussijeva 2 A, OIB 57183266689,</w:t>
      </w:r>
      <w:r w:rsidRPr="00721B8C">
        <w:t xml:space="preserve"> na teret:</w:t>
      </w:r>
    </w:p>
    <w:p w:rsidRDefault="007123D1" w:rsidP="005927E2" w:rsidR="004524AF" w:rsidRPr="00823135">
      <w:pPr>
        <w:jc w:val="both"/>
      </w:pPr>
      <w:r w:rsidRPr="00823135">
        <w:tab/>
      </w:r>
      <w:r w:rsidR="005927E2" w:rsidRPr="00823135">
        <w:t xml:space="preserve">- k.č.br. </w:t>
      </w:r>
      <w:r w:rsidR="00093E51" w:rsidRPr="00823135">
        <w:t>5136/8</w:t>
      </w:r>
      <w:r w:rsidR="005927E2" w:rsidRPr="00823135">
        <w:t>, upisan</w:t>
      </w:r>
      <w:r w:rsidR="00CE501D" w:rsidRPr="00823135">
        <w:t>e</w:t>
      </w:r>
      <w:r w:rsidR="005927E2" w:rsidRPr="00823135">
        <w:t xml:space="preserve"> u z.k. ul. </w:t>
      </w:r>
      <w:r w:rsidR="00823135" w:rsidRPr="00823135">
        <w:t>1919</w:t>
      </w:r>
      <w:r w:rsidR="004524AF" w:rsidRPr="00823135">
        <w:t xml:space="preserve"> </w:t>
      </w:r>
      <w:r w:rsidR="005927E2" w:rsidRPr="00823135">
        <w:t xml:space="preserve">k.o. </w:t>
      </w:r>
      <w:r w:rsidR="00823135" w:rsidRPr="00823135">
        <w:t>Pula</w:t>
      </w:r>
      <w:r w:rsidR="005927E2" w:rsidRPr="00823135">
        <w:t>,</w:t>
      </w:r>
      <w:r w:rsidR="004524AF" w:rsidRPr="00823135">
        <w:t xml:space="preserve"> koji se sastoji od:</w:t>
      </w:r>
    </w:p>
    <w:p w:rsidRDefault="004524AF" w:rsidP="00823135" w:rsidR="00823135" w:rsidRPr="00823135">
      <w:pPr>
        <w:jc w:val="both"/>
      </w:pPr>
      <w:r w:rsidRPr="00823135">
        <w:tab/>
      </w:r>
      <w:r w:rsidR="00823135" w:rsidRPr="00823135">
        <w:t xml:space="preserve"> 18. Suvlasnički dio: 77/940 ETAŽNO VLASNIŠTVO (E-18) s kojim je povezano pravo vlasništva na -S- posebni dio zgrade i to stan oznake S4-I - u potkrovlju, koji se sastoji od hodnika, kuhinje i blagovaonice, dnevnog boravka, kupatila, dvije sobe, WC-a, balkona, spremišta u suterenu, ukupne površine 77,78 m2,  obojan tamno ljubičastom bojom u planu posebnih dijelova zgrade.   </w:t>
      </w:r>
    </w:p>
    <w:p w:rsidRDefault="00F4071C" w:rsidP="00F4071C" w:rsidR="00F4071C" w:rsidRPr="00AB6E7A">
      <w:pPr>
        <w:jc w:val="both"/>
      </w:pPr>
    </w:p>
    <w:p w:rsidRDefault="00F4071C" w:rsidP="0073097F" w:rsidR="00F4071C" w:rsidRPr="00AB6E7A">
      <w:pPr>
        <w:jc w:val="center"/>
      </w:pPr>
      <w:r w:rsidRPr="00AB6E7A">
        <w:t>Obrazloženje</w:t>
      </w:r>
    </w:p>
    <w:p w:rsidRDefault="00DA1AD8" w:rsidP="00DE16B5" w:rsidR="00DA1AD8" w:rsidRPr="00AB6E7A">
      <w:pPr>
        <w:jc w:val="both"/>
      </w:pPr>
    </w:p>
    <w:p w:rsidRDefault="00B6653F" w:rsidP="00B6653F" w:rsidR="00B6653F" w:rsidRPr="00AB6E7A">
      <w:pPr>
        <w:ind w:firstLine="709"/>
        <w:jc w:val="both"/>
      </w:pPr>
      <w:r w:rsidRPr="00AB6E7A">
        <w:t xml:space="preserve">Financijska agencija podnijela je, na temelju odredbe čl. </w:t>
      </w:r>
      <w:r w:rsidR="00AB6E7A" w:rsidRPr="00AB6E7A">
        <w:t>429</w:t>
      </w:r>
      <w:r w:rsidRPr="00AB6E7A">
        <w:t>. st. 1. Stečajnog zakona (“Narodne novine” broj 71/15, dalje: SZ), zahtjev za provedbu skraćenog stečajnog postupka nad dužnikom.</w:t>
      </w:r>
    </w:p>
    <w:p w:rsidRDefault="00B6653F" w:rsidP="00B6653F" w:rsidR="00B6653F" w:rsidRPr="00AB6E7A">
      <w:pPr>
        <w:jc w:val="both"/>
      </w:pPr>
    </w:p>
    <w:p w:rsidRDefault="00B6653F" w:rsidP="00B6653F" w:rsidR="00B6653F" w:rsidRPr="00AB6E7A">
      <w:pPr>
        <w:ind w:firstLine="709"/>
        <w:jc w:val="both"/>
      </w:pPr>
      <w:r w:rsidRPr="00AB6E7A">
        <w:t xml:space="preserve">S obzirom na to da su bile ispunjene pretpostavke, sud </w:t>
      </w:r>
      <w:r w:rsidRPr="00FD6551">
        <w:t xml:space="preserve">je </w:t>
      </w:r>
      <w:r w:rsidR="00FD6551" w:rsidRPr="00FD6551">
        <w:t>21. veljače</w:t>
      </w:r>
      <w:r w:rsidRPr="00FD6551">
        <w:t xml:space="preserve"> 2017. objavio oglas kojim je, među ostalim, pozvao vjerovnike dužnika najkasnije u roku od 45 dana </w:t>
      </w:r>
      <w:r w:rsidRPr="00AB6E7A">
        <w:t>od dana objave oglasa predložiti otvaranje stečajnog postupka i po pozivu suda predujmiti sredstva za namirenje troškova postupka.</w:t>
      </w:r>
    </w:p>
    <w:p w:rsidRDefault="00B6653F" w:rsidP="00B6653F" w:rsidR="00B6653F" w:rsidRPr="00EA20E5">
      <w:pPr>
        <w:jc w:val="both"/>
        <w:rPr>
          <w:color w:val="FF0000"/>
        </w:rPr>
      </w:pPr>
    </w:p>
    <w:p w:rsidRDefault="00B6653F" w:rsidP="009539EA" w:rsidR="009539EA" w:rsidRPr="00DF686C">
      <w:pPr>
        <w:jc w:val="both"/>
      </w:pPr>
      <w:r w:rsidRPr="00DF686C">
        <w:tab/>
        <w:t xml:space="preserve">Vjerovnik </w:t>
      </w:r>
      <w:r w:rsidR="00FD6551">
        <w:t>Republika Hrvatska, Ministarstvo financija, Porezna uprava, Područni ured Pazin, OIB: 52634238587, zastupana po Županijskom državnom odvjetništvu u Puli-Pola</w:t>
      </w:r>
      <w:r w:rsidRPr="00DF686C">
        <w:t xml:space="preserve">, predložio je otvaranje stečajnog postupka nad </w:t>
      </w:r>
      <w:r w:rsidR="00823135" w:rsidRPr="00DF686C">
        <w:t>dužnikom</w:t>
      </w:r>
      <w:r w:rsidR="007A767C" w:rsidRPr="00DF686C">
        <w:t xml:space="preserve"> </w:t>
      </w:r>
      <w:r w:rsidRPr="00DF686C">
        <w:t xml:space="preserve">navodeći u bitnome da prema dužnik prema njemu ima </w:t>
      </w:r>
      <w:r w:rsidR="00B77795" w:rsidRPr="00DF686C">
        <w:t>4.163.209,18</w:t>
      </w:r>
      <w:r w:rsidRPr="00DF686C">
        <w:t xml:space="preserve"> kn neizmirenih dospjelih obveza na dan </w:t>
      </w:r>
      <w:r w:rsidR="00B77795" w:rsidRPr="00DF686C">
        <w:t>12</w:t>
      </w:r>
      <w:r w:rsidRPr="00DF686C">
        <w:t xml:space="preserve">. </w:t>
      </w:r>
      <w:r w:rsidR="00B77795" w:rsidRPr="00DF686C">
        <w:t xml:space="preserve">ožujka </w:t>
      </w:r>
      <w:r w:rsidRPr="00DF686C">
        <w:t>201</w:t>
      </w:r>
      <w:r w:rsidR="00B77795" w:rsidRPr="00DF686C">
        <w:t>8</w:t>
      </w:r>
      <w:r w:rsidRPr="00DF686C">
        <w:t xml:space="preserve">. Vjerojatnost tražbine dokazana je </w:t>
      </w:r>
      <w:r w:rsidR="001F1986" w:rsidRPr="00DF686C">
        <w:t>rješenjem o porezu na dodanu vrijednost</w:t>
      </w:r>
      <w:r w:rsidR="00C87DB9" w:rsidRPr="00DF686C">
        <w:t>.</w:t>
      </w:r>
      <w:r w:rsidRPr="00DF686C">
        <w:t xml:space="preserve"> Na okolnost nesposobnosti za plaćanje dostavljen je podatak FINA-e od </w:t>
      </w:r>
      <w:r w:rsidR="00DF686C" w:rsidRPr="00DF686C">
        <w:t>5</w:t>
      </w:r>
      <w:r w:rsidRPr="00DF686C">
        <w:t xml:space="preserve">. </w:t>
      </w:r>
      <w:r w:rsidR="00DF686C" w:rsidRPr="00DF686C">
        <w:t xml:space="preserve">veljače </w:t>
      </w:r>
      <w:r w:rsidRPr="00DF686C">
        <w:t>201</w:t>
      </w:r>
      <w:r w:rsidR="00DF686C" w:rsidRPr="00DF686C">
        <w:t>8</w:t>
      </w:r>
      <w:r w:rsidRPr="00DF686C">
        <w:t xml:space="preserve">.  </w:t>
      </w:r>
    </w:p>
    <w:p w:rsidRDefault="009539EA" w:rsidP="009539EA" w:rsidR="009539EA">
      <w:pPr>
        <w:jc w:val="both"/>
        <w:rPr>
          <w:color w:val="FF0000"/>
        </w:rPr>
      </w:pPr>
    </w:p>
    <w:p w:rsidRDefault="009539EA" w:rsidP="00BE35D6" w:rsidR="00BE35D6">
      <w:pPr>
        <w:jc w:val="both"/>
      </w:pPr>
      <w:r>
        <w:rPr>
          <w:color w:val="FF0000"/>
        </w:rPr>
        <w:tab/>
      </w:r>
      <w:r>
        <w:t xml:space="preserve">Rješenjem posl. br. </w:t>
      </w:r>
      <w:r w:rsidRPr="007E04FC">
        <w:t>1 St-</w:t>
      </w:r>
      <w:r>
        <w:t>344/</w:t>
      </w:r>
      <w:r w:rsidR="00FD6551" w:rsidRPr="00FD6551">
        <w:t>2018-8</w:t>
      </w:r>
      <w:r w:rsidRPr="00FD6551">
        <w:t xml:space="preserve"> </w:t>
      </w:r>
      <w:r>
        <w:t>od 17. rujna 2018. pokrenut je prethodni postupak radi utvrđivanja uvjeta za otvaranje stečajnog postupk</w:t>
      </w:r>
      <w:r w:rsidR="00DF686C">
        <w:t>a nad dužnikom DIJAMANT 1972 d.o.</w:t>
      </w:r>
      <w:r>
        <w:t xml:space="preserve">o. Pula, Benussijeva 2 A, OIB 57183266689, MBS 130044550, te je za privremenog stečajnog upravitelja imenovana Jasna Kučević iz Pule, Kaštanjer 64. </w:t>
      </w:r>
    </w:p>
    <w:p w:rsidRDefault="00BE35D6" w:rsidP="00BE35D6" w:rsidR="00BE35D6">
      <w:pPr>
        <w:jc w:val="both"/>
      </w:pPr>
    </w:p>
    <w:p w:rsidRDefault="00BE35D6" w:rsidP="00BE35D6" w:rsidR="00B6653F">
      <w:pPr>
        <w:jc w:val="both"/>
      </w:pPr>
      <w:r>
        <w:tab/>
      </w:r>
      <w:r w:rsidR="00B6653F" w:rsidRPr="00A77FAC">
        <w:t>U prethodnom postupku</w:t>
      </w:r>
      <w:r>
        <w:t>, a napose iz i</w:t>
      </w:r>
      <w:r w:rsidR="00A34EEA">
        <w:t>z</w:t>
      </w:r>
      <w:r>
        <w:t xml:space="preserve">vješća privremene stečajne upraviteljice, </w:t>
      </w:r>
      <w:r w:rsidR="00B6653F" w:rsidRPr="00A77FAC">
        <w:t xml:space="preserve"> utvrđeno je postojanje stečajnog razloga nesposobnosti za plaća</w:t>
      </w:r>
      <w:r w:rsidR="00B6653F" w:rsidRPr="00FD2062">
        <w:t xml:space="preserve">nje, kojeg je već predlagatelj dokazao temeljem podataka FINA-e, prema kojima je na dan </w:t>
      </w:r>
      <w:r w:rsidR="00FD2062" w:rsidRPr="00FD2062">
        <w:t>2</w:t>
      </w:r>
      <w:r w:rsidR="00F85CDC" w:rsidRPr="00FD2062">
        <w:t xml:space="preserve">. </w:t>
      </w:r>
      <w:r w:rsidR="00FD2062" w:rsidRPr="00FD2062">
        <w:t xml:space="preserve">veljače </w:t>
      </w:r>
      <w:r w:rsidR="00F85CDC" w:rsidRPr="00FD2062">
        <w:t>201</w:t>
      </w:r>
      <w:r w:rsidR="00FD2062" w:rsidRPr="00FD2062">
        <w:t>8</w:t>
      </w:r>
      <w:r w:rsidR="00F85CDC" w:rsidRPr="00FD2062">
        <w:t>.</w:t>
      </w:r>
      <w:r w:rsidR="00B6653F" w:rsidRPr="00FD2062">
        <w:t xml:space="preserve"> dužnik imao evidentirane nepodmirene obveze u Očevidniku redoslijeda plaćanja u iznosu od </w:t>
      </w:r>
      <w:r w:rsidR="00FD2062" w:rsidRPr="00FD2062">
        <w:t>4.152.511.85</w:t>
      </w:r>
      <w:r w:rsidR="00B6653F" w:rsidRPr="00FD2062">
        <w:t xml:space="preserve"> kn i trajanje neprekidne blokade </w:t>
      </w:r>
      <w:r w:rsidR="00F85CDC" w:rsidRPr="00FD2062">
        <w:t xml:space="preserve">duže </w:t>
      </w:r>
      <w:r w:rsidR="00B6653F" w:rsidRPr="00FD2062">
        <w:t xml:space="preserve">od </w:t>
      </w:r>
      <w:r w:rsidR="00F85CDC" w:rsidRPr="00FD2062">
        <w:t xml:space="preserve">120 </w:t>
      </w:r>
      <w:r w:rsidR="00B6653F" w:rsidRPr="00FD2062">
        <w:t>dana (čl. 6. st. 2. u svezi s čl. 6. st. 1., st. 2.t.1. i st. 4. SZ-a).</w:t>
      </w:r>
    </w:p>
    <w:p w:rsidRDefault="00BE35D6" w:rsidP="00BE35D6" w:rsidR="00BE35D6">
      <w:pPr>
        <w:jc w:val="both"/>
      </w:pPr>
    </w:p>
    <w:p w:rsidRDefault="00BE35D6" w:rsidP="00BE35D6" w:rsidR="00BE35D6" w:rsidRPr="00A77FAC">
      <w:pPr>
        <w:jc w:val="both"/>
      </w:pPr>
      <w:r>
        <w:tab/>
        <w:t xml:space="preserve">Imovina društva sastoji se od </w:t>
      </w:r>
      <w:r w:rsidR="00A257B5">
        <w:t>nekretnina koje su prodane u ovršnom postupku koji se vodi kod Općinskog suda u Puli pod posl. brojem Ovr-4268/17</w:t>
      </w:r>
      <w:r w:rsidR="001135E7">
        <w:t>. P</w:t>
      </w:r>
      <w:r w:rsidR="00A257B5">
        <w:t xml:space="preserve">redmet </w:t>
      </w:r>
      <w:r w:rsidR="001135E7">
        <w:t xml:space="preserve">je </w:t>
      </w:r>
      <w:r w:rsidR="00A257B5">
        <w:t xml:space="preserve">po žalbenom postupku dostavljen Županijskom sudu u Sisku te se isti vodi pod posl. brojem Gž- Ovr435/2018. Odluka još nije donesena. </w:t>
      </w:r>
    </w:p>
    <w:p w:rsidRDefault="00B6653F" w:rsidP="00B6653F" w:rsidR="00B6653F" w:rsidRPr="00EA20E5">
      <w:pPr>
        <w:ind w:firstLine="709"/>
        <w:jc w:val="both"/>
        <w:rPr>
          <w:color w:val="FF0000"/>
        </w:rPr>
      </w:pPr>
    </w:p>
    <w:p w:rsidRDefault="00B6653F" w:rsidP="00B6653F" w:rsidR="00B6653F" w:rsidRPr="00C3501E">
      <w:pPr>
        <w:ind w:firstLine="708"/>
        <w:jc w:val="both"/>
      </w:pPr>
      <w:r w:rsidRPr="00C3501E">
        <w:t>Sud je stečajn</w:t>
      </w:r>
      <w:r w:rsidR="00A34EEA" w:rsidRPr="00C3501E">
        <w:t>u</w:t>
      </w:r>
      <w:r w:rsidRPr="00C3501E">
        <w:t xml:space="preserve"> upravitelj</w:t>
      </w:r>
      <w:r w:rsidR="00A34EEA" w:rsidRPr="00C3501E">
        <w:t>icu</w:t>
      </w:r>
      <w:r w:rsidRPr="00C3501E">
        <w:t xml:space="preserve"> </w:t>
      </w:r>
      <w:r w:rsidR="00A34EEA" w:rsidRPr="00C3501E">
        <w:t xml:space="preserve">Jasnu Kučević </w:t>
      </w:r>
      <w:r w:rsidRPr="00C3501E">
        <w:t xml:space="preserve">imenovao u skladu sa čl. 84. st. 1. i 85. st. </w:t>
      </w:r>
      <w:r w:rsidR="00C3501E" w:rsidRPr="00C3501E">
        <w:t>2</w:t>
      </w:r>
      <w:r w:rsidRPr="00C3501E">
        <w:t>. SZ-a (točka II. izreke).</w:t>
      </w:r>
    </w:p>
    <w:p w:rsidRDefault="00B6653F" w:rsidP="00B6653F" w:rsidR="00B6653F" w:rsidRPr="00EA20E5">
      <w:pPr>
        <w:ind w:firstLine="708"/>
        <w:jc w:val="both"/>
        <w:rPr>
          <w:color w:val="FF0000"/>
        </w:rPr>
      </w:pPr>
    </w:p>
    <w:p w:rsidRDefault="00B6653F" w:rsidP="00B6653F" w:rsidR="00B6653F" w:rsidRPr="00A77FAC">
      <w:pPr>
        <w:jc w:val="both"/>
      </w:pPr>
      <w:r w:rsidRPr="00A77FAC">
        <w:tab/>
        <w:t xml:space="preserve">Temeljem čl. 133. st. 5. i st. 6. SZ-a sud je zakazao ispitno i izvještajno ročište. </w:t>
      </w:r>
    </w:p>
    <w:p w:rsidRDefault="00B6653F" w:rsidP="00B6653F" w:rsidR="00B6653F" w:rsidRPr="00A77FAC">
      <w:pPr>
        <w:jc w:val="both"/>
      </w:pPr>
      <w:r w:rsidRPr="00A77FAC">
        <w:tab/>
      </w:r>
    </w:p>
    <w:p w:rsidRDefault="00B6653F" w:rsidP="00B6653F" w:rsidR="00B6653F" w:rsidRPr="00A77FAC">
      <w:pPr>
        <w:jc w:val="both"/>
      </w:pPr>
      <w:r w:rsidRPr="00A77FAC">
        <w:tab/>
        <w:t>Temeljem čl. 131. st. 2. SZ-a naloženo je nadležnom zemljišnoknjižnom odjelu da izvrši upis zabilježbe otvaranja stečajnog postupka.</w:t>
      </w:r>
    </w:p>
    <w:p w:rsidRDefault="00B6653F" w:rsidP="00B6653F" w:rsidR="00B6653F" w:rsidRPr="00A77FAC"/>
    <w:p w:rsidRDefault="00B6653F" w:rsidP="00B6653F" w:rsidR="00B6653F" w:rsidRPr="00A77FAC">
      <w:pPr>
        <w:jc w:val="both"/>
      </w:pPr>
      <w:r w:rsidRPr="00A77FAC">
        <w:tab/>
        <w:t xml:space="preserve">Slijedom navedenog, na temelju odredbe čl. 129. i 130. SZ-a odlučeno je kao u izreci ovog rješenja. </w:t>
      </w:r>
    </w:p>
    <w:p w:rsidRDefault="00F4071C" w:rsidP="00F4071C" w:rsidR="00F4071C" w:rsidRPr="00EA20E5">
      <w:pPr>
        <w:jc w:val="both"/>
        <w:rPr>
          <w:color w:val="FF0000"/>
        </w:rPr>
      </w:pPr>
    </w:p>
    <w:p w:rsidRDefault="00F4071C" w:rsidP="0073097F" w:rsidR="00F4071C" w:rsidRPr="00A77FAC">
      <w:pPr>
        <w:jc w:val="center"/>
      </w:pPr>
      <w:r w:rsidRPr="00A77FAC">
        <w:t xml:space="preserve">U </w:t>
      </w:r>
      <w:r w:rsidR="00031A84" w:rsidRPr="00A77FAC">
        <w:t>Pazinu</w:t>
      </w:r>
      <w:r w:rsidRPr="00A77FAC">
        <w:t xml:space="preserve">, </w:t>
      </w:r>
      <w:r w:rsidR="00A77FAC">
        <w:t>5</w:t>
      </w:r>
      <w:r w:rsidRPr="00A77FAC">
        <w:t xml:space="preserve">. </w:t>
      </w:r>
      <w:r w:rsidR="00DC7D76" w:rsidRPr="00A77FAC">
        <w:t>prosinca</w:t>
      </w:r>
      <w:r w:rsidR="008B039B" w:rsidRPr="00A77FAC">
        <w:t xml:space="preserve"> </w:t>
      </w:r>
      <w:r w:rsidR="00744E77" w:rsidRPr="00A77FAC">
        <w:t>201</w:t>
      </w:r>
      <w:r w:rsidR="00A77FAC">
        <w:t>8</w:t>
      </w:r>
      <w:r w:rsidR="00744E77" w:rsidRPr="00A77FAC">
        <w:t>.</w:t>
      </w:r>
    </w:p>
    <w:p w:rsidRDefault="00031A84" w:rsidP="00EB5EAA" w:rsidR="00031A84" w:rsidRPr="00A77FAC">
      <w:pPr>
        <w:jc w:val="right"/>
      </w:pPr>
    </w:p>
    <w:p w:rsidRDefault="009A23B2" w:rsidP="009A23B2" w:rsidR="00042D9D" w:rsidRPr="00A77FAC">
      <w:pPr>
        <w:jc w:val="both"/>
      </w:pPr>
      <w:r w:rsidRPr="00A77FAC">
        <w:tab/>
      </w:r>
      <w:r w:rsidRPr="00A77FAC">
        <w:tab/>
      </w:r>
      <w:r w:rsidRPr="00A77FAC">
        <w:tab/>
      </w:r>
      <w:r w:rsidRPr="00A77FAC">
        <w:tab/>
      </w:r>
      <w:r w:rsidRPr="00A77FAC">
        <w:tab/>
      </w:r>
      <w:r w:rsidR="00FD6551">
        <w:tab/>
      </w:r>
      <w:r w:rsidR="00FD6551">
        <w:tab/>
      </w:r>
      <w:r w:rsidR="00FD6551">
        <w:tab/>
      </w:r>
      <w:r w:rsidR="00FD6551">
        <w:tab/>
      </w:r>
      <w:r w:rsidR="00FD6551">
        <w:tab/>
      </w:r>
      <w:r w:rsidR="00FD6551">
        <w:tab/>
        <w:t xml:space="preserve">  </w:t>
      </w:r>
      <w:r w:rsidR="00F4071C" w:rsidRPr="00A77FAC">
        <w:t>Sudac</w:t>
      </w:r>
    </w:p>
    <w:p w:rsidRDefault="00F4071C" w:rsidP="000F0CB4" w:rsidR="00EB5EAA" w:rsidRPr="00A77FAC">
      <w:pPr>
        <w:ind w:firstLine="708" w:left="1416"/>
        <w:jc w:val="right"/>
      </w:pPr>
      <w:r w:rsidRPr="00A77FAC">
        <w:t xml:space="preserve">                                                                                  Da</w:t>
      </w:r>
      <w:r w:rsidR="009A23B2" w:rsidRPr="00A77FAC">
        <w:t>mir Rabar</w:t>
      </w:r>
      <w:r w:rsidR="00210FF7">
        <w:t>, v.r.</w:t>
      </w:r>
    </w:p>
    <w:p w:rsidRDefault="00042D9D" w:rsidP="000F0CB4" w:rsidR="00042D9D">
      <w:pPr>
        <w:ind w:firstLine="708" w:left="1416"/>
        <w:jc w:val="right"/>
      </w:pPr>
    </w:p>
    <w:p w:rsidRDefault="00FD6551" w:rsidP="000F0CB4" w:rsidR="00FD6551" w:rsidRPr="00A77FAC">
      <w:pPr>
        <w:ind w:firstLine="708" w:left="1416"/>
        <w:jc w:val="right"/>
      </w:pPr>
    </w:p>
    <w:p w:rsidRDefault="00F4071C" w:rsidP="00F4071C" w:rsidR="00F4071C" w:rsidRPr="00A77FAC">
      <w:pPr>
        <w:jc w:val="both"/>
      </w:pPr>
      <w:r w:rsidRPr="00A77FAC">
        <w:t>UPUTA O PRAVNOM LIJEKU:</w:t>
      </w:r>
    </w:p>
    <w:p w:rsidRDefault="00F4071C" w:rsidP="00F4071C" w:rsidR="00F4071C" w:rsidRPr="00A77FAC">
      <w:pPr>
        <w:jc w:val="both"/>
      </w:pPr>
      <w:r w:rsidRPr="00A77FA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3D4BED" w:rsidRPr="00A77FAC">
        <w:t xml:space="preserve"> </w:t>
      </w:r>
      <w:r w:rsidRPr="00A77FAC">
        <w:t>128. st.</w:t>
      </w:r>
      <w:r w:rsidR="003D4BED" w:rsidRPr="00A77FAC">
        <w:t xml:space="preserve"> </w:t>
      </w:r>
      <w:r w:rsidRPr="00A77FAC">
        <w:t xml:space="preserve">8. SZ-a). </w:t>
      </w:r>
    </w:p>
    <w:p w:rsidRDefault="00F4071C" w:rsidP="00F4071C" w:rsidR="00F4071C" w:rsidRPr="00A77FAC">
      <w:pPr>
        <w:jc w:val="both"/>
      </w:pPr>
      <w:r w:rsidRPr="00A77FAC">
        <w:t xml:space="preserve">Žalba se podnosi istekom osmoga dana od dana objave pismena na mrežnoj stranici e-Oglasna ploča suda, a o žalbi odlučuje Visoki trgovački sud Republike Hrvatske. </w:t>
      </w:r>
    </w:p>
    <w:p w:rsidRDefault="00F4071C" w:rsidP="00F4071C" w:rsidR="00F4071C" w:rsidRPr="00A77FAC">
      <w:pPr>
        <w:jc w:val="both"/>
        <w:rPr>
          <w:sz w:val="20"/>
        </w:rPr>
      </w:pPr>
    </w:p>
    <w:p w:rsidRDefault="00356070" w:rsidP="00F4071C" w:rsidR="00356070" w:rsidRPr="00A77FAC">
      <w:pPr>
        <w:jc w:val="both"/>
        <w:rPr>
          <w:sz w:val="20"/>
        </w:rPr>
      </w:pPr>
    </w:p>
    <w:p w:rsidRDefault="00356070" w:rsidP="00F4071C" w:rsidR="00356070" w:rsidRPr="00A77FAC">
      <w:pPr>
        <w:jc w:val="both"/>
        <w:rPr>
          <w:sz w:val="20"/>
        </w:rPr>
      </w:pPr>
    </w:p>
    <w:p w:rsidRDefault="00F4071C" w:rsidP="00F4071C" w:rsidR="00F4071C" w:rsidRPr="00FD6551">
      <w:pPr>
        <w:jc w:val="both"/>
      </w:pPr>
      <w:r w:rsidRPr="00FD6551">
        <w:t>DNA:</w:t>
      </w:r>
    </w:p>
    <w:p w:rsidRDefault="00FD6551" w:rsidP="00FD6551" w:rsidR="00356070" w:rsidRPr="00FD6551">
      <w:pPr>
        <w:jc w:val="both"/>
      </w:pPr>
      <w:r>
        <w:t xml:space="preserve">- </w:t>
      </w:r>
      <w:r w:rsidR="00917F3D">
        <w:t>predlagatelj</w:t>
      </w:r>
      <w:r>
        <w:t xml:space="preserve"> </w:t>
      </w:r>
      <w:r w:rsidR="00917F3D">
        <w:t>Republika Hrvatska</w:t>
      </w:r>
      <w:r>
        <w:t>, po ŽDO Pula, Rovinjska 2a</w:t>
      </w:r>
      <w:r w:rsidR="00F4071C" w:rsidRPr="00FD6551">
        <w:t xml:space="preserve"> </w:t>
      </w:r>
    </w:p>
    <w:p w:rsidRDefault="00FD6551" w:rsidP="00FD6551" w:rsidR="00F4071C" w:rsidRPr="00FD6551">
      <w:pPr>
        <w:jc w:val="both"/>
      </w:pPr>
      <w:r>
        <w:t xml:space="preserve">- </w:t>
      </w:r>
      <w:r w:rsidR="00917F3D">
        <w:t>dužnik</w:t>
      </w:r>
      <w:r>
        <w:t xml:space="preserve"> </w:t>
      </w:r>
      <w:r w:rsidRPr="0048040D">
        <w:t>DIJAMANT 1972 d. o. o. Pula, Benussijeva 2 A</w:t>
      </w:r>
    </w:p>
    <w:p w:rsidRDefault="00FD6551" w:rsidP="00FD6551" w:rsidR="00A549B0" w:rsidRPr="00FD6551">
      <w:pPr>
        <w:jc w:val="both"/>
      </w:pPr>
      <w:r>
        <w:t xml:space="preserve">- </w:t>
      </w:r>
      <w:r w:rsidR="00917F3D">
        <w:t>stečajna</w:t>
      </w:r>
      <w:r w:rsidR="00356070" w:rsidRPr="00FD6551">
        <w:t xml:space="preserve"> upravitelj</w:t>
      </w:r>
      <w:r w:rsidR="00917F3D">
        <w:t>ica</w:t>
      </w:r>
      <w:r w:rsidR="00356070" w:rsidRPr="00FD6551">
        <w:t xml:space="preserve"> </w:t>
      </w:r>
      <w:r w:rsidR="00FD2062" w:rsidRPr="00FD6551">
        <w:t>Jasn</w:t>
      </w:r>
      <w:r w:rsidR="00917F3D">
        <w:t>a</w:t>
      </w:r>
      <w:r w:rsidR="00FD2062" w:rsidRPr="00FD6551">
        <w:t xml:space="preserve"> Kučević</w:t>
      </w:r>
      <w:r w:rsidR="00917F3D">
        <w:t>, Pula, Kaštanjer 64</w:t>
      </w:r>
    </w:p>
    <w:p w:rsidRDefault="00FD6551" w:rsidP="00FD6551" w:rsidR="00F4071C" w:rsidRPr="00FD6551">
      <w:pPr>
        <w:jc w:val="both"/>
      </w:pPr>
      <w:r>
        <w:t xml:space="preserve">- </w:t>
      </w:r>
      <w:r w:rsidR="00917F3D">
        <w:t xml:space="preserve">Ministarstvo financija, </w:t>
      </w:r>
      <w:r w:rsidR="00F4071C" w:rsidRPr="00FD6551">
        <w:t>Porezna uprava</w:t>
      </w:r>
      <w:r w:rsidR="00917F3D">
        <w:t>, Područni ured Pazin, M.B. Rašana 2/4</w:t>
      </w:r>
      <w:r w:rsidR="00F4071C" w:rsidRPr="00FD6551">
        <w:t xml:space="preserve">  </w:t>
      </w:r>
    </w:p>
    <w:p w:rsidRDefault="00FD6551" w:rsidP="00FD6551" w:rsidR="00F4071C" w:rsidRPr="00FD6551">
      <w:pPr>
        <w:jc w:val="both"/>
      </w:pPr>
      <w:r>
        <w:t xml:space="preserve">- </w:t>
      </w:r>
      <w:r w:rsidR="00917F3D">
        <w:t>FINA, RC Rijeka, F. Kurelca 8</w:t>
      </w:r>
    </w:p>
    <w:p w:rsidRDefault="00FD6551" w:rsidP="00FD6551" w:rsidR="00F4071C">
      <w:pPr>
        <w:jc w:val="both"/>
      </w:pPr>
      <w:r>
        <w:t xml:space="preserve">- </w:t>
      </w:r>
      <w:r w:rsidR="00F4071C" w:rsidRPr="00FD6551">
        <w:t xml:space="preserve">sudski registar </w:t>
      </w:r>
      <w:r w:rsidR="00917F3D">
        <w:t>ovoga suda</w:t>
      </w:r>
    </w:p>
    <w:p w:rsidRDefault="00917F3D" w:rsidP="00FD6551" w:rsidR="00917F3D" w:rsidRPr="00FD6551">
      <w:pPr>
        <w:jc w:val="both"/>
      </w:pPr>
      <w:r>
        <w:t xml:space="preserve">- </w:t>
      </w:r>
      <w:r w:rsidRPr="00153F0D">
        <w:t>zemljišnoknjižni odjel Općinskog suda u Puli-Pola</w:t>
      </w:r>
      <w:r>
        <w:t>, Kranjčevićeva 8</w:t>
      </w:r>
    </w:p>
    <w:p w:rsidRDefault="00FD6551" w:rsidP="00FD6551" w:rsidR="00F4071C" w:rsidRPr="00FD6551">
      <w:pPr>
        <w:jc w:val="both"/>
      </w:pPr>
      <w:r>
        <w:t xml:space="preserve">- </w:t>
      </w:r>
      <w:r w:rsidR="00F4071C" w:rsidRPr="00FD6551">
        <w:t>e-Oglasna ploča</w:t>
      </w:r>
      <w:r w:rsidR="00917F3D">
        <w:t xml:space="preserve"> 8 dana</w:t>
      </w:r>
    </w:p>
    <w:p w:rsidRDefault="00F4071C" w:rsidP="00F4071C" w:rsidR="00F4071C" w:rsidRPr="00FD6551">
      <w:pPr>
        <w:jc w:val="both"/>
      </w:pPr>
    </w:p>
    <w:p w:rsidRDefault="00BC2635" w:rsidP="00034EB5" w:rsidR="00BC2635" w:rsidRPr="00EA20E5">
      <w:pPr>
        <w:jc w:val="both"/>
        <w:rPr>
          <w:color w:val="FF0000"/>
          <w:sz w:val="20"/>
          <w:szCs w:val="20"/>
        </w:rPr>
      </w:pPr>
    </w:p>
    <w:sectPr w:rsidSect="00FD6551" w:rsidR="00BC2635" w:rsidRPr="00EA20E5"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3BB" w:rsidR="00F263BB">
      <w:r>
        <w:separator/>
      </w:r>
    </w:p>
  </w:endnote>
  <w:endnote w:id="0" w:type="continuationSeparator">
    <w:p w:rsidRDefault="00F263BB" w:rsidR="00F26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3BB" w:rsidR="00F263BB">
      <w:r>
        <w:separator/>
      </w:r>
    </w:p>
  </w:footnote>
  <w:footnote w:id="0" w:type="continuationSeparator">
    <w:p w:rsidRDefault="00F263BB" w:rsidR="00F26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1804511"/>
      <w:docPartObj>
        <w:docPartGallery w:val="Page Numbers (Top of Page)"/>
        <w:docPartUnique/>
      </w:docPartObj>
    </w:sdtPr>
    <w:sdtEndPr/>
    <w:sdtContent>
      <w:p w:rsidRDefault="00FD6551" w:rsidP="00FD6551" w:rsidR="00FD6551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315">
          <w:rPr>
            <w:noProof/>
          </w:rPr>
          <w:t>4</w:t>
        </w:r>
        <w:r>
          <w:fldChar w:fldCharType="end"/>
        </w:r>
        <w:r>
          <w:tab/>
          <w:t>1 St-344/2018-16</w:t>
        </w:r>
      </w:p>
      <w:p w:rsidRDefault="004F0315" w:rsidR="00FD6551">
        <w:pPr>
          <w:pStyle w:val="Zaglavlje"/>
          <w:jc w:val="center"/>
        </w:pPr>
      </w:p>
    </w:sdtContent>
  </w:sdt>
  <w:p w:rsidRDefault="009B36DA" w:rsidP="001733E3" w:rsidR="009B36DA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551" w:rsidP="00FD6551" w:rsidR="00FD6551">
    <w:pPr>
      <w:pStyle w:val="Zaglavlje"/>
      <w:jc w:val="right"/>
    </w:pPr>
    <w:r>
      <w:t>1 St-344/2018-16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9282F"/>
    <w:multiLevelType w:val="hybridMultilevel"/>
    <w:tmpl w:val="B536507A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22"/>
  </w:num>
  <w:num w:numId="5">
    <w:abstractNumId w:val="5"/>
  </w:num>
  <w:num w:numId="6">
    <w:abstractNumId w:val="14"/>
  </w:num>
  <w:num w:numId="7">
    <w:abstractNumId w:val="24"/>
  </w:num>
  <w:num w:numId="8">
    <w:abstractNumId w:val="9"/>
  </w:num>
  <w:num w:numId="9">
    <w:abstractNumId w:val="21"/>
  </w:num>
  <w:num w:numId="10">
    <w:abstractNumId w:val="15"/>
  </w:num>
  <w:num w:numId="11">
    <w:abstractNumId w:val="7"/>
  </w:num>
  <w:num w:numId="12">
    <w:abstractNumId w:val="8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6"/>
  </w:num>
  <w:num w:numId="20">
    <w:abstractNumId w:val="11"/>
  </w:num>
  <w:num w:numId="21">
    <w:abstractNumId w:val="25"/>
  </w:num>
  <w:num w:numId="22">
    <w:abstractNumId w:val="18"/>
  </w:num>
  <w:num w:numId="23">
    <w:abstractNumId w:val="12"/>
  </w:num>
  <w:num w:numId="24">
    <w:abstractNumId w:val="17"/>
  </w:num>
  <w:num w:numId="25">
    <w:abstractNumId w:val="20"/>
  </w:num>
  <w:num w:numId="26">
    <w:abstractNumId w:val="3"/>
  </w:num>
  <w:num w:numId="27">
    <w:abstractNumId w:val="24"/>
  </w:num>
  <w:num w:numId="2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380"/>
    <w:rsid w:val="0001744C"/>
    <w:rsid w:val="00022DBE"/>
    <w:rsid w:val="00031A84"/>
    <w:rsid w:val="00034EB5"/>
    <w:rsid w:val="0004280A"/>
    <w:rsid w:val="00042D9D"/>
    <w:rsid w:val="000520BE"/>
    <w:rsid w:val="00055230"/>
    <w:rsid w:val="000635E9"/>
    <w:rsid w:val="00093E51"/>
    <w:rsid w:val="00094A7E"/>
    <w:rsid w:val="000A4636"/>
    <w:rsid w:val="000C5F86"/>
    <w:rsid w:val="000C7A85"/>
    <w:rsid w:val="000E5EAD"/>
    <w:rsid w:val="000F0CB4"/>
    <w:rsid w:val="000F391A"/>
    <w:rsid w:val="001135E7"/>
    <w:rsid w:val="001149CE"/>
    <w:rsid w:val="0011557F"/>
    <w:rsid w:val="0016181C"/>
    <w:rsid w:val="001733E3"/>
    <w:rsid w:val="00187469"/>
    <w:rsid w:val="0019230B"/>
    <w:rsid w:val="001A2A72"/>
    <w:rsid w:val="001A5BAC"/>
    <w:rsid w:val="001B4340"/>
    <w:rsid w:val="001C097C"/>
    <w:rsid w:val="001C6B89"/>
    <w:rsid w:val="001D7262"/>
    <w:rsid w:val="001E61DC"/>
    <w:rsid w:val="001F1986"/>
    <w:rsid w:val="002013AA"/>
    <w:rsid w:val="00202513"/>
    <w:rsid w:val="002105E1"/>
    <w:rsid w:val="00210FF7"/>
    <w:rsid w:val="00212816"/>
    <w:rsid w:val="002301B7"/>
    <w:rsid w:val="002432C5"/>
    <w:rsid w:val="002501A2"/>
    <w:rsid w:val="002506DD"/>
    <w:rsid w:val="0025125F"/>
    <w:rsid w:val="00256974"/>
    <w:rsid w:val="00261A73"/>
    <w:rsid w:val="00271E8B"/>
    <w:rsid w:val="0027259D"/>
    <w:rsid w:val="00277413"/>
    <w:rsid w:val="002830DE"/>
    <w:rsid w:val="00287A13"/>
    <w:rsid w:val="002A18EC"/>
    <w:rsid w:val="002B70EF"/>
    <w:rsid w:val="002C39EE"/>
    <w:rsid w:val="002D0963"/>
    <w:rsid w:val="00317E29"/>
    <w:rsid w:val="00332A94"/>
    <w:rsid w:val="003401A8"/>
    <w:rsid w:val="00344173"/>
    <w:rsid w:val="00353092"/>
    <w:rsid w:val="00356070"/>
    <w:rsid w:val="00357B84"/>
    <w:rsid w:val="00373D57"/>
    <w:rsid w:val="003858CB"/>
    <w:rsid w:val="003930AB"/>
    <w:rsid w:val="003A131E"/>
    <w:rsid w:val="003B213E"/>
    <w:rsid w:val="003B6E8B"/>
    <w:rsid w:val="003C2A27"/>
    <w:rsid w:val="003D4BED"/>
    <w:rsid w:val="003E076E"/>
    <w:rsid w:val="003F74BF"/>
    <w:rsid w:val="004020B8"/>
    <w:rsid w:val="0044024F"/>
    <w:rsid w:val="004524AF"/>
    <w:rsid w:val="00476240"/>
    <w:rsid w:val="0048040D"/>
    <w:rsid w:val="004926EB"/>
    <w:rsid w:val="004B39FC"/>
    <w:rsid w:val="004D3E9E"/>
    <w:rsid w:val="004D44CF"/>
    <w:rsid w:val="004E018D"/>
    <w:rsid w:val="004E6668"/>
    <w:rsid w:val="004F0315"/>
    <w:rsid w:val="004F346A"/>
    <w:rsid w:val="00500258"/>
    <w:rsid w:val="00514290"/>
    <w:rsid w:val="005156DD"/>
    <w:rsid w:val="00525C00"/>
    <w:rsid w:val="00532C76"/>
    <w:rsid w:val="00540AA3"/>
    <w:rsid w:val="00542252"/>
    <w:rsid w:val="0056590B"/>
    <w:rsid w:val="005912AA"/>
    <w:rsid w:val="005915A5"/>
    <w:rsid w:val="005927E2"/>
    <w:rsid w:val="005A7105"/>
    <w:rsid w:val="005B2AF2"/>
    <w:rsid w:val="005F2C27"/>
    <w:rsid w:val="005F2D5A"/>
    <w:rsid w:val="006046C2"/>
    <w:rsid w:val="00617E91"/>
    <w:rsid w:val="00642D23"/>
    <w:rsid w:val="006447CD"/>
    <w:rsid w:val="00656B5E"/>
    <w:rsid w:val="00657325"/>
    <w:rsid w:val="0066330B"/>
    <w:rsid w:val="00663E4D"/>
    <w:rsid w:val="00673BCE"/>
    <w:rsid w:val="00674B86"/>
    <w:rsid w:val="006817BC"/>
    <w:rsid w:val="0068476E"/>
    <w:rsid w:val="00687AAC"/>
    <w:rsid w:val="006A1F89"/>
    <w:rsid w:val="006B12B4"/>
    <w:rsid w:val="006B1C1F"/>
    <w:rsid w:val="006D48F7"/>
    <w:rsid w:val="006E6819"/>
    <w:rsid w:val="00712363"/>
    <w:rsid w:val="007123D1"/>
    <w:rsid w:val="00721B8C"/>
    <w:rsid w:val="0072748A"/>
    <w:rsid w:val="00730271"/>
    <w:rsid w:val="0073097F"/>
    <w:rsid w:val="00744E77"/>
    <w:rsid w:val="0075514B"/>
    <w:rsid w:val="0075732C"/>
    <w:rsid w:val="00764375"/>
    <w:rsid w:val="007659B7"/>
    <w:rsid w:val="0076610F"/>
    <w:rsid w:val="00775A6A"/>
    <w:rsid w:val="00790A62"/>
    <w:rsid w:val="007A2A7E"/>
    <w:rsid w:val="007A762B"/>
    <w:rsid w:val="007A767C"/>
    <w:rsid w:val="007C3583"/>
    <w:rsid w:val="007C3750"/>
    <w:rsid w:val="007D471A"/>
    <w:rsid w:val="007D625F"/>
    <w:rsid w:val="007D7E40"/>
    <w:rsid w:val="007E04FC"/>
    <w:rsid w:val="00803865"/>
    <w:rsid w:val="008146A1"/>
    <w:rsid w:val="00816142"/>
    <w:rsid w:val="00817D7F"/>
    <w:rsid w:val="00823135"/>
    <w:rsid w:val="0082531C"/>
    <w:rsid w:val="00850A25"/>
    <w:rsid w:val="008570E0"/>
    <w:rsid w:val="008678CC"/>
    <w:rsid w:val="008B039B"/>
    <w:rsid w:val="008B0CA6"/>
    <w:rsid w:val="008B4B38"/>
    <w:rsid w:val="008D49EB"/>
    <w:rsid w:val="008E5736"/>
    <w:rsid w:val="008F61B4"/>
    <w:rsid w:val="00910AF5"/>
    <w:rsid w:val="00914E92"/>
    <w:rsid w:val="00917F3D"/>
    <w:rsid w:val="0092065A"/>
    <w:rsid w:val="00927925"/>
    <w:rsid w:val="00934B63"/>
    <w:rsid w:val="00942D1B"/>
    <w:rsid w:val="00946737"/>
    <w:rsid w:val="009539EA"/>
    <w:rsid w:val="00956B8C"/>
    <w:rsid w:val="00960F78"/>
    <w:rsid w:val="009667BE"/>
    <w:rsid w:val="009671B2"/>
    <w:rsid w:val="00971169"/>
    <w:rsid w:val="00973F2B"/>
    <w:rsid w:val="0097552E"/>
    <w:rsid w:val="00975EF9"/>
    <w:rsid w:val="00983DF9"/>
    <w:rsid w:val="00990611"/>
    <w:rsid w:val="009A23B2"/>
    <w:rsid w:val="009B2315"/>
    <w:rsid w:val="009B35CF"/>
    <w:rsid w:val="009B36DA"/>
    <w:rsid w:val="009D1117"/>
    <w:rsid w:val="009E16BD"/>
    <w:rsid w:val="00A212C9"/>
    <w:rsid w:val="00A239B3"/>
    <w:rsid w:val="00A257B5"/>
    <w:rsid w:val="00A3498A"/>
    <w:rsid w:val="00A34EEA"/>
    <w:rsid w:val="00A5395F"/>
    <w:rsid w:val="00A53A39"/>
    <w:rsid w:val="00A549B0"/>
    <w:rsid w:val="00A57DDE"/>
    <w:rsid w:val="00A72815"/>
    <w:rsid w:val="00A75596"/>
    <w:rsid w:val="00A77FAC"/>
    <w:rsid w:val="00A9318F"/>
    <w:rsid w:val="00AA1FF1"/>
    <w:rsid w:val="00AA4E45"/>
    <w:rsid w:val="00AB6E7A"/>
    <w:rsid w:val="00AB722B"/>
    <w:rsid w:val="00AB7AA5"/>
    <w:rsid w:val="00AC1224"/>
    <w:rsid w:val="00AC2B54"/>
    <w:rsid w:val="00AE3F3C"/>
    <w:rsid w:val="00AF7818"/>
    <w:rsid w:val="00B167E7"/>
    <w:rsid w:val="00B300A3"/>
    <w:rsid w:val="00B3126A"/>
    <w:rsid w:val="00B547F9"/>
    <w:rsid w:val="00B61A0C"/>
    <w:rsid w:val="00B6653F"/>
    <w:rsid w:val="00B77795"/>
    <w:rsid w:val="00B8320D"/>
    <w:rsid w:val="00B92ECB"/>
    <w:rsid w:val="00B95A74"/>
    <w:rsid w:val="00BB1963"/>
    <w:rsid w:val="00BB729A"/>
    <w:rsid w:val="00BC2635"/>
    <w:rsid w:val="00BC3E9B"/>
    <w:rsid w:val="00BD776D"/>
    <w:rsid w:val="00BE35D6"/>
    <w:rsid w:val="00BE60AB"/>
    <w:rsid w:val="00BF60DA"/>
    <w:rsid w:val="00C1087D"/>
    <w:rsid w:val="00C13BB7"/>
    <w:rsid w:val="00C14E5D"/>
    <w:rsid w:val="00C2361F"/>
    <w:rsid w:val="00C253C0"/>
    <w:rsid w:val="00C3501E"/>
    <w:rsid w:val="00C41A51"/>
    <w:rsid w:val="00C445DA"/>
    <w:rsid w:val="00C55D94"/>
    <w:rsid w:val="00C76C87"/>
    <w:rsid w:val="00C77E6E"/>
    <w:rsid w:val="00C8345A"/>
    <w:rsid w:val="00C87DB9"/>
    <w:rsid w:val="00CC1872"/>
    <w:rsid w:val="00CD217B"/>
    <w:rsid w:val="00CE4802"/>
    <w:rsid w:val="00CE501D"/>
    <w:rsid w:val="00CE61D3"/>
    <w:rsid w:val="00CF0B25"/>
    <w:rsid w:val="00CF1042"/>
    <w:rsid w:val="00CF2F27"/>
    <w:rsid w:val="00CF5E51"/>
    <w:rsid w:val="00CF745B"/>
    <w:rsid w:val="00D123C9"/>
    <w:rsid w:val="00D32731"/>
    <w:rsid w:val="00D45AC0"/>
    <w:rsid w:val="00D46510"/>
    <w:rsid w:val="00D506BD"/>
    <w:rsid w:val="00D60B67"/>
    <w:rsid w:val="00D810F2"/>
    <w:rsid w:val="00D84794"/>
    <w:rsid w:val="00DA1AD8"/>
    <w:rsid w:val="00DA32F0"/>
    <w:rsid w:val="00DA639A"/>
    <w:rsid w:val="00DA7972"/>
    <w:rsid w:val="00DA7986"/>
    <w:rsid w:val="00DB5A78"/>
    <w:rsid w:val="00DC7D76"/>
    <w:rsid w:val="00DD1EB6"/>
    <w:rsid w:val="00DD2638"/>
    <w:rsid w:val="00DD5145"/>
    <w:rsid w:val="00DE16B5"/>
    <w:rsid w:val="00DF686C"/>
    <w:rsid w:val="00E0215E"/>
    <w:rsid w:val="00E36A8D"/>
    <w:rsid w:val="00E428B9"/>
    <w:rsid w:val="00E44F16"/>
    <w:rsid w:val="00E516D1"/>
    <w:rsid w:val="00E6499B"/>
    <w:rsid w:val="00E65125"/>
    <w:rsid w:val="00E85DB7"/>
    <w:rsid w:val="00E964B1"/>
    <w:rsid w:val="00E97099"/>
    <w:rsid w:val="00EA20E5"/>
    <w:rsid w:val="00EA53D3"/>
    <w:rsid w:val="00EB2D38"/>
    <w:rsid w:val="00EB56E1"/>
    <w:rsid w:val="00EB5EAA"/>
    <w:rsid w:val="00EC29B5"/>
    <w:rsid w:val="00EC5D9B"/>
    <w:rsid w:val="00EE64AD"/>
    <w:rsid w:val="00EF2D15"/>
    <w:rsid w:val="00EF7E18"/>
    <w:rsid w:val="00F263BB"/>
    <w:rsid w:val="00F305B3"/>
    <w:rsid w:val="00F364C9"/>
    <w:rsid w:val="00F4071C"/>
    <w:rsid w:val="00F40B41"/>
    <w:rsid w:val="00F41D54"/>
    <w:rsid w:val="00F50F89"/>
    <w:rsid w:val="00F64928"/>
    <w:rsid w:val="00F701C1"/>
    <w:rsid w:val="00F817E4"/>
    <w:rsid w:val="00F85CDC"/>
    <w:rsid w:val="00F90787"/>
    <w:rsid w:val="00F909CB"/>
    <w:rsid w:val="00F94CE8"/>
    <w:rsid w:val="00F96BDE"/>
    <w:rsid w:val="00F977DB"/>
    <w:rsid w:val="00FC4584"/>
    <w:rsid w:val="00FD2062"/>
    <w:rsid w:val="00FD4AD3"/>
    <w:rsid w:val="00FD6551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  <w:style w:customStyle="true" w:styleId="f01" w:type="character">
    <w:name w:val="f01"/>
    <w:rsid w:val="00A9318F"/>
    <w:rPr>
      <w:rFonts w:cs="Times New Roman" w:hAnsi="Times New Roman" w:ascii="Times New Roman" w:hint="default"/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D655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nhideWhenUsed/>
    <w:rsid w:val="00031A8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31A84"/>
    <w:rPr>
      <w:sz w:val="24"/>
      <w:szCs w:val="24"/>
    </w:rPr>
  </w:style>
  <w:style w:customStyle="1" w:styleId="f01" w:type="character">
    <w:name w:val="f01"/>
    <w:rsid w:val="00A9318F"/>
    <w:rPr>
      <w:rFonts w:ascii="Times New Roman" w:cs="Times New Roman" w:hAnsi="Times New Roman" w:hint="default"/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D65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0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40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94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1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74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6017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14360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771957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99094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1211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5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291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487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150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99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2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4532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673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525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1899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23103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777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95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896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545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1972 d.o.o. PULA</izvorni_sadrzaj>
    <derivirana_varijabla naziv="DomainObject.Predmet.ProtustrankaFormated_1">  DIJAMANT 1972 d.o.o. PULA</derivirana_varijabla>
  </DomainObject.Predmet.ProtustrankaFormated>
  <DomainObject.Predmet.ProtustrankaFormatedOIB>
    <izvorni_sadrzaj>  DIJAMANT 1972 d.o.o. PULA, OIB 57183266689</izvorni_sadrzaj>
    <derivirana_varijabla naziv="DomainObject.Predmet.ProtustrankaFormatedOIB_1">  DIJAMANT 1972 d.o.o. PULA, OIB 57183266689</derivirana_varijabla>
  </DomainObject.Predmet.ProtustrankaFormatedOIB>
  <DomainObject.Predmet.ProtustrankaFormatedWithAdress>
    <izvorni_sadrzaj> DIJAMANT 1972 d.o.o. PULA, Benussijeva 2 A, 52100 Pula</izvorni_sadrzaj>
    <derivirana_varijabla naziv="DomainObject.Predmet.ProtustrankaFormatedWithAdress_1"> DIJAMANT 1972 d.o.o. PULA, Benussijeva 2 A, 52100 Pula</derivirana_varijabla>
  </DomainObject.Predmet.ProtustrankaFormatedWithAdress>
  <DomainObject.Predmet.ProtustrankaFormatedWithAdressOIB>
    <izvorni_sadrzaj> DIJAMANT 1972 d.o.o. PULA, OIB 57183266689, Benussijeva 2 A, 52100 Pula</izvorni_sadrzaj>
    <derivirana_varijabla naziv="DomainObject.Predmet.ProtustrankaFormatedWithAdressOIB_1"> DIJAMANT 1972 d.o.o. PULA, OIB 57183266689, Benussijeva 2 A, 52100 Pula</derivirana_varijabla>
  </DomainObject.Predmet.ProtustrankaFormatedWithAdressOIB>
  <DomainObject.Predmet.ProtustrankaWithAdress>
    <izvorni_sadrzaj>DIJAMANT 1972 d.o.o. PULA Benussijeva 2 A, 52100 Pula</izvorni_sadrzaj>
    <derivirana_varijabla naziv="DomainObject.Predmet.ProtustrankaWithAdress_1">DIJAMANT 1972 d.o.o. PULA Benussijeva 2 A, 52100 Pula</derivirana_varijabla>
  </DomainObject.Predmet.ProtustrankaWithAdress>
  <DomainObject.Predmet.ProtustrankaWithAdressOIB>
    <izvorni_sadrzaj>DIJAMANT 1972 d.o.o. PULA, OIB 57183266689, Benussijeva 2 A, 52100 Pula</izvorni_sadrzaj>
    <derivirana_varijabla naziv="DomainObject.Predmet.ProtustrankaWithAdressOIB_1">DIJAMANT 1972 d.o.o. PULA, OIB 57183266689, Benussijeva 2 A, 52100 Pula</derivirana_varijabla>
  </DomainObject.Predmet.ProtustrankaWithAdressOIB>
  <DomainObject.Predmet.ProtustrankaNazivFormated>
    <izvorni_sadrzaj>DIJAMANT 1972 d.o.o. PULA</izvorni_sadrzaj>
    <derivirana_varijabla naziv="DomainObject.Predmet.ProtustrankaNazivFormated_1">DIJAMANT 1972 d.o.o. PULA</derivirana_varijabla>
  </DomainObject.Predmet.ProtustrankaNazivFormated>
  <DomainObject.Predmet.ProtustrankaNazivFormatedOIB>
    <izvorni_sadrzaj>DIJAMANT 1972 d.o.o. PULA, OIB 57183266689</izvorni_sadrzaj>
    <derivirana_varijabla naziv="DomainObject.Predmet.ProtustrankaNazivFormatedOIB_1">DIJAMANT 1972 d.o.o. PULA, OIB 57183266689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M.B. Rašana 2/4, 52000 Pazin zastupanog po punomoćniku ŽDO PULA</izvorni_sadrzaj>
    <derivirana_varijabla naziv="DomainObject.Predmet.StrankaFormatedWithAdress_1"> REPUBLIKA HRVATSKA, Ministarstvo financija, Porezna uprava, Područni ured Pazin, M.B.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M.B. Rašana 2/4, 52000 Pazin zastupanog po punomoćniku ŽDO PULA</izvorni_sadrzaj>
    <derivirana_varijabla naziv="DomainObject.Predmet.StrankaFormatedWithAdressOIB_1"> REPUBLIKA HRVATSKA, Ministarstvo financija, Porezna uprava, Područni ured Pazin, OIB 52634238587, M.B.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Pazin M.B. Rašana 2/4,52000 Pazin</izvorni_sadrzaj>
    <derivirana_varijabla naziv="DomainObject.Predmet.StrankaWithAdress_1">REPUBLIKA HRVATSKA, Ministarstvo financija, Porezna uprava, Područni ured Pazin M.B. Rašana 2/4,52000 Pazin</derivirana_varijabla>
  </DomainObject.Predmet.StrankaWithAdress>
  <DomainObject.Predmet.StrankaWithAdressOIB>
    <izvorni_sadrzaj>REPUBLIKA HRVATSKA, Ministarstvo financija, Porezna uprava, Područni ured Pazin, OIB 52634238587, M.B. Rašana 2/4,52000 Pazin</izvorni_sadrzaj>
    <derivirana_varijabla naziv="DomainObject.Predmet.StrankaWithAdressOIB_1">REPUBLIKA HRVATSKA, Ministarstvo financija, Porezna uprava, Područni ured Pazin, OIB 52634238587, M.B.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4163209.18</izvorni_sadrzaj>
    <derivirana_varijabla naziv="DomainObject.Predmet.TrenutnaVrijednost_1">4163209.18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M.B. Rašana 2/4, 52000 Pazin zastupanog po punomoćniku ŽDO PULA</item>
    </izvorni_sadrzaj>
    <derivirana_varijabla naziv="DomainObject.Predmet.StrankaListFormatedWithAdress_1">
      <item>REPUBLIKA HRVATSKA, Ministarstvo financija, Porezna uprava, Područni ured Pazin, M.B.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M.B. Rašana 2/4,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M.B.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DIJAMANT 1972 d.o.o. PULA</item>
    </izvorni_sadrzaj>
    <derivirana_varijabla naziv="DomainObject.Predmet.ProtuStrankaListFormated_1">
      <item>DIJAMANT 1972 d.o.o. PULA</item>
    </derivirana_varijabla>
  </DomainObject.Predmet.ProtuStrankaListFormated>
  <DomainObject.Predmet.ProtuStrankaListFormatedOIB>
    <izvorni_sadrzaj>
      <item>DIJAMANT 1972 d.o.o. PULA, OIB 57183266689</item>
    </izvorni_sadrzaj>
    <derivirana_varijabla naziv="DomainObject.Predmet.ProtuStrankaListFormatedOIB_1">
      <item>DIJAMANT 1972 d.o.o. PULA, OIB 57183266689</item>
    </derivirana_varijabla>
  </DomainObject.Predmet.ProtuStrankaListFormatedOIB>
  <DomainObject.Predmet.ProtuStrankaListFormatedWithAdress>
    <izvorni_sadrzaj>
      <item>DIJAMANT 1972 d.o.o. PULA, Benussijeva 2 A, 52100 Pula</item>
    </izvorni_sadrzaj>
    <derivirana_varijabla naziv="DomainObject.Predmet.ProtuStrankaListFormatedWithAdress_1">
      <item>DIJAMANT 1972 d.o.o. PULA, Benussijeva 2 A, 52100 Pula</item>
    </derivirana_varijabla>
  </DomainObject.Predmet.ProtuStrankaListFormatedWithAdress>
  <DomainObject.Predmet.ProtuStrankaListFormatedWithAdressOIB>
    <izvorni_sadrzaj>
      <item>DIJAMANT 1972 d.o.o. PULA, OIB 57183266689, Benussijeva 2 A, 52100 Pula</item>
    </izvorni_sadrzaj>
    <derivirana_varijabla naziv="DomainObject.Predmet.ProtuStrankaListFormatedWithAdressOIB_1">
      <item>DIJAMANT 1972 d.o.o. PULA, OIB 57183266689, Benussijeva 2 A, 52100 Pula</item>
    </derivirana_varijabla>
  </DomainObject.Predmet.ProtuStrankaListFormatedWithAdressOIB>
  <DomainObject.Predmet.ProtuStrankaListNazivFormated>
    <izvorni_sadrzaj>
      <item>DIJAMANT 1972 d.o.o. PULA</item>
    </izvorni_sadrzaj>
    <derivirana_varijabla naziv="DomainObject.Predmet.ProtuStrankaListNazivFormated_1">
      <item>DIJAMANT 1972 d.o.o. PULA</item>
    </derivirana_varijabla>
  </DomainObject.Predmet.ProtuStrankaListNazivFormated>
  <DomainObject.Predmet.ProtuStrankaListNazivFormatedOIB>
    <izvorni_sadrzaj>
      <item>DIJAMANT 1972 d.o.o. PULA, OIB 57183266689</item>
    </izvorni_sadrzaj>
    <derivirana_varijabla naziv="DomainObject.Predmet.ProtuStrankaListNazivFormatedOIB_1">
      <item>DIJAMANT 1972 d.o.o. PULA, OIB 57183266689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</izvorni_sadrzaj>
    <derivirana_varijabla naziv="DomainObject.Predmet.OstaliListFormated_1">
      <item>ŽDO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</izvorni_sadrzaj>
    <derivirana_varijabla naziv="DomainObject.Predmet.OstaliListFormatedOIB_1">
      <item>ŽDO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DIJAMANT 1972 d.o.o. PULA</izvorni_sadrzaj>
    <derivirana_varijabla naziv="DomainObject.Predmet.ProtustrankaIDrugi_1">DIJAMANT 1972 d.o.o. PULA</derivirana_varijabla>
  </DomainObject.Predmet.ProtustrankaIDrugi>
  <DomainObject.Predmet.StrankaIDrugiAdressOIB>
    <izvorni_sadrzaj>REPUBLIKA HRVATSKA, Ministarstvo financija, Porezna uprava, Područni ured Pazin, OIB 52634238587, M.B. Rašana 2/4, 52000 Pazin</izvorni_sadrzaj>
    <derivirana_varijabla naziv="DomainObject.Predmet.StrankaIDrugiAdressOIB_1">REPUBLIKA HRVATSKA, Ministarstvo financija, Porezna uprava, Područni ured Pazin, OIB 52634238587, M.B. Rašana 2/4, 52000 Pazin</derivirana_varijabla>
  </DomainObject.Predmet.StrankaIDrugiAdressOIB>
  <DomainObject.Predmet.ProtustrankaIDrugiAdressOIB>
    <izvorni_sadrzaj>DIJAMANT 1972 d.o.o. PULA, OIB 57183266689, Benussijeva 2 A, 52100 Pula</izvorni_sadrzaj>
    <derivirana_varijabla naziv="DomainObject.Predmet.ProtustrankaIDrugiAdressOIB_1">DIJAMANT 1972 d.o.o. PULA, OIB 57183266689, Benussijeva 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1972 d.o.o. PULA</item>
      <item>ŽDO PULA</item>
      <item>REPUBLIKA HRVATSKA, Ministarstvo financija, Porezna uprava, Područni ured Pazin</item>
    </izvorni_sadrzaj>
    <derivirana_varijabla naziv="DomainObject.Predmet.SudioniciListNaziv_1">
      <item>DIJAMANT 1972 d.o.o. PULA</item>
      <item>ŽDO PULA</item>
      <item>REPUBLIKA HRVATSKA, Ministarstvo financija, Porezna uprava, Područni ured Pazin</item>
    </derivirana_varijabla>
  </DomainObject.Predmet.SudioniciListNaziv>
  <DomainObject.Predmet.SudioniciListAdressOIB>
    <izvorni_sadrzaj>
      <item>DIJAMANT 1972 d.o.o. PULA, OIB 57183266689, Benussijeva 2 A,52100 Pula</item>
      <item>ŽDO PULA, OIB 93993757343, Rovinjska 2a,52100 Pula</item>
      <item>REPUBLIKA HRVATSKA, Ministarstvo financija, Porezna uprava, Područni ured Pazin, OIB 52634238587, M.B. Rašana 2/4,52000 Pazin</item>
    </izvorni_sadrzaj>
    <derivirana_varijabla naziv="DomainObject.Predmet.SudioniciListAdressOIB_1">
      <item>DIJAMANT 1972 d.o.o. PULA, OIB 57183266689, Benussijeva 2 A,52100 Pula</item>
      <item>ŽDO PULA, OIB 93993757343, Rovinjska 2a,52100 Pula</item>
      <item>REPUBLIKA HRVATSKA, Ministarstvo financija, Porezna uprava, Područni ured Pazin, OIB 52634238587, M.B.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57183266689</item>
      <item>, OIB 93993757343</item>
      <item>, OIB 52634238587</item>
    </izvorni_sadrzaj>
    <derivirana_varijabla naziv="DomainObject.Predmet.SudioniciListNazivOIB_1">
      <item>, OIB 57183266689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D8DFC-D7AA-42C6-A17E-5BCEACAD1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1154</properties:Words>
  <properties:Characters>6168</properties:Characters>
  <properties:Lines>162</properties:Lines>
  <properties:Paragraphs>60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2018-12-05T12:10:00Z</dcterms:created>
  <dc:creator>ksarlija</dc:creator>
  <cp:lastModifiedBy>Lorena Paris Aničić</cp:lastModifiedBy>
  <cp:lastPrinted>2018-12-05T12:22:00Z</cp:lastPrinted>
  <dcterms:modified xmlns:xsi="http://www.w3.org/2001/XMLSchema-instance" xsi:type="dcterms:W3CDTF">2018-12-05T12:27:00Z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stečajnog postupka nakon obustave skraćenog stečajnog postupka (Rješenje - Otvaranje stečaja nakon obustave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