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761f" w14:paraId="4d7761f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24E28">
        <w:t>677</w:t>
      </w:r>
      <w:r w:rsidR="00126C29">
        <w:t>/16-4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24E28">
        <w:t>KORŠA j.d.o.o. za usluge i trgovinu, OIB: 85960938908 sa sjedištem u Velika Branjska 3, 48306 Velika Branjska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26C29">
        <w:t>3</w:t>
      </w:r>
      <w:r w:rsidR="005207B1" w:rsidRPr="005207B1">
        <w:t xml:space="preserve">. </w:t>
      </w:r>
      <w:r w:rsidR="008C384E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24E28">
        <w:t>KORŠA j.d.o.o. za usluge i trgovinu, OIB: 85960938908 sa sjedištem u Velika Branjska 3, 48306 Velika Branjska</w:t>
      </w:r>
      <w:r>
        <w:t>.</w:t>
      </w:r>
      <w:r w:rsidR="008C384E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24E28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8C384E">
        <w:rPr>
          <w:b/>
          <w:u w:val="single"/>
        </w:rPr>
        <w:t>. srpnja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10,2</w:t>
      </w:r>
      <w:r w:rsidR="00126C29">
        <w:rPr>
          <w:b/>
          <w:u w:val="single"/>
        </w:rPr>
        <w:t>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8C384E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124E28">
        <w:t>Zoran Korša, OIB: 07731013407, Velika Branjska, Velika Branjska 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126C29">
        <w:t>21</w:t>
      </w:r>
      <w:r w:rsidR="007C1E86">
        <w:t>.4</w:t>
      </w:r>
      <w:r w:rsidR="008C384E">
        <w:t>.201</w:t>
      </w:r>
      <w:r w:rsidR="007C1E86">
        <w:t>6</w:t>
      </w:r>
      <w:r w:rsidR="005B747E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124E28">
        <w:t>7.282,68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26C29">
        <w:t>3</w:t>
      </w:r>
      <w:r w:rsidR="00126C29" w:rsidRPr="005207B1">
        <w:t xml:space="preserve">. </w:t>
      </w:r>
      <w:r w:rsidR="00126C29">
        <w:t>svibnja</w:t>
      </w:r>
      <w:r w:rsidR="00126C29" w:rsidRPr="005207B1">
        <w:t xml:space="preserve"> 2016</w:t>
      </w:r>
      <w:r w:rsidR="00126C29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E7FE5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FB710E" w:rsidR="00804BB0">
      <w:pPr>
        <w:spacing w:lineRule="auto" w:line="240" w:after="0"/>
        <w:jc w:val="both"/>
      </w:pPr>
      <w:r>
        <w:t>DNA:</w:t>
      </w:r>
    </w:p>
    <w:p w:rsidRDefault="005C102C" w:rsidP="00FB710E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B710E" w:rsidR="00124E28">
      <w:pPr>
        <w:spacing w:lineRule="auto" w:line="240" w:after="0"/>
        <w:jc w:val="both"/>
      </w:pPr>
      <w:r>
        <w:t xml:space="preserve">- dužnik </w:t>
      </w:r>
      <w:r w:rsidR="00124E28">
        <w:t>KORŠA j.d.o.o. Velika Branjska 3, 48306 Velika Branjska</w:t>
      </w:r>
      <w:r w:rsidR="00124E28" w:rsidRPr="005C102C">
        <w:t xml:space="preserve"> </w:t>
      </w:r>
    </w:p>
    <w:p w:rsidRDefault="005C102C" w:rsidP="00FB710E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124E28">
        <w:t>Zoran Korša, Velika Branjska, Velika Branjska 3</w:t>
      </w:r>
    </w:p>
    <w:p w:rsidRDefault="005C102C" w:rsidP="00FB710E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FB710E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04B" w:rsidP="00CD4711" w:rsidR="00F6304B">
      <w:pPr>
        <w:spacing w:lineRule="auto" w:line="240" w:after="0"/>
      </w:pPr>
      <w:r>
        <w:separator/>
      </w:r>
    </w:p>
  </w:endnote>
  <w:endnote w:id="0" w:type="continuationSeparator">
    <w:p w:rsidRDefault="00F6304B" w:rsidP="00CD4711" w:rsidR="00F630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04B" w:rsidP="00CD4711" w:rsidR="00F6304B">
      <w:pPr>
        <w:spacing w:lineRule="auto" w:line="240" w:after="0"/>
      </w:pPr>
      <w:r>
        <w:separator/>
      </w:r>
    </w:p>
  </w:footnote>
  <w:footnote w:id="0" w:type="continuationSeparator">
    <w:p w:rsidRDefault="00F6304B" w:rsidP="00CD4711" w:rsidR="00F630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B6D">
          <w:rPr>
            <w:noProof/>
          </w:rPr>
          <w:t>2</w:t>
        </w:r>
        <w:r>
          <w:fldChar w:fldCharType="end"/>
        </w:r>
      </w:p>
    </w:sdtContent>
  </w:sdt>
  <w:p w:rsidRDefault="00124E28" w:rsidP="00124E28" w:rsidR="00124E28" w:rsidRPr="005207B1">
    <w:pPr>
      <w:pStyle w:val="Zaglavlje"/>
      <w:jc w:val="right"/>
    </w:pPr>
    <w:r>
      <w:t>Poslovni broj: 2 St-677/16-4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24E28"/>
    <w:rsid w:val="00126C29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92E64"/>
    <w:rsid w:val="006A4DA1"/>
    <w:rsid w:val="006A5264"/>
    <w:rsid w:val="006D7FF6"/>
    <w:rsid w:val="007123C6"/>
    <w:rsid w:val="00716D2A"/>
    <w:rsid w:val="007678B4"/>
    <w:rsid w:val="00777F98"/>
    <w:rsid w:val="00790171"/>
    <w:rsid w:val="007C1E86"/>
    <w:rsid w:val="007C3F78"/>
    <w:rsid w:val="007C532B"/>
    <w:rsid w:val="00804BB0"/>
    <w:rsid w:val="00822D9B"/>
    <w:rsid w:val="008768BC"/>
    <w:rsid w:val="008C384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93B6D"/>
    <w:rsid w:val="00BB07B4"/>
    <w:rsid w:val="00BE7FE5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6304B"/>
    <w:rsid w:val="00F7065E"/>
    <w:rsid w:val="00F91FA6"/>
    <w:rsid w:val="00FB710E"/>
    <w:rsid w:val="00FE31DC"/>
    <w:rsid w:val="00FE5D2A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B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B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B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B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B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B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B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B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KORŠA j.d.o.o. za usluge i trgovinu</izvorni_sadrzaj>
    <derivirana_varijabla naziv="DomainObject.Predmet.ProtustrankaFormated_1">  KORŠA j.d.o.o. za usluge i trgovinu</derivirana_varijabla>
  </DomainObject.Predmet.ProtustrankaFormated>
  <DomainObject.Predmet.ProtustrankaFormatedOIB>
    <izvorni_sadrzaj>  KORŠA j.d.o.o. za usluge i trgovinu, OIB 85960938908</izvorni_sadrzaj>
    <derivirana_varijabla naziv="DomainObject.Predmet.ProtustrankaFormatedOIB_1">  KORŠA j.d.o.o. za usluge i trgovinu, OIB 85960938908</derivirana_varijabla>
  </DomainObject.Predmet.ProtustrankaFormatedOIB>
  <DomainObject.Predmet.ProtustrankaFormatedWithAdress>
    <izvorni_sadrzaj> KORŠA j.d.o.o. za usluge i trgovinu, Velika Branjska 3, 48306 Velika Branjska</izvorni_sadrzaj>
    <derivirana_varijabla naziv="DomainObject.Predmet.ProtustrankaFormatedWithAdress_1"> KORŠA j.d.o.o. za usluge i trgovinu, Velika Branjska 3, 48306 Velika Branjska</derivirana_varijabla>
  </DomainObject.Predmet.ProtustrankaFormatedWithAdress>
  <DomainObject.Predmet.ProtustrankaFormatedWithAdressOIB>
    <izvorni_sadrzaj> KORŠA j.d.o.o. za usluge i trgovinu, OIB 85960938908, Velika Branjska 3, 48306 Velika Branjska</izvorni_sadrzaj>
    <derivirana_varijabla naziv="DomainObject.Predmet.ProtustrankaFormatedWithAdressOIB_1"> KORŠA j.d.o.o. za usluge i trgovinu, OIB 85960938908, Velika Branjska 3, 48306 Velika Branjska</derivirana_varijabla>
  </DomainObject.Predmet.ProtustrankaFormatedWithAdressOIB>
  <DomainObject.Predmet.ProtustrankaWithAdress>
    <izvorni_sadrzaj>KORŠA j.d.o.o. za usluge i trgovinu Velika Branjska 3, 48306 Velika Branjska</izvorni_sadrzaj>
    <derivirana_varijabla naziv="DomainObject.Predmet.ProtustrankaWithAdress_1">KORŠA j.d.o.o. za usluge i trgovinu Velika Branjska 3, 48306 Velika Branjska</derivirana_varijabla>
  </DomainObject.Predmet.ProtustrankaWithAdress>
  <DomainObject.Predmet.ProtustrankaWithAdressOIB>
    <izvorni_sadrzaj>KORŠA j.d.o.o. za usluge i trgovinu, OIB 85960938908, Velika Branjska 3, 48306 Velika Branjska</izvorni_sadrzaj>
    <derivirana_varijabla naziv="DomainObject.Predmet.ProtustrankaWithAdressOIB_1">KORŠA j.d.o.o. za usluge i trgovinu, OIB 85960938908, Velika Branjska 3, 48306 Velika Branjska</derivirana_varijabla>
  </DomainObject.Predmet.ProtustrankaWithAdressOIB>
  <DomainObject.Predmet.ProtustrankaNazivFormated>
    <izvorni_sadrzaj>KORŠA j.d.o.o. za usluge i trgovinu</izvorni_sadrzaj>
    <derivirana_varijabla naziv="DomainObject.Predmet.ProtustrankaNazivFormated_1">KORŠA j.d.o.o. za usluge i trgovinu</derivirana_varijabla>
  </DomainObject.Predmet.ProtustrankaNazivFormated>
  <DomainObject.Predmet.ProtustrankaNazivFormatedOIB>
    <izvorni_sadrzaj>KORŠA j.d.o.o. za usluge i trgovinu, OIB 85960938908</izvorni_sadrzaj>
    <derivirana_varijabla naziv="DomainObject.Predmet.ProtustrankaNazivFormatedOIB_1">KORŠA j.d.o.o. za usluge i trgovinu, OIB 85960938908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7282.68</izvorni_sadrzaj>
    <derivirana_varijabla naziv="DomainObject.Predmet.TrenutnaVrijednost_1">7282.68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KORŠA j.d.o.o. za usluge i trgovinu</item>
    </izvorni_sadrzaj>
    <derivirana_varijabla naziv="DomainObject.Predmet.ProtuStrankaListFormated_1">
      <item>KORŠA j.d.o.o. za usluge i trgovinu</item>
    </derivirana_varijabla>
  </DomainObject.Predmet.ProtuStrankaListFormated>
  <DomainObject.Predmet.ProtuStrankaListFormatedOIB>
    <izvorni_sadrzaj>
      <item>KORŠA j.d.o.o. za usluge i trgovinu, OIB 85960938908</item>
    </izvorni_sadrzaj>
    <derivirana_varijabla naziv="DomainObject.Predmet.ProtuStrankaListFormatedOIB_1">
      <item>KORŠA j.d.o.o. za usluge i trgovinu, OIB 85960938908</item>
    </derivirana_varijabla>
  </DomainObject.Predmet.ProtuStrankaListFormatedOIB>
  <DomainObject.Predmet.ProtuStrankaListFormatedWithAdress>
    <izvorni_sadrzaj>
      <item>KORŠA j.d.o.o. za usluge i trgovinu, Velika Branjska 3, 48306 Velika Branjska</item>
    </izvorni_sadrzaj>
    <derivirana_varijabla naziv="DomainObject.Predmet.ProtuStrankaListFormatedWithAdress_1">
      <item>KORŠA j.d.o.o. za usluge i trgovinu, Velika Branjska 3, 48306 Velika Branjska</item>
    </derivirana_varijabla>
  </DomainObject.Predmet.ProtuStrankaListFormatedWithAdress>
  <DomainObject.Predmet.ProtuStrankaListFormatedWithAdressOIB>
    <izvorni_sadrzaj>
      <item>KORŠA j.d.o.o. za usluge i trgovinu, OIB 85960938908, Velika Branjska 3, 48306 Velika Branjska</item>
    </izvorni_sadrzaj>
    <derivirana_varijabla naziv="DomainObject.Predmet.ProtuStrankaListFormatedWithAdressOIB_1">
      <item>KORŠA j.d.o.o. za usluge i trgovinu, OIB 85960938908, Velika Branjska 3, 48306 Velika Branjska</item>
    </derivirana_varijabla>
  </DomainObject.Predmet.ProtuStrankaListFormatedWithAdressOIB>
  <DomainObject.Predmet.ProtuStrankaListNazivFormated>
    <izvorni_sadrzaj>
      <item>KORŠA j.d.o.o. za usluge i trgovinu</item>
    </izvorni_sadrzaj>
    <derivirana_varijabla naziv="DomainObject.Predmet.ProtuStrankaListNazivFormated_1">
      <item>KORŠA j.d.o.o. za usluge i trgovinu</item>
    </derivirana_varijabla>
  </DomainObject.Predmet.ProtuStrankaListNazivFormated>
  <DomainObject.Predmet.ProtuStrankaListNazivFormatedOIB>
    <izvorni_sadrzaj>
      <item>KORŠA j.d.o.o. za usluge i trgovinu, OIB 85960938908</item>
    </izvorni_sadrzaj>
    <derivirana_varijabla naziv="DomainObject.Predmet.ProtuStrankaListNazivFormatedOIB_1">
      <item>KORŠA j.d.o.o. za usluge i trgovinu, OIB 85960938908</item>
    </derivirana_varijabla>
  </DomainObject.Predmet.ProtuStrankaListNazivFormatedOIB>
  <DomainObject.Predmet.OstaliListFormated>
    <izvorni_sadrzaj>
      <item>sudski registar</item>
      <item>Zoran Korša</item>
    </izvorni_sadrzaj>
    <derivirana_varijabla naziv="DomainObject.Predmet.OstaliListFormated_1">
      <item>sudski registar</item>
      <item>Zoran Korša</item>
    </derivirana_varijabla>
  </DomainObject.Predmet.OstaliListFormated>
  <DomainObject.Predmet.OstaliListFormatedOIB>
    <izvorni_sadrzaj>
      <item>sudski registar</item>
      <item>Zoran Korša, OIB 07731013407</item>
    </izvorni_sadrzaj>
    <derivirana_varijabla naziv="DomainObject.Predmet.OstaliListFormatedOIB_1">
      <item>sudski registar</item>
      <item>Zoran Korša, OIB 07731013407</item>
    </derivirana_varijabla>
  </DomainObject.Predmet.OstaliListFormatedOIB>
  <DomainObject.Predmet.OstaliListFormatedWithAdress>
    <izvorni_sadrzaj>
      <item>sudski registar</item>
      <item>Zoran Korša, Velika Branjska 3, 48306 Velika Branjska</item>
    </izvorni_sadrzaj>
    <derivirana_varijabla naziv="DomainObject.Predmet.OstaliListFormatedWithAdress_1">
      <item>sudski registar</item>
      <item>Zoran Korša, Velika Branjska 3, 48306 Velika Branjska</item>
    </derivirana_varijabla>
  </DomainObject.Predmet.OstaliListFormatedWithAdress>
  <DomainObject.Predmet.OstaliListFormatedWithAdressOIB>
    <izvorni_sadrzaj>
      <item>sudski registar</item>
      <item>Zoran Korša, OIB 07731013407, Velika Branjska 3, 48306 Velika Branjska</item>
    </izvorni_sadrzaj>
    <derivirana_varijabla naziv="DomainObject.Predmet.OstaliListFormatedWithAdressOIB_1">
      <item>sudski registar</item>
      <item>Zoran Korša, OIB 07731013407, Velika Branjska 3, 48306 Velika Branjska</item>
    </derivirana_varijabla>
  </DomainObject.Predmet.OstaliListFormatedWithAdressOIB>
  <DomainObject.Predmet.OstaliListNazivFormated>
    <izvorni_sadrzaj>
      <item>sudski registar</item>
      <item>Zoran Korša</item>
    </izvorni_sadrzaj>
    <derivirana_varijabla naziv="DomainObject.Predmet.OstaliListNazivFormated_1">
      <item>sudski registar</item>
      <item>Zoran Korša</item>
    </derivirana_varijabla>
  </DomainObject.Predmet.OstaliListNazivFormated>
  <DomainObject.Predmet.OstaliListNazivFormatedOIB>
    <izvorni_sadrzaj>
      <item>sudski registar</item>
      <item>Zoran Korša, OIB 07731013407</item>
    </izvorni_sadrzaj>
    <derivirana_varijabla naziv="DomainObject.Predmet.OstaliListNazivFormatedOIB_1">
      <item>sudski registar</item>
      <item>Zoran Korša, OIB 07731013407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KORŠA j.d.o.o. za usluge i trgovinu</izvorni_sadrzaj>
    <derivirana_varijabla naziv="DomainObject.Predmet.ProtustrankaIDrugi_1">KORŠA j.d.o.o.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KORŠA j.d.o.o. za usluge i trgovinu, OIB 85960938908, Velika Branjska 3, 48306 Velika Branjska</izvorni_sadrzaj>
    <derivirana_varijabla naziv="DomainObject.Predmet.ProtustrankaIDrugiAdressOIB_1">KORŠA j.d.o.o. za usluge i trgovinu, OIB 85960938908, Velika Branjska 3, 48306 Velika Branjska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KORŠA j.d.o.o. za usluge i trgovinu</item>
      <item>sudski registar</item>
      <item>Zoran Korša</item>
    </izvorni_sadrzaj>
    <derivirana_varijabla naziv="DomainObject.Predmet.SudioniciListNaziv_1">
      <item>Financijska agencija</item>
      <item>KORŠA j.d.o.o. za usluge i trgovinu</item>
      <item>sudski registar</item>
      <item>Zoran Korša</item>
    </derivirana_varijabla>
  </DomainObject.Predmet.SudioniciListNaziv>
  <DomainObject.Predmet.SudioniciListAdressOIB>
    <izvorni_sadrzaj>
      <item>Financijska agencija, OIB 85821130368</item>
      <item>KORŠA j.d.o.o. za usluge i trgovinu, OIB 85960938908, Velika Branjska 3,48306 Velika Branjska</item>
      <item>sudski registar</item>
      <item>Zoran Korša, OIB 07731013407, Velika Branjska 3,48306 Velika Branjska</item>
    </izvorni_sadrzaj>
    <derivirana_varijabla naziv="DomainObject.Predmet.SudioniciListAdressOIB_1">
      <item>Financijska agencija, OIB 85821130368</item>
      <item>KORŠA j.d.o.o. za usluge i trgovinu, OIB 85960938908, Velika Branjska 3,48306 Velika Branjska</item>
      <item>sudski registar</item>
      <item>Zoran Korša, OIB 07731013407, Velika Branjska 3,48306 Velika Branjska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85960938908</item>
      <item>, OIB null</item>
      <item>, OIB 07731013407</item>
    </izvorni_sadrzaj>
    <derivirana_varijabla naziv="DomainObject.Predmet.SudioniciListNazivOIB_1">
      <item>, OIB 85821130368</item>
      <item>, OIB 85960938908</item>
      <item>, OIB null</item>
      <item>, OIB 07731013407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E37C5-5EA7-4463-9FF4-5FD0872E5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2511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2016-05-03T10:41:00Z</dcterms:created>
  <dc:creator>Maja Valušnig</dc:creator>
  <cp:lastModifiedBy>Marko Makaj</cp:lastModifiedBy>
  <cp:lastPrinted>2016-05-03T08:41:00Z</cp:lastPrinted>
  <dcterms:modified xmlns:xsi="http://www.w3.org/2001/XMLSchema-instance" xsi:type="dcterms:W3CDTF">2016-05-03T10:42:00Z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