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7ed4" w14:paraId="9167ed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896C68">
        <w:t>6116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C65E79">
        <w:t>11 veljače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96C68">
        <w:t>ARIAS CAPITAL d.o.o., Garićgradska 13,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896C68">
        <w:t>19006998348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896C68">
        <w:t xml:space="preserve"> 4.735,64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C65E79" w:rsidRPr="00C65E79">
        <w:t xml:space="preserve"> </w:t>
      </w:r>
      <w:r w:rsidR="00C65E79">
        <w:t>11 veljače 2016.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65E79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E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6116</izvorni_sadrzaj>
    <derivirana_varijabla naziv="DomainObject.Predmet.Broj_1">6116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St-6116/2015</izvorni_sadrzaj>
    <derivirana_varijabla naziv="DomainObject.Predmet.OznakaBroj_1">St-6116/2015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ARIAS CAPITAL d.o.o. zastupanog po punomoćniku Zoran Pleško</izvorni_sadrzaj>
    <derivirana_varijabla naziv="DomainObject.Predmet.ProtustrankaFormated_1">  ARIAS CAPITAL d.o.o. zastupanog po punomoćniku Zoran Pleško</derivirana_varijabla>
  </DomainObject.Predmet.ProtustrankaFormated>
  <DomainObject.Predmet.ProtustrankaFormatedOIB>
    <izvorni_sadrzaj>  ARIAS CAPITAL d.o.o., OIB 19006998348 zastupanog po punomoćniku Zoran Pleško</izvorni_sadrzaj>
    <derivirana_varijabla naziv="DomainObject.Predmet.ProtustrankaFormatedOIB_1">  ARIAS CAPITAL d.o.o., OIB 19006998348 zastupanog po punomoćniku Zoran Pleško</derivirana_varijabla>
  </DomainObject.Predmet.ProtustrankaFormatedOIB>
  <DomainObject.Predmet.ProtustrankaFormatedWithAdress>
    <izvorni_sadrzaj> ARIAS CAPITAL d.o.o., Garićgradska 13, 10000 Zagreb zastupanog po punomoćniku Zoran Pleško</izvorni_sadrzaj>
    <derivirana_varijabla naziv="DomainObject.Predmet.ProtustrankaFormatedWithAdress_1"> ARIAS CAPITAL d.o.o., Garićgradska 13, 10000 Zagreb zastupanog po punomoćniku Zoran Pleško</derivirana_varijabla>
  </DomainObject.Predmet.ProtustrankaFormatedWithAdress>
  <DomainObject.Predmet.ProtustrankaFormatedWithAdressOIB>
    <izvorni_sadrzaj> ARIAS CAPITAL d.o.o., OIB 19006998348, Garićgradska 13, 10000 Zagreb zastupanog po punomoćniku Zoran Pleško</izvorni_sadrzaj>
    <derivirana_varijabla naziv="DomainObject.Predmet.ProtustrankaFormatedWithAdressOIB_1"> ARIAS CAPITAL d.o.o., OIB 19006998348, Garićgradska 13, 10000 Zagreb zastupanog po punomoćniku Zoran Pleško</derivirana_varijabla>
  </DomainObject.Predmet.ProtustrankaFormatedWithAdressOIB>
  <DomainObject.Predmet.ProtustrankaWithAdress>
    <izvorni_sadrzaj>ARIAS CAPITAL d.o.o. Garićgradska 13, 10000 Zagreb</izvorni_sadrzaj>
    <derivirana_varijabla naziv="DomainObject.Predmet.ProtustrankaWithAdress_1">ARIAS CAPITAL d.o.o. Garićgradska 13, 10000 Zagreb</derivirana_varijabla>
  </DomainObject.Predmet.ProtustrankaWithAdress>
  <DomainObject.Predmet.ProtustrankaWithAdressOIB>
    <izvorni_sadrzaj>ARIAS CAPITAL d.o.o., OIB 19006998348, Garićgradska 13, 10000 Zagreb</izvorni_sadrzaj>
    <derivirana_varijabla naziv="DomainObject.Predmet.ProtustrankaWithAdressOIB_1">ARIAS CAPITAL d.o.o., OIB 19006998348, Garićgradska 13, 10000 Zagreb</derivirana_varijabla>
  </DomainObject.Predmet.ProtustrankaWithAdressOIB>
  <DomainObject.Predmet.ProtustrankaNazivFormated>
    <izvorni_sadrzaj>ARIAS CAPITAL d.o.o.</izvorni_sadrzaj>
    <derivirana_varijabla naziv="DomainObject.Predmet.ProtustrankaNazivFormated_1">ARIAS CAPITAL d.o.o.</derivirana_varijabla>
  </DomainObject.Predmet.ProtustrankaNazivFormated>
  <DomainObject.Predmet.ProtustrankaNazivFormatedOIB>
    <izvorni_sadrzaj>ARIAS CAPITAL d.o.o., OIB 19006998348</izvorni_sadrzaj>
    <derivirana_varijabla naziv="DomainObject.Predmet.ProtustrankaNazivFormatedOIB_1">ARIAS CAPITAL d.o.o., OIB 19006998348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ARIAS CAPITAL d.o.o. zastupanog po punomoćniku Zoran Pleško</item>
    </izvorni_sadrzaj>
    <derivirana_varijabla naziv="DomainObject.Predmet.ProtuStrankaListFormated_1">
      <item>ARIAS CAPITAL d.o.o. zastupanog po punomoćniku Zoran Pleško</item>
    </derivirana_varijabla>
  </DomainObject.Predmet.ProtuStrankaListFormated>
  <DomainObject.Predmet.ProtuStrankaListFormatedOIB>
    <izvorni_sadrzaj>
      <item>ARIAS CAPITAL d.o.o., OIB 19006998348 zastupanog po punomoćniku Zoran Pleško</item>
    </izvorni_sadrzaj>
    <derivirana_varijabla naziv="DomainObject.Predmet.ProtuStrankaListFormatedOIB_1">
      <item>ARIAS CAPITAL d.o.o., OIB 19006998348 zastupanog po punomoćniku Zoran Pleško</item>
    </derivirana_varijabla>
  </DomainObject.Predmet.ProtuStrankaListFormatedOIB>
  <DomainObject.Predmet.ProtuStrankaListFormatedWithAdress>
    <izvorni_sadrzaj>
      <item>ARIAS CAPITAL d.o.o., Garićgradska 13, 10000 Zagreb zastupanog po punomoćniku Zoran Pleško</item>
    </izvorni_sadrzaj>
    <derivirana_varijabla naziv="DomainObject.Predmet.ProtuStrankaListFormatedWithAdress_1">
      <item>ARIAS CAPITAL d.o.o., Garićgradska 13, 10000 Zagreb zastupanog po punomoćniku Zoran Pleško</item>
    </derivirana_varijabla>
  </DomainObject.Predmet.ProtuStrankaListFormatedWithAdress>
  <DomainObject.Predmet.ProtuStrankaListFormatedWithAdressOIB>
    <izvorni_sadrzaj>
      <item>ARIAS CAPITAL d.o.o., OIB 19006998348, Garićgradska 13, 10000 Zagreb zastupanog po punomoćniku Zoran Pleško</item>
    </izvorni_sadrzaj>
    <derivirana_varijabla naziv="DomainObject.Predmet.ProtuStrankaListFormatedWithAdressOIB_1">
      <item>ARIAS CAPITAL d.o.o., OIB 19006998348, Garićgradska 13, 10000 Zagreb zastupanog po punomoćniku Zoran Pleško</item>
    </derivirana_varijabla>
  </DomainObject.Predmet.ProtuStrankaListFormatedWithAdressOIB>
  <DomainObject.Predmet.ProtuStrankaListNazivFormated>
    <izvorni_sadrzaj>
      <item>ARIAS CAPITAL d.o.o.</item>
    </izvorni_sadrzaj>
    <derivirana_varijabla naziv="DomainObject.Predmet.ProtuStrankaListNazivFormated_1">
      <item>ARIAS CAPITAL d.o.o.</item>
    </derivirana_varijabla>
  </DomainObject.Predmet.ProtuStrankaListNazivFormated>
  <DomainObject.Predmet.ProtuStrankaListNazivFormatedOIB>
    <izvorni_sadrzaj>
      <item>ARIAS CAPITAL d.o.o., OIB 19006998348</item>
    </izvorni_sadrzaj>
    <derivirana_varijabla naziv="DomainObject.Predmet.ProtuStrankaListNazivFormatedOIB_1">
      <item>ARIAS CAPITAL d.o.o., OIB 19006998348</item>
    </derivirana_varijabla>
  </DomainObject.Predmet.ProtuStrankaListNazivFormatedOIB>
  <DomainObject.Predmet.OstaliListFormated>
    <izvorni_sadrzaj>
      <item>Zoran Pleško punomoćnik sudionika u postupku ARIAS CAPITAL d.o.o.</item>
    </izvorni_sadrzaj>
    <derivirana_varijabla naziv="DomainObject.Predmet.OstaliListFormated_1">
      <item>Zoran Pleško punomoćnik sudionika u postupku ARIAS CAPITAL d.o.o.</item>
    </derivirana_varijabla>
  </DomainObject.Predmet.OstaliListFormated>
  <DomainObject.Predmet.OstaliListFormatedOIB>
    <izvorni_sadrzaj>
      <item>Zoran Pleško, OIB 32911273477 punomoćnik sudionika u postupku ARIAS CAPITAL d.o.o.</item>
    </izvorni_sadrzaj>
    <derivirana_varijabla naziv="DomainObject.Predmet.OstaliListFormatedOIB_1">
      <item>Zoran Pleško, OIB 32911273477 punomoćnik sudionika u postupku ARIAS CAPITAL d.o.o.</item>
    </derivirana_varijabla>
  </DomainObject.Predmet.OstaliListFormatedOIB>
  <DomainObject.Predmet.OstaliListFormatedWithAdress>
    <izvorni_sadrzaj>
      <item>Zoran Pleško, Dolenica 63, 10257 Hrvatski Leskovac punomoćnik sudionika u postupku ARIAS CAPITAL d.o.o.</item>
    </izvorni_sadrzaj>
    <derivirana_varijabla naziv="DomainObject.Predmet.OstaliListFormatedWithAdress_1">
      <item>Zoran Pleško, Dolenica 63, 10257 Hrvatski Leskovac punomoćnik sudionika u postupku ARIAS CAPITAL d.o.o.</item>
    </derivirana_varijabla>
  </DomainObject.Predmet.OstaliListFormatedWithAdress>
  <DomainObject.Predmet.OstaliListFormatedWithAdressOIB>
    <izvorni_sadrzaj>
      <item>Zoran Pleško, OIB 32911273477, Dolenica 63, 10257 Hrvatski Leskovac punomoćnik sudionika u postupku ARIAS CAPITAL d.o.o.</item>
    </izvorni_sadrzaj>
    <derivirana_varijabla naziv="DomainObject.Predmet.OstaliListFormatedWithAdressOIB_1">
      <item>Zoran Pleško, OIB 32911273477, Dolenica 63, 10257 Hrvatski Leskovac punomoćnik sudionika u postupku ARIAS CAPITAL d.o.o.</item>
    </derivirana_varijabla>
  </DomainObject.Predmet.OstaliListFormatedWithAdressOIB>
  <DomainObject.Predmet.OstaliListNazivFormated>
    <izvorni_sadrzaj>
      <item>Zoran Pleško</item>
    </izvorni_sadrzaj>
    <derivirana_varijabla naziv="DomainObject.Predmet.OstaliListNazivFormated_1">
      <item>Zoran Pleško</item>
    </derivirana_varijabla>
  </DomainObject.Predmet.OstaliListNazivFormated>
  <DomainObject.Predmet.OstaliListNazivFormatedOIB>
    <izvorni_sadrzaj>
      <item>Zoran Pleško, OIB 32911273477</item>
    </izvorni_sadrzaj>
    <derivirana_varijabla naziv="DomainObject.Predmet.OstaliListNazivFormatedOIB_1">
      <item>Zoran Pleško, OIB 32911273477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ARIAS CAPITAL d.o.o.</izvorni_sadrzaj>
    <derivirana_varijabla naziv="DomainObject.Predmet.ProtustrankaIDrugi_1">ARIAS CAPITAL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ARIAS CAPITAL d.o.o., OIB 19006998348, Garićgradska 13, 10000 Zagreb</izvorni_sadrzaj>
    <derivirana_varijabla naziv="DomainObject.Predmet.ProtustrankaIDrugiAdressOIB_1">ARIAS CAPITAL d.o.o., OIB 19006998348, Garićgradska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ARIAS CAPITAL d.o.o.</item>
      <item>FINA Regionalni centar Zagreb</item>
      <item>Zoran Pleško</item>
    </izvorni_sadrzaj>
    <derivirana_varijabla naziv="DomainObject.Predmet.SudioniciListNaziv_1">
      <item>ARIAS CAPITAL d.o.o.</item>
      <item>FINA Regionalni centar Zagreb</item>
      <item>Zoran Pleško</item>
    </derivirana_varijabla>
  </DomainObject.Predmet.SudioniciListNaziv>
  <DomainObject.Predmet.SudioniciListAdressOIB>
    <izvorni_sadrzaj>
      <item>ARIAS CAPITAL d.o.o., OIB 19006998348, Garićgradska 13,10000 Zagreb</item>
      <item>FINA Regionalni centar Zagreb, OIB 85821130368, Trg svibanjskih žrtava 1995. 1,10000 Zagreb</item>
      <item>Zoran Pleško, OIB 32911273477, Dolenica 63,10257 Hrvatski Leskovac</item>
    </izvorni_sadrzaj>
    <derivirana_varijabla naziv="DomainObject.Predmet.SudioniciListAdressOIB_1">
      <item>ARIAS CAPITAL d.o.o., OIB 19006998348, Garićgradska 13,10000 Zagreb</item>
      <item>FINA Regionalni centar Zagreb, OIB 85821130368, Trg svibanjskih žrtava 1995. 1,10000 Zagreb</item>
      <item>Zoran Pleško, OIB 32911273477, Dolenica 63,10257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19006998348</item>
      <item>, OIB 85821130368</item>
      <item>, OIB 32911273477</item>
    </izvorni_sadrzaj>
    <derivirana_varijabla naziv="DomainObject.Predmet.SudioniciListNazivOIB_1">
      <item>, OIB 19006998348</item>
      <item>, OIB 85821130368</item>
      <item>, OIB 32911273477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1305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2016-01-28T16:39:00Z</dcterms:created>
  <dc:creator>ilukac</dc:creator>
  <cp:lastModifiedBy>Marina Gojić</cp:lastModifiedBy>
  <cp:lastPrinted>2016-02-11T11:27:00Z</cp:lastPrinted>
  <dcterms:modified xmlns:xsi="http://www.w3.org/2001/XMLSchema-instance" xsi:type="dcterms:W3CDTF">2016-02-11T11:27:00Z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