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662e" w14:paraId="fd4662e" w:rsidRDefault="006603F7" w:rsidP="006603F7" w:rsidR="006603F7">
      <w:pPr>
        <w:jc w:val="right"/>
        <w15:collapsed w:val="false"/>
      </w:pPr>
      <w:r>
        <w:t>Broj: 6 St-1704/16-7</w:t>
      </w:r>
    </w:p>
    <w:p w:rsidRDefault="006603F7" w:rsidP="006603F7" w:rsidR="006603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3F7" w:rsidP="006603F7" w:rsidR="006603F7" w:rsidRPr="00D21A2C"/>
    <w:p w:rsidRDefault="006603F7" w:rsidP="006603F7" w:rsidR="006603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03F7" w:rsidP="006603F7" w:rsidR="006603F7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>U IME REPUBLIKE HRVATSKE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RJEŠENJE</w:t>
      </w:r>
    </w:p>
    <w:p w:rsidRDefault="006603F7" w:rsidP="006603F7" w:rsidR="006603F7">
      <w:pPr>
        <w:jc w:val="both"/>
      </w:pPr>
    </w:p>
    <w:p w:rsidRDefault="006603F7" w:rsidP="006603F7" w:rsidR="006603F7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>
        <w:rPr>
          <w:b/>
          <w:bCs/>
          <w:kern w:val="36"/>
          <w:lang w:eastAsia="en-US"/>
        </w:rPr>
        <w:t>KAPIVIT d.o.o., Beli Manastir, Valpovačka bb, OIB: 47866939142, MBS: 030138858</w:t>
      </w:r>
      <w:r>
        <w:t>, dana 21. veljače 2017. g.,</w:t>
      </w:r>
    </w:p>
    <w:p w:rsidRDefault="006603F7" w:rsidP="006603F7" w:rsidR="006603F7">
      <w:pPr>
        <w:ind w:firstLine="708"/>
        <w:jc w:val="both"/>
      </w:pP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6603F7">
        <w:rPr>
          <w:b/>
          <w:bCs/>
          <w:kern w:val="36"/>
          <w:lang w:eastAsia="en-US"/>
        </w:rPr>
        <w:t xml:space="preserve">KAPIVIT d.o.o., Beli Manastir, Valpovačka bb, OIB: 47866939142, MBS: 030138858 </w:t>
      </w:r>
      <w:r w:rsidR="009037CB">
        <w:rPr>
          <w:bCs/>
        </w:rPr>
        <w:t xml:space="preserve">prekinut pravomoćnim rješenjem ovoga suda od </w:t>
      </w:r>
      <w:r w:rsidR="006603F7">
        <w:rPr>
          <w:bCs/>
        </w:rPr>
        <w:t>15.9.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6603F7">
        <w:rPr>
          <w:b/>
          <w:bCs/>
          <w:kern w:val="36"/>
          <w:lang w:eastAsia="en-US"/>
        </w:rPr>
        <w:t xml:space="preserve">KAPIVIT d.o.o., Beli Manastir, Valpovačka bb </w:t>
      </w:r>
      <w:r>
        <w:t xml:space="preserve">od </w:t>
      </w:r>
      <w:r w:rsidR="006603F7">
        <w:t>18. svibnja</w:t>
      </w:r>
      <w:r w:rsidR="006E1BC8">
        <w:t xml:space="preserve"> 2016. g.</w:t>
      </w:r>
      <w:r w:rsidR="0007545A">
        <w:t xml:space="preserve"> z</w:t>
      </w:r>
      <w:r w:rsidRPr="00055821">
        <w:t xml:space="preserve">a otvaranje stečajnog  postupka nad dužnikom </w:t>
      </w:r>
      <w:r w:rsidR="006603F7">
        <w:rPr>
          <w:b/>
          <w:bCs/>
          <w:kern w:val="36"/>
          <w:lang w:eastAsia="en-US"/>
        </w:rPr>
        <w:t>KAPIVIT d.o.o., Beli Manastir, Valpovačka bb, OIB: 47866939142, MBS: 030138858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603F7">
        <w:rPr>
          <w:b/>
          <w:bCs/>
          <w:kern w:val="36"/>
          <w:lang w:eastAsia="en-US"/>
        </w:rPr>
        <w:t xml:space="preserve">KAPIVIT d.o.o., Beli Manastir, Valpovačka bb, </w:t>
      </w:r>
      <w:r w:rsidR="006603F7" w:rsidRPr="006603F7">
        <w:rPr>
          <w:bCs/>
          <w:kern w:val="36"/>
          <w:lang w:eastAsia="en-US"/>
        </w:rPr>
        <w:t>zastupan po punomoćniku Krešimir Rastija odvjetnik iz Osijeka</w:t>
      </w:r>
      <w:r w:rsidR="006603F7">
        <w:rPr>
          <w:b/>
          <w:bCs/>
          <w:kern w:val="36"/>
          <w:lang w:eastAsia="en-US"/>
        </w:rPr>
        <w:t xml:space="preserve"> </w:t>
      </w:r>
      <w:r w:rsidR="006E1BC8">
        <w:t xml:space="preserve">je </w:t>
      </w:r>
      <w:r>
        <w:rPr>
          <w:bCs/>
        </w:rPr>
        <w:t xml:space="preserve">dana </w:t>
      </w:r>
      <w:r w:rsidR="006603F7">
        <w:rPr>
          <w:bCs/>
        </w:rPr>
        <w:t xml:space="preserve">18. svibnja </w:t>
      </w:r>
      <w:r w:rsidR="006E1BC8">
        <w:rPr>
          <w:bCs/>
        </w:rPr>
        <w:t>2016. g.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6603F7">
        <w:rPr>
          <w:b/>
          <w:bCs/>
          <w:kern w:val="36"/>
          <w:lang w:eastAsia="en-US"/>
        </w:rPr>
        <w:t>KAPIVIT d.o.o., Beli Manastir, Valpovačka bb, OIB: 47866939142, MBS: 030138858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6603F7">
        <w:t>1704/16 od 16. rujna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6603F7">
        <w:t>14</w:t>
      </w:r>
      <w:r w:rsidR="00F60233">
        <w:t xml:space="preserve"> </w:t>
      </w:r>
      <w:r>
        <w:t>St-</w:t>
      </w:r>
      <w:r w:rsidR="006603F7">
        <w:t>1701/16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6603F7">
        <w:t>14</w:t>
      </w:r>
      <w:r w:rsidR="00F60233">
        <w:t xml:space="preserve"> </w:t>
      </w:r>
      <w:r>
        <w:t>St-</w:t>
      </w:r>
      <w:r w:rsidR="006603F7">
        <w:t>1701/16</w:t>
      </w:r>
      <w:r>
        <w:t xml:space="preserve"> također pokrenut stečajni postupak nad dužnikom </w:t>
      </w:r>
      <w:r w:rsidR="006603F7">
        <w:rPr>
          <w:b/>
          <w:bCs/>
          <w:kern w:val="36"/>
          <w:lang w:eastAsia="en-US"/>
        </w:rPr>
        <w:t xml:space="preserve">KAPIVIT d.o.o., Beli Manastir, Valpovačka bb, OIB: 47866939142, MBS: 030138858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6603F7">
        <w:t>14</w:t>
      </w:r>
      <w:r w:rsidR="00F60233">
        <w:t xml:space="preserve"> </w:t>
      </w:r>
      <w:r>
        <w:t>St-</w:t>
      </w:r>
      <w:r w:rsidR="006603F7">
        <w:t>1701/16 od 19. listopada 2016. g. istodobno</w:t>
      </w:r>
      <w:r>
        <w:t xml:space="preserve"> otvoren</w:t>
      </w:r>
      <w:r w:rsidR="006603F7">
        <w:t xml:space="preserve"> i zaključen</w:t>
      </w:r>
      <w:r>
        <w:t xml:space="preserve"> stečajni postupak</w:t>
      </w:r>
      <w:r w:rsidR="00417835">
        <w:t xml:space="preserve"> nad gore navedenim dužnikom</w:t>
      </w:r>
      <w:r w:rsidR="006603F7">
        <w:t>.</w:t>
      </w:r>
    </w:p>
    <w:p w:rsidRDefault="006603F7" w:rsidP="00CA2098" w:rsidR="006603F7">
      <w:pPr>
        <w:jc w:val="both"/>
      </w:pPr>
    </w:p>
    <w:p w:rsidRDefault="006603F7" w:rsidP="006603F7" w:rsidR="006603F7">
      <w:pPr>
        <w:jc w:val="right"/>
      </w:pPr>
      <w:r>
        <w:lastRenderedPageBreak/>
        <w:t>Broj: 6 St-1704/16-7</w:t>
      </w:r>
    </w:p>
    <w:p w:rsidRDefault="006603F7" w:rsidP="00CA2098" w:rsidR="006603F7">
      <w:pPr>
        <w:jc w:val="both"/>
      </w:pPr>
    </w:p>
    <w:p w:rsidRDefault="006603F7" w:rsidP="00CA2098" w:rsidR="006603F7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6603F7">
        <w:t>14 St-1701/16 od 19. listopada 2016. g.</w:t>
      </w:r>
      <w:r>
        <w:t xml:space="preserve"> otvoren </w:t>
      </w:r>
      <w:r w:rsidR="006603F7">
        <w:t xml:space="preserve">i zaključen </w:t>
      </w:r>
      <w:r>
        <w:t>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6603F7">
        <w:t>21. veljače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6603F7" w:rsidP="0041777C" w:rsidR="00F77A43">
      <w:pPr>
        <w:numPr>
          <w:ilvl w:val="0"/>
          <w:numId w:val="5"/>
        </w:numPr>
        <w:tabs>
          <w:tab w:pos="6240" w:val="left"/>
        </w:tabs>
      </w:pPr>
      <w:r>
        <w:t>za predlagatelja – pun. Krešimir Rastija odvjetnik iz Osijeka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6603F7">
        <w:t>21.3.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745493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FB9" w:rsidR="00236FB9">
      <w:r>
        <w:separator/>
      </w:r>
    </w:p>
  </w:endnote>
  <w:endnote w:id="0" w:type="continuationSeparator">
    <w:p w:rsidRDefault="00236FB9" w:rsidR="00236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FB9" w:rsidR="00236FB9">
      <w:r>
        <w:separator/>
      </w:r>
    </w:p>
  </w:footnote>
  <w:footnote w:id="0" w:type="continuationSeparator">
    <w:p w:rsidRDefault="00236FB9" w:rsidR="00236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5493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6FB9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5C6CA6"/>
    <w:rsid w:val="005D4AF0"/>
    <w:rsid w:val="00612D2C"/>
    <w:rsid w:val="006603F7"/>
    <w:rsid w:val="00667570"/>
    <w:rsid w:val="006862FF"/>
    <w:rsid w:val="006E1BC8"/>
    <w:rsid w:val="007349D2"/>
    <w:rsid w:val="00745493"/>
    <w:rsid w:val="00781A1C"/>
    <w:rsid w:val="00791CE2"/>
    <w:rsid w:val="007A1FD7"/>
    <w:rsid w:val="007A2BE6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4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4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St-1704/2016</izvorni_sadrzaj>
    <derivirana_varijabla naziv="DomainObject.Predmet.OznakaBroj_1">St-1704/2016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ST-1701/2016</izvorni_sadrzaj>
    <derivirana_varijabla naziv="DomainObject.Predmet.PrimjedbaSuca_1">postoji ST-1701/2016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KAPIVIT d.o.o. za trgovinu, proizvodnju i usluge</izvorni_sadrzaj>
    <derivirana_varijabla naziv="DomainObject.Predmet.StrankaFormated_1">  KAPIVIT d.o.o. za trgovinu, proizvodnju i usluge</derivirana_varijabla>
  </DomainObject.Predmet.StrankaFormated>
  <DomainObject.Predmet.StrankaFormatedOIB>
    <izvorni_sadrzaj>  KAPIVIT d.o.o. za trgovinu, proizvodnju i usluge, OIB 47866939142</izvorni_sadrzaj>
    <derivirana_varijabla naziv="DomainObject.Predmet.StrankaFormatedOIB_1">  KAPIVIT d.o.o. za trgovinu, proizvodnju i usluge, OIB 47866939142</derivirana_varijabla>
  </DomainObject.Predmet.StrankaFormatedOIB>
  <DomainObject.Predmet.StrankaFormatedWithAdress>
    <izvorni_sadrzaj> KAPIVIT d.o.o. za trgovinu, proizvodnju i usluge, Valpovačka bb, 31300 Beli Manastir</izvorni_sadrzaj>
    <derivirana_varijabla naziv="DomainObject.Predmet.StrankaFormatedWithAdress_1"> KAPIVIT d.o.o. za trgovinu, proizvodnju i usluge, Valpovačka bb, 31300 Beli Manastir</derivirana_varijabla>
  </DomainObject.Predmet.StrankaFormatedWithAdress>
  <DomainObject.Predmet.StrankaFormatedWithAdressOIB>
    <izvorni_sadrzaj> KAPIVIT d.o.o. za trgovinu, proizvodnju i usluge, OIB 47866939142, Valpovačka bb, 31300 Beli Manastir</izvorni_sadrzaj>
    <derivirana_varijabla naziv="DomainObject.Predmet.StrankaFormatedWithAdressOIB_1"> KAPIVIT d.o.o. za trgovinu, proizvodnju i usluge, OIB 47866939142, Valpovačka bb, 31300 Beli Manastir</derivirana_varijabla>
  </DomainObject.Predmet.StrankaFormatedWithAdressOIB>
  <DomainObject.Predmet.StrankaWithAdress>
    <izvorni_sadrzaj>KAPIVIT d.o.o. za trgovinu, proizvodnju i usluge Valpovačka bb,31300 Beli Manastir</izvorni_sadrzaj>
    <derivirana_varijabla naziv="DomainObject.Predmet.StrankaWithAdress_1">KAPIVIT d.o.o. za trgovinu, proizvodnju i usluge Valpovačka bb,31300 Beli Manastir</derivirana_varijabla>
  </DomainObject.Predmet.StrankaWithAdress>
  <DomainObject.Predmet.StrankaWithAdressOIB>
    <izvorni_sadrzaj>KAPIVIT d.o.o. za trgovinu, proizvodnju i usluge, OIB 47866939142, Valpovačka bb,31300 Beli Manastir</izvorni_sadrzaj>
    <derivirana_varijabla naziv="DomainObject.Predmet.StrankaWithAdressOIB_1">KAPIVIT d.o.o. za trgovinu, proizvodnju i usluge, OIB 47866939142, Valpovačka bb,31300 Beli Manastir</derivirana_varijabla>
  </DomainObject.Predmet.StrankaWithAdressOIB>
  <DomainObject.Predmet.StrankaNazivFormated>
    <izvorni_sadrzaj>KAPIVIT d.o.o. za trgovinu, proizvodnju i usluge</izvorni_sadrzaj>
    <derivirana_varijabla naziv="DomainObject.Predmet.StrankaNazivFormated_1">KAPIVIT d.o.o. za trgovinu, proizvodnju i usluge</derivirana_varijabla>
  </DomainObject.Predmet.StrankaNazivFormated>
  <DomainObject.Predmet.StrankaNazivFormatedOIB>
    <izvorni_sadrzaj>KAPIVIT d.o.o. za trgovinu, proizvodnju i usluge, OIB 47866939142</izvorni_sadrzaj>
    <derivirana_varijabla naziv="DomainObject.Predmet.StrankaNazivFormatedOIB_1">KAPIVIT d.o.o. za trgovinu, proizvodnju i usluge, OIB 47866939142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KAPIVIT d.o.o. za trgovinu, proizvodnju i usluge</item>
    </izvorni_sadrzaj>
    <derivirana_varijabla naziv="DomainObject.Predmet.StrankaListFormated_1">
      <item>KAPIVIT d.o.o. za trgovinu, proizvodnju i usluge</item>
    </derivirana_varijabla>
  </DomainObject.Predmet.StrankaListFormated>
  <DomainObject.Predmet.StrankaListFormatedOIB>
    <izvorni_sadrzaj>
      <item>KAPIVIT d.o.o. za trgovinu, proizvodnju i usluge, OIB 47866939142</item>
    </izvorni_sadrzaj>
    <derivirana_varijabla naziv="DomainObject.Predmet.StrankaListFormatedOIB_1">
      <item>KAPIVIT d.o.o. za trgovinu, proizvodnju i usluge, OIB 47866939142</item>
    </derivirana_varijabla>
  </DomainObject.Predmet.StrankaListFormatedOIB>
  <DomainObject.Predmet.StrankaListFormatedWithAdress>
    <izvorni_sadrzaj>
      <item>KAPIVIT d.o.o. za trgovinu, proizvodnju i usluge, Valpovačka bb, 31300 Beli Manastir</item>
    </izvorni_sadrzaj>
    <derivirana_varijabla naziv="DomainObject.Predmet.StrankaListFormatedWithAdress_1">
      <item>KAPIVIT d.o.o. za trgovinu, proizvodnju i usluge, Valpovačka bb, 31300 Beli Manastir</item>
    </derivirana_varijabla>
  </DomainObject.Predmet.StrankaListFormatedWithAdress>
  <DomainObject.Predmet.StrankaListFormatedWithAdressOIB>
    <izvorni_sadrzaj>
      <item>KAPIVIT d.o.o. za trgovinu, proizvodnju i usluge, OIB 47866939142, Valpovačka bb, 31300 Beli Manastir</item>
    </izvorni_sadrzaj>
    <derivirana_varijabla naziv="DomainObject.Predmet.StrankaListFormatedWithAdressOIB_1">
      <item>KAPIVIT d.o.o. za trgovinu, proizvodnju i usluge, OIB 47866939142, Valpovačka bb, 31300 Beli Manastir</item>
    </derivirana_varijabla>
  </DomainObject.Predmet.StrankaListFormatedWithAdressOIB>
  <DomainObject.Predmet.StrankaListNazivFormated>
    <izvorni_sadrzaj>
      <item>KAPIVIT d.o.o. za trgovinu, proizvodnju i usluge</item>
    </izvorni_sadrzaj>
    <derivirana_varijabla naziv="DomainObject.Predmet.StrankaListNazivFormated_1">
      <item>KAPIVIT d.o.o. za trgovinu, proizvodnju i usluge</item>
    </derivirana_varijabla>
  </DomainObject.Predmet.StrankaListNazivFormated>
  <DomainObject.Predmet.StrankaListNazivFormatedOIB>
    <izvorni_sadrzaj>
      <item>KAPIVIT d.o.o. za trgovinu, proizvodnju i usluge, OIB 47866939142</item>
    </izvorni_sadrzaj>
    <derivirana_varijabla naziv="DomainObject.Predmet.StrankaListNazivFormatedOIB_1">
      <item>KAPIVIT d.o.o. za trgovinu, proizvodnju i usluge, OIB 47866939142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KAPIVIT d.o.o. za trgovinu, proizvodnju i usluge</izvorni_sadrzaj>
    <derivirana_varijabla naziv="DomainObject.Predmet.StrankaIDrugi_1">KAPIVIT d.o.o.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KAPIVIT d.o.o. za trgovinu, proizvodnju i usluge, OIB 47866939142, Valpovačka bb, 31300 Beli Manastir</izvorni_sadrzaj>
    <derivirana_varijabla naziv="DomainObject.Predmet.StrankaIDrugiAdressOIB_1">KAPIVIT d.o.o. za trgovinu, proizvodnju i usluge, OIB 47866939142, Valpovačka bb, 31300 Beli Manastir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KAPIVIT d.o.o. za trgovinu, proizvodnju i usluge</item>
    </izvorni_sadrzaj>
    <derivirana_varijabla naziv="DomainObject.Predmet.SudioniciListNaziv_1">
      <item>KAPIVIT d.o.o. za trgovinu, proizvodnju i usluge</item>
    </derivirana_varijabla>
  </DomainObject.Predmet.SudioniciListNaziv>
  <DomainObject.Predmet.SudioniciListAdressOIB>
    <izvorni_sadrzaj>
      <item>KAPIVIT d.o.o. za trgovinu, proizvodnju i usluge, OIB 47866939142, Valpovačka bb,31300 Beli Manastir</item>
    </izvorni_sadrzaj>
    <derivirana_varijabla naziv="DomainObject.Predmet.SudioniciListAdressOIB_1">
      <item>KAPIVIT d.o.o. za trgovinu, proizvodnju i usluge, OIB 47866939142, Valpovačka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47866939142</item>
    </izvorni_sadrzaj>
    <derivirana_varijabla naziv="DomainObject.Predmet.SudioniciListNazivOIB_1">
      <item>, OIB 47866939142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A49BB-7E08-4D59-9A85-54D126A5E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2480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2017-02-21T10:06:00Z</dcterms:created>
  <dc:creator>..</dc:creator>
  <cp:lastModifiedBy>Danijela Sekulić</cp:lastModifiedBy>
  <cp:lastPrinted>2017-02-21T10:04:00Z</cp:lastPrinted>
  <dcterms:modified xmlns:xsi="http://www.w3.org/2001/XMLSchema-instance" xsi:type="dcterms:W3CDTF">2017-02-21T10:06:00Z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