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fdd2" w14:paraId="398fdd2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 w:rsidR="00AB7EEF">
        <w:t>2124/16-68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23576B" w:rsidP="003E7CD1" w:rsidR="0023576B" w:rsidRPr="00B82754">
      <w:pPr>
        <w:ind w:hanging="720" w:left="360"/>
        <w:jc w:val="both"/>
        <w:rPr>
          <w:sz w:val="22"/>
          <w:szCs w:val="22"/>
        </w:rPr>
      </w:pP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92068B" w:rsidR="0004597F" w:rsidRPr="0092068B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C246C0">
        <w:t>11</w:t>
      </w:r>
      <w:r w:rsidR="0023576B">
        <w:t>. siječnja 2019. g.,</w:t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AB7EEF" w:rsidRPr="00AB7EEF">
        <w:rPr>
          <w:b/>
        </w:rPr>
        <w:t xml:space="preserve">Dragomiru </w:t>
      </w:r>
      <w:proofErr w:type="spellStart"/>
      <w:r w:rsidR="00AB7EEF" w:rsidRPr="00AB7EEF">
        <w:rPr>
          <w:b/>
        </w:rPr>
        <w:t>Lukavec</w:t>
      </w:r>
      <w:proofErr w:type="spellEnd"/>
      <w:r w:rsidR="00AB7EEF" w:rsidRPr="00AB7EEF">
        <w:rPr>
          <w:b/>
        </w:rPr>
        <w:t xml:space="preserve"> iz 31431 </w:t>
      </w:r>
      <w:proofErr w:type="spellStart"/>
      <w:r w:rsidR="00AB7EEF" w:rsidRPr="00AB7EEF">
        <w:rPr>
          <w:b/>
        </w:rPr>
        <w:t>Livana</w:t>
      </w:r>
      <w:proofErr w:type="spellEnd"/>
      <w:r w:rsidR="00AB7EEF" w:rsidRPr="00AB7EEF">
        <w:rPr>
          <w:b/>
        </w:rPr>
        <w:t>, Omladinska 68, OIB: 17884795980</w:t>
      </w:r>
      <w:r w:rsidR="007F613B">
        <w:t xml:space="preserve">, </w:t>
      </w:r>
      <w:r w:rsidR="00F42B9A">
        <w:t xml:space="preserve">koja je uplaćena na žiro račun FINE broj HR3323900011300028779 </w:t>
      </w:r>
      <w:r w:rsidR="007F613B">
        <w:t xml:space="preserve">dana </w:t>
      </w:r>
      <w:r w:rsidR="00AB7EEF">
        <w:t>6</w:t>
      </w:r>
      <w:r w:rsidR="007F613B">
        <w:t xml:space="preserve">.9.2018. g.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="00F42B9A" w:rsidRPr="00F42B9A">
        <w:t xml:space="preserve"> u iznosu od </w:t>
      </w:r>
      <w:r w:rsidR="00A06C6A">
        <w:t>119.600,00</w:t>
      </w:r>
      <w:r w:rsidR="00F42B9A" w:rsidRPr="00F42B9A">
        <w:t xml:space="preserve"> kn</w:t>
      </w:r>
      <w:r w:rsidR="00F42B9A">
        <w:t xml:space="preserve"> na žiro račun </w:t>
      </w:r>
      <w:r w:rsidR="00275FB2">
        <w:t xml:space="preserve">uplatitelja broj </w:t>
      </w:r>
      <w:r w:rsidR="00AB7EEF">
        <w:t>HR1023400093111014895 kod PBZ d.d.</w:t>
      </w:r>
    </w:p>
    <w:p w:rsidRDefault="00D54DDA" w:rsidP="009C6C43" w:rsidR="00D54DDA">
      <w:pPr>
        <w:pStyle w:val="Tijeloteksta"/>
      </w:pPr>
    </w:p>
    <w:p w:rsidRDefault="00AB7EEF" w:rsidP="009C6C43" w:rsidR="00AB7EEF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AB7EEF" w:rsidP="00D54DDA" w:rsidR="00AB7EEF">
      <w:pPr>
        <w:pStyle w:val="Tijeloteksta"/>
        <w:ind w:firstLine="360"/>
        <w:jc w:val="center"/>
      </w:pPr>
    </w:p>
    <w:p w:rsidRDefault="00D54DDA" w:rsidP="00D54DDA" w:rsidR="00A06C6A">
      <w:pPr>
        <w:pStyle w:val="Tijeloteksta"/>
        <w:ind w:firstLine="360"/>
      </w:pPr>
      <w:r>
        <w:tab/>
      </w:r>
      <w:r w:rsidR="00A06C6A">
        <w:t xml:space="preserve">Podneskom od </w:t>
      </w:r>
      <w:r w:rsidR="00AB7EEF">
        <w:t>11. siječnja 2019</w:t>
      </w:r>
      <w:r w:rsidR="001B2BAE">
        <w:t>. g.</w:t>
      </w:r>
      <w:r w:rsidR="00A06C6A">
        <w:t xml:space="preserve"> </w:t>
      </w:r>
      <w:r w:rsidR="00AB7EEF" w:rsidRPr="00AB7EEF">
        <w:t xml:space="preserve">Dragomir </w:t>
      </w:r>
      <w:proofErr w:type="spellStart"/>
      <w:r w:rsidR="00AB7EEF" w:rsidRPr="00AB7EEF">
        <w:t>Lukavec</w:t>
      </w:r>
      <w:proofErr w:type="spellEnd"/>
      <w:r w:rsidR="00AB7EEF" w:rsidRPr="00AB7EEF">
        <w:t xml:space="preserve"> iz 31431 </w:t>
      </w:r>
      <w:proofErr w:type="spellStart"/>
      <w:r w:rsidR="00AB7EEF" w:rsidRPr="00AB7EEF">
        <w:t>Livana</w:t>
      </w:r>
      <w:proofErr w:type="spellEnd"/>
      <w:r w:rsidR="00AB7EEF" w:rsidRPr="00AB7EEF">
        <w:t>, Omladinska 68 podnio je zahtjev sudu za vraćanje uplaćene jamčevine</w:t>
      </w:r>
      <w:r w:rsidR="00AB7EEF">
        <w:rPr>
          <w:b/>
        </w:rPr>
        <w:t>.</w:t>
      </w:r>
    </w:p>
    <w:p w:rsidRDefault="0092068B" w:rsidP="003E7CD1" w:rsidR="00091BCD" w:rsidRPr="003E7CD1">
      <w:pPr>
        <w:pStyle w:val="Tijeloteksta"/>
        <w:ind w:firstLine="360"/>
      </w:pPr>
      <w:r>
        <w:t xml:space="preserve">    Budući je najbolji ponuditelj u gore navedenom nadmetanju uplatio </w:t>
      </w:r>
      <w:proofErr w:type="spellStart"/>
      <w:r>
        <w:t>kupovninu</w:t>
      </w:r>
      <w:proofErr w:type="spellEnd"/>
      <w:r>
        <w:t xml:space="preserve"> dana 24.12.2018. g. valjalo je </w:t>
      </w:r>
      <w:r w:rsidR="00D54DDA">
        <w:t>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B7EEF" w:rsidP="00091BCD" w:rsidR="00AB7EEF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AB7EEF">
        <w:t>11</w:t>
      </w:r>
      <w:r w:rsidR="0023576B">
        <w:t>. siječnja 2019.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9C6C43" w:rsidP="007F613B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AB7EEF" w:rsidP="003A63FA" w:rsidR="00AB7EEF" w:rsidRPr="00AB7EEF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AB7EEF">
        <w:rPr>
          <w:rFonts w:hAnsi="Times New Roman" w:ascii="Times New Roman"/>
          <w:sz w:val="24"/>
          <w:szCs w:val="24"/>
        </w:rPr>
        <w:t xml:space="preserve">Dragomir </w:t>
      </w:r>
      <w:proofErr w:type="spellStart"/>
      <w:r w:rsidRPr="00AB7EEF">
        <w:rPr>
          <w:rFonts w:hAnsi="Times New Roman" w:ascii="Times New Roman"/>
          <w:sz w:val="24"/>
          <w:szCs w:val="24"/>
        </w:rPr>
        <w:t>Lukavec</w:t>
      </w:r>
      <w:proofErr w:type="spellEnd"/>
      <w:r w:rsidRPr="00AB7EEF">
        <w:rPr>
          <w:rFonts w:hAnsi="Times New Roman" w:ascii="Times New Roman"/>
          <w:sz w:val="24"/>
          <w:szCs w:val="24"/>
        </w:rPr>
        <w:t xml:space="preserve"> iz 31431 </w:t>
      </w:r>
      <w:proofErr w:type="spellStart"/>
      <w:r w:rsidRPr="00AB7EEF">
        <w:rPr>
          <w:rFonts w:hAnsi="Times New Roman" w:ascii="Times New Roman"/>
          <w:sz w:val="24"/>
          <w:szCs w:val="24"/>
        </w:rPr>
        <w:t>Livana</w:t>
      </w:r>
      <w:proofErr w:type="spellEnd"/>
      <w:r w:rsidRPr="00AB7EEF">
        <w:rPr>
          <w:rFonts w:hAnsi="Times New Roman" w:ascii="Times New Roman"/>
          <w:sz w:val="24"/>
          <w:szCs w:val="24"/>
        </w:rPr>
        <w:t xml:space="preserve">, Omladinska 68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AB7EEF">
        <w:rPr>
          <w:rFonts w:hAnsi="Times New Roman" w:ascii="Times New Roman"/>
          <w:sz w:val="24"/>
          <w:szCs w:val="24"/>
        </w:rPr>
        <w:t>11</w:t>
      </w:r>
      <w:r w:rsidR="0023576B">
        <w:rPr>
          <w:rFonts w:hAnsi="Times New Roman" w:ascii="Times New Roman"/>
          <w:sz w:val="24"/>
          <w:szCs w:val="24"/>
        </w:rPr>
        <w:t>.2.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7F613B" w:rsidR="00D356C6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3576B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2068B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93B50"/>
    <w:rsid w:val="00AA2CB1"/>
    <w:rsid w:val="00AA50F1"/>
    <w:rsid w:val="00AB7EEF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246C0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3B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3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3B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3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St-2124/2016-65</izvorni_sadrzaj>
    <derivirana_varijabla naziv="DomainObject.PredzadnjaOdlukaIzPredmeta.Oznaka_1">St-2124/2016-65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8C9CE-DA13-40C5-A107-B76AA0022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225</properties:Words>
  <properties:Characters>1121</properties:Characters>
  <properties:Lines>98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2019-01-11T09:37:00Z</cp:lastPrinted>
  <dcterms:modified xmlns:xsi="http://www.w3.org/2001/XMLSchema-instance" xsi:type="dcterms:W3CDTF">2019-01-11T09:38:00Z</dcterms:modified>
  <cp:revision>11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