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aa87" w14:paraId="e31aa87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B507F">
        <w:rPr>
          <w:lang w:val="hr-HR"/>
        </w:rPr>
        <w:t>LEON I LEONARDO j.d.o.o., OIB: 40882729471, Bol, Uz poljanu 4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682C50">
        <w:rPr>
          <w:szCs w:val="24"/>
          <w:lang w:val="hr-HR"/>
        </w:rPr>
        <w:t>4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B507F" w:rsidRPr="00EB507F">
        <w:rPr>
          <w:szCs w:val="24"/>
        </w:rPr>
        <w:t>LEON I LEONARDO j.d.o.o., OIB: 40882729471, Bol, Uz poljanu 4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EB507F" w:rsidRPr="00EB507F">
        <w:rPr>
          <w:szCs w:val="24"/>
        </w:rPr>
        <w:t>LEON I LEONARDO j.d.o.o., OIB: 40882729471, Bol, Uz poljanu 4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EB507F" w:rsidRPr="00EB507F">
        <w:rPr>
          <w:rFonts w:cs="Times New Roman" w:eastAsia="Times New Roman"/>
          <w:szCs w:val="24"/>
          <w:lang w:eastAsia="hr-HR"/>
        </w:rPr>
        <w:t xml:space="preserve">Dunja Krstulović iz Splita, </w:t>
      </w:r>
      <w:r w:rsidR="00EB507F">
        <w:rPr>
          <w:rFonts w:cs="Times New Roman" w:eastAsia="Times New Roman"/>
          <w:szCs w:val="24"/>
          <w:lang w:eastAsia="hr-HR"/>
        </w:rPr>
        <w:t>Vinkovačka 41, OIB: 22987478487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EB507F">
        <w:rPr>
          <w:rFonts w:cs="Times New Roman" w:eastAsia="Times New Roman"/>
          <w:szCs w:val="24"/>
          <w:lang w:eastAsia="hr-HR"/>
        </w:rPr>
        <w:t>u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>
        <w:t>1</w:t>
      </w:r>
      <w:r w:rsidR="00EB507F">
        <w:t>9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EB507F">
        <w:t>10</w:t>
      </w:r>
      <w:r w:rsidR="00595F34">
        <w:t>:</w:t>
      </w:r>
      <w:r w:rsidR="00EB507F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EB507F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EB507F">
        <w:rPr>
          <w:rFonts w:cs="Times New Roman" w:eastAsia="Times New Roman"/>
          <w:szCs w:val="24"/>
          <w:lang w:eastAsia="hr-HR"/>
        </w:rPr>
        <w:t>Zef Baftijaj iz</w:t>
      </w:r>
      <w:r w:rsidR="00EB507F" w:rsidRPr="00EB507F">
        <w:rPr>
          <w:rFonts w:cs="Times New Roman" w:eastAsia="Times New Roman"/>
          <w:szCs w:val="24"/>
          <w:lang w:eastAsia="hr-HR"/>
        </w:rPr>
        <w:t xml:space="preserve"> Zagreb</w:t>
      </w:r>
      <w:r w:rsidR="00EB507F">
        <w:rPr>
          <w:rFonts w:cs="Times New Roman" w:eastAsia="Times New Roman"/>
          <w:szCs w:val="24"/>
          <w:lang w:eastAsia="hr-HR"/>
        </w:rPr>
        <w:t>a</w:t>
      </w:r>
      <w:r w:rsidR="00EB507F" w:rsidRPr="00EB507F">
        <w:rPr>
          <w:rFonts w:cs="Times New Roman" w:eastAsia="Times New Roman"/>
          <w:szCs w:val="24"/>
          <w:lang w:eastAsia="hr-HR"/>
        </w:rPr>
        <w:t xml:space="preserve">, Jačkovina 6 B 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EB507F">
        <w:rPr>
          <w:rFonts w:cs="Times New Roman" w:eastAsia="Times New Roman"/>
          <w:szCs w:val="24"/>
          <w:lang w:eastAsia="hr-HR"/>
        </w:rPr>
        <w:t>Dunja Krstulović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EB507F">
        <w:t>Zefu Baftijaju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682C50">
        <w:rPr>
          <w:szCs w:val="24"/>
        </w:rPr>
        <w:t>17. svibnja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682C50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EB507F" w:rsidRPr="00EB507F">
        <w:rPr>
          <w:szCs w:val="24"/>
        </w:rPr>
        <w:t>LEON I LEONARDO j.d.o.o., OIB: 40882729471, Bol, Uz poljanu 4</w:t>
      </w:r>
      <w:r w:rsidR="00EB507F">
        <w:rPr>
          <w:szCs w:val="24"/>
        </w:rPr>
        <w:t>.</w:t>
      </w:r>
    </w:p>
    <w:p w:rsidRDefault="00C87988" w:rsidP="0060586F" w:rsidR="00CD7749">
      <w:pPr>
        <w:spacing w:before="20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EB507F">
        <w:rPr>
          <w:szCs w:val="24"/>
        </w:rPr>
        <w:t>16</w:t>
      </w:r>
      <w:r w:rsidR="00682C50">
        <w:rPr>
          <w:szCs w:val="24"/>
        </w:rPr>
        <w:t>. ožujka 2016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682C50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EB507F">
        <w:rPr>
          <w:szCs w:val="24"/>
        </w:rPr>
        <w:t>139.916,50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60586F" w:rsidR="00C87988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682C50">
        <w:rPr>
          <w:rFonts w:cs="Times New Roman" w:eastAsia="Times New Roman"/>
          <w:szCs w:val="24"/>
          <w:lang w:eastAsia="hr-HR"/>
        </w:rPr>
        <w:t>dana 19. svibnja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EB507F">
        <w:rPr>
          <w:rFonts w:cs="Times New Roman" w:eastAsia="Times New Roman"/>
          <w:szCs w:val="24"/>
          <w:lang w:eastAsia="hr-HR"/>
        </w:rPr>
        <w:t>22. St-803</w:t>
      </w:r>
      <w:r w:rsidR="00682C50">
        <w:rPr>
          <w:rFonts w:cs="Times New Roman" w:eastAsia="Times New Roman"/>
          <w:szCs w:val="24"/>
          <w:lang w:eastAsia="hr-HR"/>
        </w:rPr>
        <w:t>/2016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</w:t>
      </w:r>
      <w:r>
        <w:t>6. lipnja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EB507F">
        <w:rPr>
          <w:rFonts w:cs="Times New Roman" w:eastAsia="Times New Roman"/>
          <w:szCs w:val="24"/>
          <w:lang w:eastAsia="hr-HR"/>
        </w:rPr>
        <w:t>poslovni broj 22.St-803</w:t>
      </w:r>
      <w:r>
        <w:rPr>
          <w:rFonts w:cs="Times New Roman" w:eastAsia="Times New Roman"/>
          <w:szCs w:val="24"/>
          <w:lang w:eastAsia="hr-HR"/>
        </w:rPr>
        <w:t xml:space="preserve">/2016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10. listopada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St-203</w:t>
      </w:r>
      <w:r w:rsidR="00EB507F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682C50" w:rsidR="00682C50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</w:t>
      </w:r>
      <w:r w:rsidR="00682C50">
        <w:rPr>
          <w:szCs w:val="24"/>
        </w:rPr>
        <w:t>4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682C50" w:rsidP="00381069" w:rsidR="00682C50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EB507F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</w:t>
      </w:r>
      <w:r w:rsidR="00682C50">
        <w:t>publika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AF4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682C50">
      <w:t>203</w:t>
    </w:r>
    <w:r w:rsidR="00EB507F">
      <w:t>4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EB507F">
      <w:t>2034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15AF4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St-2034/2016</izvorni_sadrzaj>
    <derivirana_varijabla naziv="DomainObject.Predmet.OznakaBroj_1">St-2034/2016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I LEONARDO jednostavno društvo s ograničenom odgovornošću za pekarske usluge i trgovinu</izvorni_sadrzaj>
    <derivirana_varijabla naziv="DomainObject.Predmet.ProtustrankaFormated_1">  LEON I LEONARDO jednostavno društvo s ograničenom odgovornošću za pekarske usluge i trgovinu</derivirana_varijabla>
  </DomainObject.Predmet.ProtustrankaFormated>
  <DomainObject.Predmet.ProtustrankaFormatedOIB>
    <izvorni_sadrzaj>  LEON I LEONARDO jednostavno društvo s ograničenom odgovornošću za pekarske usluge i trgovinu, OIB 40882729471</izvorni_sadrzaj>
    <derivirana_varijabla naziv="DomainObject.Predmet.ProtustrankaFormatedOIB_1">  LEON I LEONARDO jednostavno društvo s ograničenom odgovornošću za pekarske usluge i trgovinu, OIB 40882729471</derivirana_varijabla>
  </DomainObject.Predmet.ProtustrankaFormatedOIB>
  <DomainObject.Predmet.ProtustrankaFormatedWithAdress>
    <izvorni_sadrzaj> LEON I LEONARDO jednostavno društvo s ograničenom odgovornošću za pekarske usluge i trgovinu, Uz poljanu 4, 21420 Bol</izvorni_sadrzaj>
    <derivirana_varijabla naziv="DomainObject.Predmet.ProtustrankaFormatedWithAdress_1"> LEON I LEONARDO jednostavno društvo s ograničenom odgovornošću za pekarske usluge i trgovinu, Uz poljanu 4, 21420 Bol</derivirana_varijabla>
  </DomainObject.Predmet.ProtustrankaFormatedWithAdress>
  <DomainObject.Predmet.ProtustrankaFormatedWithAdressOIB>
    <izvorni_sadrzaj> LEON I LEONARDO jednostavno društvo s ograničenom odgovornošću za pekarske usluge i trgovinu, OIB 40882729471, Uz poljanu 4, 21420 Bol</izvorni_sadrzaj>
    <derivirana_varijabla naziv="DomainObject.Predmet.ProtustrankaFormatedWithAdressOIB_1"> LEON I LEONARDO jednostavno društvo s ograničenom odgovornošću za pekarske usluge i trgovinu, OIB 40882729471, Uz poljanu 4, 21420 Bol</derivirana_varijabla>
  </DomainObject.Predmet.ProtustrankaFormatedWithAdressOIB>
  <DomainObject.Predmet.ProtustrankaWithAdress>
    <izvorni_sadrzaj>LEON I LEONARDO jednostavno društvo s ograničenom odgovornošću za pekarske usluge i trgovinu Uz poljanu 4, 21420 Bol</izvorni_sadrzaj>
    <derivirana_varijabla naziv="DomainObject.Predmet.ProtustrankaWithAdress_1">LEON I LEONARDO jednostavno društvo s ograničenom odgovornošću za pekarske usluge i trgovinu Uz poljanu 4, 21420 Bol</derivirana_varijabla>
  </DomainObject.Predmet.ProtustrankaWithAdress>
  <DomainObject.Predmet.ProtustrankaWithAdressOIB>
    <izvorni_sadrzaj>LEON I LEONARDO jednostavno društvo s ograničenom odgovornošću za pekarske usluge i trgovinu, OIB 40882729471, Uz poljanu 4, 21420 Bol</izvorni_sadrzaj>
    <derivirana_varijabla naziv="DomainObject.Predmet.ProtustrankaWithAdressOIB_1">LEON I LEONARDO jednostavno društvo s ograničenom odgovornošću za pekarske usluge i trgovinu, OIB 40882729471, Uz poljanu 4, 21420 Bol</derivirana_varijabla>
  </DomainObject.Predmet.ProtustrankaWithAdressOIB>
  <DomainObject.Predmet.ProtustrankaNazivFormated>
    <izvorni_sadrzaj>LEON I LEONARDO jednostavno društvo s ograničenom odgovornošću za pekarske usluge i trgovinu</izvorni_sadrzaj>
    <derivirana_varijabla naziv="DomainObject.Predmet.ProtustrankaNazivFormated_1">LEON I LEONARDO jednostavno društvo s ograničenom odgovornošću za pekarske usluge i trgovinu</derivirana_varijabla>
  </DomainObject.Predmet.ProtustrankaNazivFormated>
  <DomainObject.Predmet.ProtustrankaNazivFormatedOIB>
    <izvorni_sadrzaj>LEON I LEONARDO jednostavno društvo s ograničenom odgovornošću za pekarske usluge i trgovinu, OIB 40882729471</izvorni_sadrzaj>
    <derivirana_varijabla naziv="DomainObject.Predmet.ProtustrankaNazivFormatedOIB_1">LEON I LEONARDO jednostavno društvo s ograničenom odgovornošću za pekarske usluge i trgovinu, OIB 40882729471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139916.50</izvorni_sadrzaj>
    <derivirana_varijabla naziv="DomainObject.Predmet.TrenutnaVrijednost_1">139916.50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LEON I LEONARDO jednostavno društvo s ograničenom odgovornošću za pekarske usluge i trgovinu</item>
    </izvorni_sadrzaj>
    <derivirana_varijabla naziv="DomainObject.Predmet.ProtuStrankaListFormated_1">
      <item>LEON I LEONARDO jednostavno društvo s ograničenom odgovornošću za pekarske usluge i trgovinu</item>
    </derivirana_varijabla>
  </DomainObject.Predmet.ProtuStrankaListFormated>
  <DomainObject.Predmet.ProtuStrankaListFormatedOIB>
    <izvorni_sadrzaj>
      <item>LEON I LEONARDO jednostavno društvo s ograničenom odgovornošću za pekarske usluge i trgovinu, OIB 40882729471</item>
    </izvorni_sadrzaj>
    <derivirana_varijabla naziv="DomainObject.Predmet.ProtuStrankaListFormatedOIB_1">
      <item>LEON I LEONARDO jednostavno društvo s ograničenom odgovornošću za pekarske usluge i trgovinu, OIB 40882729471</item>
    </derivirana_varijabla>
  </DomainObject.Predmet.ProtuStrankaListFormatedOIB>
  <DomainObject.Predmet.ProtuStrankaListFormatedWithAdress>
    <izvorni_sadrzaj>
      <item>LEON I LEONARDO jednostavno društvo s ograničenom odgovornošću za pekarske usluge i trgovinu, Uz poljanu 4, 21420 Bol</item>
    </izvorni_sadrzaj>
    <derivirana_varijabla naziv="DomainObject.Predmet.ProtuStrankaListFormatedWithAdress_1">
      <item>LEON I LEONARDO jednostavno društvo s ograničenom odgovornošću za pekarske usluge i trgovinu, Uz poljanu 4, 21420 Bol</item>
    </derivirana_varijabla>
  </DomainObject.Predmet.ProtuStrankaListFormatedWithAdress>
  <DomainObject.Predmet.ProtuStrankaListFormatedWithAdressOIB>
    <izvorni_sadrzaj>
      <item>LEON I LEONARDO jednostavno društvo s ograničenom odgovornošću za pekarske usluge i trgovinu, OIB 40882729471, Uz poljanu 4, 21420 Bol</item>
    </izvorni_sadrzaj>
    <derivirana_varijabla naziv="DomainObject.Predmet.ProtuStrankaListFormatedWithAdressOIB_1">
      <item>LEON I LEONARDO jednostavno društvo s ograničenom odgovornošću za pekarske usluge i trgovinu, OIB 40882729471, Uz poljanu 4, 21420 Bol</item>
    </derivirana_varijabla>
  </DomainObject.Predmet.ProtuStrankaListFormatedWithAdressOIB>
  <DomainObject.Predmet.ProtuStrankaListNazivFormated>
    <izvorni_sadrzaj>
      <item>LEON I LEONARDO jednostavno društvo s ograničenom odgovornošću za pekarske usluge i trgovinu</item>
    </izvorni_sadrzaj>
    <derivirana_varijabla naziv="DomainObject.Predmet.ProtuStrankaListNazivFormated_1">
      <item>LEON I LEONARDO jednostavno društvo s ograničenom odgovornošću za pekarske usluge i trgovinu</item>
    </derivirana_varijabla>
  </DomainObject.Predmet.ProtuStrankaListNazivFormated>
  <DomainObject.Predmet.ProtuStrankaListNazivFormatedOIB>
    <izvorni_sadrzaj>
      <item>LEON I LEONARDO jednostavno društvo s ograničenom odgovornošću za pekarske usluge i trgovinu, OIB 40882729471</item>
    </izvorni_sadrzaj>
    <derivirana_varijabla naziv="DomainObject.Predmet.ProtuStrankaListNazivFormatedOIB_1">
      <item>LEON I LEONARDO jednostavno društvo s ograničenom odgovornošću za pekarske usluge i trgovinu, OIB 40882729471</item>
    </derivirana_varijabla>
  </DomainObject.Predmet.ProtuStrankaListNazivFormatedOIB>
  <DomainObject.Predmet.OstaliListFormated>
    <izvorni_sadrzaj>
      <item>Županijsko državno odvjetništvo u Splitu</item>
      <item>Zef Baftijaj</item>
    </izvorni_sadrzaj>
    <derivirana_varijabla naziv="DomainObject.Predmet.OstaliListFormated_1">
      <item>Županijsko državno odvjetništvo u Splitu</item>
      <item>Zef Baftijaj</item>
    </derivirana_varijabla>
  </DomainObject.Predmet.OstaliListFormated>
  <DomainObject.Predmet.OstaliListFormatedOIB>
    <izvorni_sadrzaj>
      <item>Županijsko državno odvjetništvo u Splitu</item>
      <item>Zef Baftijaj, OIB 69178300083</item>
    </izvorni_sadrzaj>
    <derivirana_varijabla naziv="DomainObject.Predmet.OstaliListFormatedOIB_1">
      <item>Županijsko državno odvjetništvo u Splitu</item>
      <item>Zef Baftijaj, OIB 69178300083</item>
    </derivirana_varijabla>
  </DomainObject.Predmet.OstaliListFormatedOIB>
  <DomainObject.Predmet.OstaliListFormatedWithAdress>
    <izvorni_sadrzaj>
      <item>Županijsko državno odvjetništvo u Splitu, Gundulićeva 29a, 21000 Split</item>
      <item>Zef Baftijaj, Jačkovina 6 B, 10000 Zagreb</item>
    </izvorni_sadrzaj>
    <derivirana_varijabla naziv="DomainObject.Predmet.OstaliListFormatedWithAdress_1">
      <item>Županijsko državno odvjetništvo u Splitu, Gundulićeva 29a, 21000 Split</item>
      <item>Zef Baftijaj, Jačkovina 6 B, 10000 Zagreb</item>
    </derivirana_varijabla>
  </DomainObject.Predmet.OstaliListFormatedWithAdress>
  <DomainObject.Predmet.OstaliListFormatedWithAdressOIB>
    <izvorni_sadrzaj>
      <item>Županijsko državno odvjetništvo u Splitu, Gundulićeva 29a, 21000 Split</item>
      <item>Zef Baftijaj, OIB 69178300083, Jačkovina 6 B, 10000 Zagreb</item>
    </izvorni_sadrzaj>
    <derivirana_varijabla naziv="DomainObject.Predmet.OstaliListFormatedWithAdressOIB_1">
      <item>Županijsko državno odvjetništvo u Splitu, Gundulićeva 29a, 21000 Split</item>
      <item>Zef Baftijaj, OIB 69178300083, Jačkovina 6 B, 10000 Zagreb</item>
    </derivirana_varijabla>
  </DomainObject.Predmet.OstaliListFormatedWithAdressOIB>
  <DomainObject.Predmet.OstaliListNazivFormated>
    <izvorni_sadrzaj>
      <item>Županijsko državno odvjetništvo u Splitu</item>
      <item>Zef Baftijaj</item>
    </izvorni_sadrzaj>
    <derivirana_varijabla naziv="DomainObject.Predmet.OstaliListNazivFormated_1">
      <item>Županijsko državno odvjetništvo u Splitu</item>
      <item>Zef Baftijaj</item>
    </derivirana_varijabla>
  </DomainObject.Predmet.OstaliListNazivFormated>
  <DomainObject.Predmet.OstaliListNazivFormatedOIB>
    <izvorni_sadrzaj>
      <item>Županijsko državno odvjetništvo u Splitu</item>
      <item>Zef Baftijaj, OIB 69178300083</item>
    </izvorni_sadrzaj>
    <derivirana_varijabla naziv="DomainObject.Predmet.OstaliListNazivFormatedOIB_1">
      <item>Županijsko državno odvjetništvo u Splitu</item>
      <item>Zef Baftijaj, OIB 69178300083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LEON I LEONARDO jednostavno društvo s ograničenom odgovornošću za pekarske usluge i trgovinu</izvorni_sadrzaj>
    <derivirana_varijabla naziv="DomainObject.Predmet.ProtustrankaIDrugi_1">LEON I LEONARDO jednostavno društvo s ograničenom odgovornošću za pekarske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LEON I LEONARDO jednostavno društvo s ograničenom odgovornošću za pekarske usluge i trgovinu, OIB 40882729471, Uz poljanu 4, 21420 Bol</izvorni_sadrzaj>
    <derivirana_varijabla naziv="DomainObject.Predmet.ProtustrankaIDrugiAdressOIB_1">LEON I LEONARDO jednostavno društvo s ograničenom odgovornošću za pekarske usluge i trgovinu, OIB 40882729471, Uz poljanu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I LEONARDO jednostavno društvo s ograničenom odgovornošću za pekarske usluge i trgovinu</item>
      <item>FINANCIJSKA AGENCIJA, RC SPLIT</item>
      <item>Ministarstvo financija RH</item>
      <item>Županijsko državno odvjetništvo u Splitu</item>
      <item>Zef Baftijaj</item>
    </izvorni_sadrzaj>
    <derivirana_varijabla naziv="DomainObject.Predmet.SudioniciListNaziv_1">
      <item>LEON I LEONARDO jednostavno društvo s ograničenom odgovornošću za pekarske usluge i trgovinu</item>
      <item>FINANCIJSKA AGENCIJA, RC SPLIT</item>
      <item>Ministarstvo financija RH</item>
      <item>Županijsko državno odvjetništvo u Splitu</item>
      <item>Zef Baftijaj</item>
    </derivirana_varijabla>
  </DomainObject.Predmet.SudioniciListNaziv>
  <DomainObject.Predmet.SudioniciListAdressOIB>
    <izvorni_sadrzaj>
      <item>LEON I LEONARDO jednostavno društvo s ograničenom odgovornošću za pekarske usluge i trgovinu, OIB 40882729471, Uz poljanu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Zef Baftijaj, OIB 69178300083, Jačkovina 6 B,10000 Zagreb</item>
    </izvorni_sadrzaj>
    <derivirana_varijabla naziv="DomainObject.Predmet.SudioniciListAdressOIB_1">
      <item>LEON I LEONARDO jednostavno društvo s ograničenom odgovornošću za pekarske usluge i trgovinu, OIB 40882729471, Uz poljanu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Zef Baftijaj, OIB 69178300083, Jačkovina 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40882729471</item>
      <item>, OIB 85821130368</item>
      <item>, OIB 18683136487</item>
      <item>, OIB null</item>
      <item>, OIB 69178300083</item>
    </izvorni_sadrzaj>
    <derivirana_varijabla naziv="DomainObject.Predmet.SudioniciListNazivOIB_1">
      <item>, OIB 40882729471</item>
      <item>, OIB 85821130368</item>
      <item>, OIB 18683136487</item>
      <item>, OIB null</item>
      <item>, OIB 69178300083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1092</properties:Words>
  <properties:Characters>5952</properties:Characters>
  <properties:Lines>125</properties:Lines>
  <properties:Paragraphs>62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2017-03-24T07:59:00Z</cp:lastPrinted>
  <dcterms:modified xmlns:xsi="http://www.w3.org/2001/XMLSchema-instance" xsi:type="dcterms:W3CDTF">2017-03-24T13:07:00Z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