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09e9" w14:paraId="46a09e9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6B37E2">
        <w:t xml:space="preserve">213/17-3  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>Financijske agencije OIB 85821130368, Regionalni centar Zagreb Podružnica Zagreb, Trg svibanjskih žrtava 1995. 1</w:t>
      </w:r>
      <w:r w:rsidR="00F74846">
        <w:t xml:space="preserve">, </w:t>
      </w:r>
      <w:r>
        <w:t xml:space="preserve">za pokretanje skraćenog stečajnog postupka nad dužnikom </w:t>
      </w:r>
      <w:r w:rsidR="006B37E2" w:rsidRPr="006B37E2">
        <w:t>GLOBAL RESIN d.o.o.</w:t>
      </w:r>
      <w:r w:rsidR="00D160C8">
        <w:t xml:space="preserve"> Zagreb, </w:t>
      </w:r>
      <w:proofErr w:type="spellStart"/>
      <w:r w:rsidR="00D160C8">
        <w:t>Čehovečki</w:t>
      </w:r>
      <w:proofErr w:type="spellEnd"/>
      <w:r w:rsidR="00D160C8">
        <w:t xml:space="preserve"> put 10, OIB </w:t>
      </w:r>
      <w:r w:rsidR="00D160C8" w:rsidRPr="00D160C8">
        <w:t>81147802936</w:t>
      </w:r>
      <w:r w:rsidR="00D160C8">
        <w:t xml:space="preserve">, MBS </w:t>
      </w:r>
      <w:r w:rsidR="00D160C8" w:rsidRPr="00D160C8">
        <w:t>080900353</w:t>
      </w:r>
      <w:r w:rsidR="007971D1">
        <w:t xml:space="preserve">, </w:t>
      </w:r>
      <w:r>
        <w:t>temeljem članka 430. Stečajnog zakona („Narodne novine“ 71/15</w:t>
      </w:r>
      <w:r w:rsidR="00F74846">
        <w:t>.</w:t>
      </w:r>
      <w:r>
        <w:t xml:space="preserve">), dana </w:t>
      </w:r>
      <w:r w:rsidR="00D160C8">
        <w:t>7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>I Utvrđuje se da ukupni iznos evidentiranog duga dužnika</w:t>
      </w:r>
      <w:r w:rsidR="003F7415">
        <w:rPr>
          <w:bCs/>
        </w:rPr>
        <w:t xml:space="preserve"> </w:t>
      </w:r>
      <w:r w:rsidR="00D160C8">
        <w:t xml:space="preserve">GLOBAL RESIN d.o.o. Zagreb, </w:t>
      </w:r>
      <w:proofErr w:type="spellStart"/>
      <w:r w:rsidR="00D160C8">
        <w:t>Čehovečki</w:t>
      </w:r>
      <w:proofErr w:type="spellEnd"/>
      <w:r w:rsidR="00D160C8">
        <w:t xml:space="preserve"> put 10, OIB 81147802936, MBS 080900353, </w:t>
      </w:r>
      <w:r w:rsidR="00E225DA">
        <w:t xml:space="preserve">iznosi </w:t>
      </w:r>
      <w:r w:rsidR="00115F56">
        <w:t>57.720,82</w:t>
      </w:r>
      <w:r w:rsidR="00E225DA">
        <w:t xml:space="preserve"> kn.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 w:rsidR="00A27FBA">
        <w:t xml:space="preserve">ju </w:t>
      </w:r>
      <w:r>
        <w:t xml:space="preserve"> se osob</w:t>
      </w:r>
      <w:r w:rsidR="00A27FBA">
        <w:t>e</w:t>
      </w:r>
      <w:r w:rsidRPr="00C24B5B">
        <w:t xml:space="preserve"> ovlašten</w:t>
      </w:r>
      <w:r w:rsidR="00A27FBA">
        <w:t>e</w:t>
      </w:r>
      <w:r w:rsidRPr="00C24B5B">
        <w:t xml:space="preserve"> za zastupanje dužnika</w:t>
      </w:r>
      <w:r w:rsidRPr="002502C4">
        <w:t xml:space="preserve"> </w:t>
      </w:r>
      <w:proofErr w:type="spellStart"/>
      <w:r w:rsidR="00115F56">
        <w:t>Balazs</w:t>
      </w:r>
      <w:proofErr w:type="spellEnd"/>
      <w:r w:rsidR="00115F56">
        <w:t xml:space="preserve"> </w:t>
      </w:r>
      <w:proofErr w:type="spellStart"/>
      <w:r w:rsidR="00115F56">
        <w:t>Papp</w:t>
      </w:r>
      <w:proofErr w:type="spellEnd"/>
      <w:r w:rsidR="00115F56">
        <w:t xml:space="preserve">, OIB 29914753135, Mađarska, </w:t>
      </w:r>
      <w:proofErr w:type="spellStart"/>
      <w:r w:rsidR="00115F56">
        <w:t>Palotabozsok</w:t>
      </w:r>
      <w:proofErr w:type="spellEnd"/>
      <w:r w:rsidR="00115F56">
        <w:t xml:space="preserve"> </w:t>
      </w:r>
      <w:r w:rsidR="0033131D">
        <w:t xml:space="preserve">7727, </w:t>
      </w:r>
      <w:proofErr w:type="spellStart"/>
      <w:r w:rsidR="0033131D">
        <w:t>Kossuth</w:t>
      </w:r>
      <w:proofErr w:type="spellEnd"/>
      <w:r w:rsidR="0033131D">
        <w:t xml:space="preserve"> </w:t>
      </w:r>
      <w:proofErr w:type="spellStart"/>
      <w:r w:rsidR="0033131D">
        <w:t>Lajos</w:t>
      </w:r>
      <w:proofErr w:type="spellEnd"/>
      <w:r w:rsidR="0033131D">
        <w:t xml:space="preserve"> </w:t>
      </w:r>
      <w:proofErr w:type="spellStart"/>
      <w:r w:rsidR="0033131D">
        <w:t>utca</w:t>
      </w:r>
      <w:proofErr w:type="spellEnd"/>
      <w:r w:rsidR="0033131D">
        <w:t xml:space="preserve"> 148</w:t>
      </w:r>
      <w:r w:rsidR="00A27FBA">
        <w:t xml:space="preserve"> i Antun Grbavac, OIB 703326</w:t>
      </w:r>
      <w:r w:rsidR="00EF3626">
        <w:t>09503 Novska, Ulica bana Josipa Jelačića 26</w:t>
      </w:r>
      <w:r w:rsidR="00E55BA2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33131D">
        <w:t>213</w:t>
      </w:r>
      <w:r w:rsidR="00127F97">
        <w:t>-17</w:t>
      </w:r>
      <w:r>
        <w:t xml:space="preserve">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D160C8">
        <w:t>7</w:t>
      </w:r>
      <w:r w:rsidR="00E55BA2">
        <w:t xml:space="preserve">.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62797">
        <w:t>1</w:t>
      </w:r>
      <w:r w:rsidR="00127F97">
        <w:t xml:space="preserve">0.4.  </w:t>
      </w:r>
    </w:p>
    <w:sectPr w:rsidSect="00F2165F" w:rsidR="00532E0A" w:rsidRPr="00D641D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86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21DF1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3F7415"/>
    <w:rsid w:val="00401754"/>
    <w:rsid w:val="0040532D"/>
    <w:rsid w:val="00407F19"/>
    <w:rsid w:val="0041181F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1860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5706E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27FBA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912BC"/>
    <w:rsid w:val="00AA1D2E"/>
    <w:rsid w:val="00AA3597"/>
    <w:rsid w:val="00AA6163"/>
    <w:rsid w:val="00AA6B6E"/>
    <w:rsid w:val="00AA72C7"/>
    <w:rsid w:val="00AB7B53"/>
    <w:rsid w:val="00AC5F02"/>
    <w:rsid w:val="00AD0489"/>
    <w:rsid w:val="00AD3A88"/>
    <w:rsid w:val="00AE3F93"/>
    <w:rsid w:val="00AE484A"/>
    <w:rsid w:val="00AF62DE"/>
    <w:rsid w:val="00AF78DC"/>
    <w:rsid w:val="00B00A0D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C92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EF3626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7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0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7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0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0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0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St-213/2017-3</izvorni_sadrzaj>
    <derivirana_varijabla naziv="DomainObject.Oznaka_1">St-213/2017-3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GLOBAL RESIN d.o.o.</izvorni_sadrzaj>
    <derivirana_varijabla naziv="DomainObject.Predmet.ProtustrankaFormated_1">  GLOBAL RESIN d.o.o.</derivirana_varijabla>
  </DomainObject.Predmet.ProtustrankaFormated>
  <DomainObject.Predmet.ProtustrankaFormatedOIB>
    <izvorni_sadrzaj>  GLOBAL RESIN d.o.o., OIB 81147802936</izvorni_sadrzaj>
    <derivirana_varijabla naziv="DomainObject.Predmet.ProtustrankaFormatedOIB_1">  GLOBAL RESIN d.o.o., OIB 81147802936</derivirana_varijabla>
  </DomainObject.Predmet.ProtustrankaFormatedOIB>
  <DomainObject.Predmet.ProtustrankaFormatedWithAdress>
    <izvorni_sadrzaj> GLOBAL RESIN d.o.o., Čehovečki put 10, 10000 Zagreb</izvorni_sadrzaj>
    <derivirana_varijabla naziv="DomainObject.Predmet.ProtustrankaFormatedWithAdress_1"> GLOBAL RESIN d.o.o., Čehovečki put 10, 10000 Zagreb</derivirana_varijabla>
  </DomainObject.Predmet.ProtustrankaFormatedWithAdress>
  <DomainObject.Predmet.ProtustrankaFormatedWithAdressOIB>
    <izvorni_sadrzaj> GLOBAL RESIN d.o.o., OIB 81147802936, Čehovečki put 10, 10000 Zagreb</izvorni_sadrzaj>
    <derivirana_varijabla naziv="DomainObject.Predmet.ProtustrankaFormatedWithAdressOIB_1"> GLOBAL RESIN d.o.o., OIB 81147802936, Čehovečki put 10, 10000 Zagreb</derivirana_varijabla>
  </DomainObject.Predmet.ProtustrankaFormatedWithAdressOIB>
  <DomainObject.Predmet.ProtustrankaWithAdress>
    <izvorni_sadrzaj>GLOBAL RESIN d.o.o. Čehovečki put 10, 10000 Zagreb</izvorni_sadrzaj>
    <derivirana_varijabla naziv="DomainObject.Predmet.ProtustrankaWithAdress_1">GLOBAL RESIN d.o.o. Čehovečki put 10, 10000 Zagreb</derivirana_varijabla>
  </DomainObject.Predmet.ProtustrankaWithAdress>
  <DomainObject.Predmet.ProtustrankaWithAdressOIB>
    <izvorni_sadrzaj>GLOBAL RESIN d.o.o., OIB 81147802936, Čehovečki put 10, 10000 Zagreb</izvorni_sadrzaj>
    <derivirana_varijabla naziv="DomainObject.Predmet.ProtustrankaWithAdressOIB_1">GLOBAL RESIN d.o.o., OIB 81147802936, Čehovečki put 10, 10000 Zagreb</derivirana_varijabla>
  </DomainObject.Predmet.ProtustrankaWithAdressOIB>
  <DomainObject.Predmet.ProtustrankaNazivFormated>
    <izvorni_sadrzaj>GLOBAL RESIN d.o.o.</izvorni_sadrzaj>
    <derivirana_varijabla naziv="DomainObject.Predmet.ProtustrankaNazivFormated_1">GLOBAL RESIN d.o.o.</derivirana_varijabla>
  </DomainObject.Predmet.ProtustrankaNazivFormated>
  <DomainObject.Predmet.ProtustrankaNazivFormatedOIB>
    <izvorni_sadrzaj>GLOBAL RESIN d.o.o., OIB 81147802936</izvorni_sadrzaj>
    <derivirana_varijabla naziv="DomainObject.Predmet.ProtustrankaNazivFormatedOIB_1">GLOBAL RESIN d.o.o., OIB 81147802936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RESIN d.o.o.</item>
    </izvorni_sadrzaj>
    <derivirana_varijabla naziv="DomainObject.Predmet.ProtuStrankaListFormated_1">
      <item>GLOBAL RESIN d.o.o.</item>
    </derivirana_varijabla>
  </DomainObject.Predmet.ProtuStrankaListFormated>
  <DomainObject.Predmet.ProtuStrankaListFormatedOIB>
    <izvorni_sadrzaj>
      <item>GLOBAL RESIN d.o.o., OIB 81147802936</item>
    </izvorni_sadrzaj>
    <derivirana_varijabla naziv="DomainObject.Predmet.ProtuStrankaListFormatedOIB_1">
      <item>GLOBAL RESIN d.o.o., OIB 81147802936</item>
    </derivirana_varijabla>
  </DomainObject.Predmet.ProtuStrankaListFormatedOIB>
  <DomainObject.Predmet.ProtuStrankaListFormatedWithAdress>
    <izvorni_sadrzaj>
      <item>GLOBAL RESIN d.o.o., Čehovečki put 10, 10000 Zagreb</item>
    </izvorni_sadrzaj>
    <derivirana_varijabla naziv="DomainObject.Predmet.ProtuStrankaListFormatedWithAdress_1">
      <item>GLOBAL RESIN d.o.o., Čehovečki put 10, 10000 Zagreb</item>
    </derivirana_varijabla>
  </DomainObject.Predmet.ProtuStrankaListFormatedWithAdress>
  <DomainObject.Predmet.ProtuStrankaListFormatedWithAdressOIB>
    <izvorni_sadrzaj>
      <item>GLOBAL RESIN d.o.o., OIB 81147802936, Čehovečki put 10, 10000 Zagreb</item>
    </izvorni_sadrzaj>
    <derivirana_varijabla naziv="DomainObject.Predmet.ProtuStrankaListFormatedWithAdressOIB_1">
      <item>GLOBAL RESIN d.o.o., OIB 81147802936, Čehovečki put 10, 10000 Zagreb</item>
    </derivirana_varijabla>
  </DomainObject.Predmet.ProtuStrankaListFormatedWithAdressOIB>
  <DomainObject.Predmet.ProtuStrankaListNazivFormated>
    <izvorni_sadrzaj>
      <item>GLOBAL RESIN d.o.o.</item>
    </izvorni_sadrzaj>
    <derivirana_varijabla naziv="DomainObject.Predmet.ProtuStrankaListNazivFormated_1">
      <item>GLOBAL RESIN d.o.o.</item>
    </derivirana_varijabla>
  </DomainObject.Predmet.ProtuStrankaListNazivFormated>
  <DomainObject.Predmet.ProtuStrankaListNazivFormatedOIB>
    <izvorni_sadrzaj>
      <item>GLOBAL RESIN d.o.o., OIB 81147802936</item>
    </izvorni_sadrzaj>
    <derivirana_varijabla naziv="DomainObject.Predmet.ProtuStrankaListNazivFormatedOIB_1">
      <item>GLOBAL RESIN d.o.o., OIB 81147802936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St-213/2017-3</izvorni_sadrzaj>
    <derivirana_varijabla naziv="DomainObject.PoslovniBrojDokumenta_1">St-213/2017-3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RESIN d.o.o.</izvorni_sadrzaj>
    <derivirana_varijabla naziv="DomainObject.Predmet.ProtustrankaIDrugi_1">GLOBAL RESIN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RESIN d.o.o., OIB 81147802936, Čehovečki put 10, 10000 Zagreb</izvorni_sadrzaj>
    <derivirana_varijabla naziv="DomainObject.Predmet.ProtustrankaIDrugiAdressOIB_1">GLOBAL RESIN d.o.o., OIB 81147802936, Čehovečki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RESIN d.o.o.</item>
      <item>FINA Regionalni centar Zagreb</item>
    </izvorni_sadrzaj>
    <derivirana_varijabla naziv="DomainObject.Predmet.SudioniciListNaziv_1">
      <item>GLOBAL RESIN d.o.o.</item>
      <item>FINA Regionalni centar Zagreb</item>
    </derivirana_varijabla>
  </DomainObject.Predmet.SudioniciListNaziv>
  <DomainObject.Predmet.SudioniciListAdressOIB>
    <izvorni_sadrzaj>
      <item>GLOBAL RESIN d.o.o., OIB 81147802936, Čehovečki put 10,10000 Zagreb</item>
      <item>FINA Regionalni centar Zagreb, OIB 85821130368, Trg svibanjskih žrtava 1995. br. 1,10000 Zagreb</item>
    </izvorni_sadrzaj>
    <derivirana_varijabla naziv="DomainObject.Predmet.SudioniciListAdressOIB_1">
      <item>GLOBAL RESIN d.o.o., OIB 81147802936, Čehovečki put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81147802936</item>
      <item>, OIB 85821130368</item>
    </izvorni_sadrzaj>
    <derivirana_varijabla naziv="DomainObject.Predmet.SudioniciListNazivOIB_1">
      <item>, OIB 81147802936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C8E0C-56D3-4F0D-806F-78F51770F76E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2025</properties:Characters>
  <properties:Lines>50</properties:Lines>
  <properties:Paragraphs>15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2017-02-07T09:33:00Z</cp:lastPrinted>
  <dcterms:modified xmlns:xsi="http://www.w3.org/2001/XMLSchema-instance" xsi:type="dcterms:W3CDTF">2017-02-07T09:34:00Z</dcterms:modified>
  <cp:revision>14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