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2e52" w14:paraId="42d2e52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C0276A">
        <w:t>3634/16-34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7332C3" w:rsidR="007332C3" w:rsidRPr="00D459F2">
      <w:pPr>
        <w:jc w:val="both"/>
        <w:rPr>
          <w:b/>
        </w:rPr>
      </w:pPr>
      <w:r>
        <w:tab/>
      </w: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t>LORDEK d.o.o., OIB: 81749507763, Zagreb, Stonska 9</w:t>
      </w:r>
      <w:r>
        <w:rPr>
          <w:lang w:val="pt-BR"/>
        </w:rPr>
        <w:t>, 4</w:t>
      </w:r>
      <w:r>
        <w:t>. listopada 2018</w:t>
      </w:r>
      <w:r w:rsidRPr="00070D63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C0276A">
        <w:t>LORDEK d.o.o., OIB: 81749507763, Zagreb, Stonska 9</w:t>
      </w:r>
      <w:r w:rsidR="007332C3" w:rsidRPr="00D459F2">
        <w:rPr>
          <w:lang w:val="pt-BR"/>
        </w:rPr>
        <w:t xml:space="preserve">, za </w:t>
      </w:r>
      <w:r w:rsidR="00C0276A">
        <w:rPr>
          <w:lang w:val="pt-BR"/>
        </w:rPr>
        <w:t>7</w:t>
      </w:r>
      <w:r w:rsidR="003F771B">
        <w:t xml:space="preserve">. </w:t>
      </w:r>
      <w:r w:rsidR="00C0276A">
        <w:t>studenog</w:t>
      </w:r>
      <w:r w:rsidR="00D459F2" w:rsidRPr="00D459F2">
        <w:t xml:space="preserve"> 2018</w:t>
      </w:r>
      <w:r w:rsidR="00C0276A">
        <w:t>. u</w:t>
      </w:r>
      <w:r w:rsidR="00FA1119">
        <w:t xml:space="preserve"> </w:t>
      </w:r>
      <w:r w:rsidR="00C0276A">
        <w:t>11</w:t>
      </w:r>
      <w:r w:rsidR="00F030F3" w:rsidRPr="00D459F2">
        <w:t>:</w:t>
      </w:r>
      <w:r w:rsidR="00C0276A">
        <w:t>15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4A064A" w:rsidP="004A064A" w:rsidR="000D43FC">
      <w:pPr>
        <w:pStyle w:val="Odlomakpopisa"/>
        <w:numPr>
          <w:ilvl w:val="0"/>
          <w:numId w:val="6"/>
        </w:numPr>
      </w:pPr>
      <w:r>
        <w:t>privremeni stečajni upravitelj.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C0276A">
        <w:t>4. listopada</w:t>
      </w:r>
      <w:r w:rsidR="00EF7A29" w:rsidRPr="00D459F2">
        <w:t xml:space="preserve"> 201</w:t>
      </w:r>
      <w:r w:rsidR="00C0276A">
        <w:t>8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AA452F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AA452F" w:rsidP="007B64C7" w:rsidR="00AA452F">
      <w:pPr>
        <w:ind w:firstLine="708" w:left="3540"/>
        <w:jc w:val="right"/>
      </w:pPr>
    </w:p>
    <w:p w:rsidRDefault="00AA452F" w:rsidP="007B64C7" w:rsidR="00AA452F">
      <w:pPr>
        <w:ind w:firstLine="708" w:left="3540"/>
        <w:jc w:val="right"/>
      </w:pPr>
    </w:p>
    <w:p w:rsidRDefault="00AA452F" w:rsidP="007B64C7" w:rsidR="00AA452F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A452F" w:rsidP="007B64C7" w:rsidR="00AA452F">
      <w:pPr>
        <w:ind w:firstLine="708" w:left="3540"/>
        <w:jc w:val="right"/>
      </w:pPr>
      <w:r>
        <w:t xml:space="preserve">                                       Valentina Gabud</w:t>
      </w:r>
    </w:p>
    <w:p w:rsidRDefault="00AA452F" w:rsidP="006B708C" w:rsidR="00AA452F" w:rsidRPr="00D459F2">
      <w:pPr>
        <w:rPr>
          <w:b/>
        </w:rPr>
      </w:pPr>
    </w:p>
    <w:sectPr w:rsidSect="00274AEB" w:rsidR="00AA452F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AA452F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5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5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5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5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5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5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5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5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3634</izvorni_sadrzaj>
    <derivirana_varijabla naziv="DomainObject.Predmet.Broj_1">3634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St-3634/2016</izvorni_sadrzaj>
    <derivirana_varijabla naziv="DomainObject.Predmet.OznakaBroj_1">St-3634/2016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LORDEK d.o.o. zastupanog po punomoćniku Mišela Poljanec Ponjan</izvorni_sadrzaj>
    <derivirana_varijabla naziv="DomainObject.Predmet.ProtustrankaFormated_1">  LORDEK d.o.o. zastupanog po punomoćniku Mišela Poljanec Ponjan</derivirana_varijabla>
  </DomainObject.Predmet.ProtustrankaFormated>
  <DomainObject.Predmet.ProtustrankaFormatedOIB>
    <izvorni_sadrzaj>  LORDEK d.o.o., OIB 81749507763 zastupanog po punomoćniku Mišela Poljanec Ponjan</izvorni_sadrzaj>
    <derivirana_varijabla naziv="DomainObject.Predmet.ProtustrankaFormatedOIB_1">  LORDEK d.o.o., OIB 81749507763 zastupanog po punomoćniku Mišela Poljanec Ponjan</derivirana_varijabla>
  </DomainObject.Predmet.ProtustrankaFormatedOIB>
  <DomainObject.Predmet.ProtustrankaFormatedWithAdress>
    <izvorni_sadrzaj> LORDEK d.o.o., Stonska 9, 10000 Zagreb zastupanog po punomoćniku Mišela Poljanec Ponjan</izvorni_sadrzaj>
    <derivirana_varijabla naziv="DomainObject.Predmet.ProtustrankaFormatedWithAdress_1"> LORDEK d.o.o., Stonska 9, 10000 Zagreb zastupanog po punomoćniku Mišela Poljanec Ponjan</derivirana_varijabla>
  </DomainObject.Predmet.ProtustrankaFormatedWithAdress>
  <DomainObject.Predmet.ProtustrankaFormatedWithAdressOIB>
    <izvorni_sadrzaj> LORDEK d.o.o., OIB 81749507763, Stonska 9, 10000 Zagreb zastupanog po punomoćniku Mišela Poljanec Ponjan</izvorni_sadrzaj>
    <derivirana_varijabla naziv="DomainObject.Predmet.ProtustrankaFormatedWithAdressOIB_1"> LORDEK d.o.o., OIB 81749507763, Stonska 9, 10000 Zagreb zastupanog po punomoćniku Mišela Poljanec Ponjan</derivirana_varijabla>
  </DomainObject.Predmet.ProtustrankaFormatedWithAdressOIB>
  <DomainObject.Predmet.ProtustrankaWithAdress>
    <izvorni_sadrzaj>LORDEK d.o.o. Stonska 9, 10000 Zagreb</izvorni_sadrzaj>
    <derivirana_varijabla naziv="DomainObject.Predmet.ProtustrankaWithAdress_1">LORDEK d.o.o. Stonska 9, 10000 Zagreb</derivirana_varijabla>
  </DomainObject.Predmet.ProtustrankaWithAdress>
  <DomainObject.Predmet.ProtustrankaWithAdressOIB>
    <izvorni_sadrzaj>LORDEK d.o.o., OIB 81749507763, Stonska 9, 10000 Zagreb</izvorni_sadrzaj>
    <derivirana_varijabla naziv="DomainObject.Predmet.ProtustrankaWithAdressOIB_1">LORDEK d.o.o., OIB 81749507763, Stonska 9, 10000 Zagreb</derivirana_varijabla>
  </DomainObject.Predmet.ProtustrankaWithAdressOIB>
  <DomainObject.Predmet.ProtustrankaNazivFormated>
    <izvorni_sadrzaj>LORDEK d.o.o.</izvorni_sadrzaj>
    <derivirana_varijabla naziv="DomainObject.Predmet.ProtustrankaNazivFormated_1">LORDEK d.o.o.</derivirana_varijabla>
  </DomainObject.Predmet.ProtustrankaNazivFormated>
  <DomainObject.Predmet.ProtustrankaNazivFormatedOIB>
    <izvorni_sadrzaj>LORDEK d.o.o., OIB 81749507763</izvorni_sadrzaj>
    <derivirana_varijabla naziv="DomainObject.Predmet.ProtustrankaNazivFormatedOIB_1">LORDEK d.o.o., OIB 81749507763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Mišela Poljanec Ponjan; VJEROVNICI</izvorni_sadrzaj>
    <derivirana_varijabla naziv="DomainObject.Predmet.StrankaFormated_1">  FINA Regionalni centar Zagreb; Mišela Poljanec Ponjan; VJEROVNICI</derivirana_varijabla>
  </DomainObject.Predmet.StrankaFormated>
  <DomainObject.Predmet.StrankaFormatedOIB>
    <izvorni_sadrzaj>  FINA Regionalni centar Zagreb, OIB 85821130368; Mišela Poljanec Ponjan, OIB 72324376946; VJEROVNICI</izvorni_sadrzaj>
    <derivirana_varijabla naziv="DomainObject.Predmet.StrankaFormatedOIB_1">  FINA Regionalni centar Zagreb, OIB 85821130368; Mišela Poljanec Ponjan, OIB 72324376946; VJEROVNICI</derivirana_varijabla>
  </DomainObject.Predmet.StrankaFormatedOIB>
  <DomainObject.Predmet.StrankaFormatedWithAdress>
    <izvorni_sadrzaj> FINA Regionalni centar Zagreb, Trg svibanjskih žrtava 1995. br. 1, 10000 Zagreb; Mišela Poljanec Ponjan, ULICA KSENIJE KANTOCI 1 (ranije: ZAGREB, STONSKA, 9), 10000 Zagreb; VJEROVNICI</izvorni_sadrzaj>
    <derivirana_varijabla naziv="DomainObject.Predmet.StrankaFormatedWithAdress_1"> FINA Regionalni centar Zagreb, Trg svibanjskih žrtava 1995. br. 1, 10000 Zagreb; Mišela Poljanec Ponjan, ULICA KSENIJE KANTOCI 1 (ranije: ZAGREB, STONSKA, 9), 10000 Zagreb; VJEROVNICI</derivirana_varijabla>
  </DomainObject.Predmet.StrankaFormatedWithAdress>
  <DomainObject.Predmet.StrankaFormatedWithAdressOIB>
    <izvorni_sadrzaj> FINA Regionalni centar Zagreb, OIB 85821130368, Trg svibanjskih žrtava 1995. br. 1, 10000 Zagreb; Mišela Poljanec Ponjan, OIB 72324376946, ULICA KSENIJE KANTOCI 1 (ranije: ZAGREB, STONSKA, 9), 10000 Zagreb; VJEROVNICI</izvorni_sadrzaj>
    <derivirana_varijabla naziv="DomainObject.Predmet.StrankaFormatedWithAdressOIB_1"> FINA Regionalni centar Zagreb, OIB 85821130368, Trg svibanjskih žrtava 1995. br. 1, 10000 Zagreb; Mišela Poljanec Ponjan, OIB 72324376946, ULICA KSENIJE KANTOCI 1 (ranije: ZAGREB, STONSKA, 9), 10000 Zagreb; VJEROVNICI</derivirana_varijabla>
  </DomainObject.Predmet.StrankaFormatedWithAdressOIB>
  <DomainObject.Predmet.StrankaWithAdress>
    <izvorni_sadrzaj>FINA Regionalni centar Zagreb Trg svibanjskih žrtava 1995. br. 1,10000 Zagreb,Mišela Poljanec Ponjan ULICA KSENIJE KANTOCI 1 (ranije: ZAGREB, STONSKA, 9),10000 Zagreb,VJEROVNICI </izvorni_sadrzaj>
    <derivirana_varijabla naziv="DomainObject.Predmet.StrankaWithAdress_1">FINA Regionalni centar Zagreb Trg svibanjskih žrtava 1995. br. 1,10000 Zagreb,Mišela Poljanec Ponjan ULICA KSENIJE KANTOCI 1 (ranije: ZAGREB, STONSKA, 9),10000 Zagreb,VJEROVNICI </derivirana_varijabla>
  </DomainObject.Predmet.StrankaWithAdress>
  <DomainObject.Predmet.StrankaWithAdressOIB>
    <izvorni_sadrzaj>FINA Regionalni centar Zagreb, OIB 85821130368, Trg svibanjskih žrtava 1995. br. 1,10000 Zagreb,Mišela Poljanec Ponjan, OIB 72324376946, ULICA KSENIJE KANTOCI 1 (ranije: ZAGREB, STONSKA, 9),10000 Zagreb,VJEROVNICI</izvorni_sadrzaj>
    <derivirana_varijabla naziv="DomainObject.Predmet.StrankaWithAdressOIB_1">FINA Regionalni centar Zagreb, OIB 85821130368, Trg svibanjskih žrtava 1995. br. 1,10000 Zagreb,Mišela Poljanec Ponjan, OIB 72324376946, ULICA KSENIJE KANTOCI 1 (ranije: ZAGREB, STONSKA, 9),10000 Zagreb,VJEROVNICI</derivirana_varijabla>
  </DomainObject.Predmet.StrankaWithAdressOIB>
  <DomainObject.Predmet.StrankaNazivFormated>
    <izvorni_sadrzaj>FINA Regionalni centar Zagreb,Mišela Poljanec Ponjan,VJEROVNICI</izvorni_sadrzaj>
    <derivirana_varijabla naziv="DomainObject.Predmet.StrankaNazivFormated_1">FINA Regionalni centar Zagreb,Mišela Poljanec Ponjan,VJEROVNICI</derivirana_varijabla>
  </DomainObject.Predmet.StrankaNazivFormated>
  <DomainObject.Predmet.StrankaNazivFormatedOIB>
    <izvorni_sadrzaj>FINA Regionalni centar Zagreb, OIB 85821130368,Mišela Poljanec Ponjan, OIB 72324376946,VJEROVNICI</izvorni_sadrzaj>
    <derivirana_varijabla naziv="DomainObject.Predmet.StrankaNazivFormatedOIB_1">FINA Regionalni centar Zagreb, OIB 85821130368,Mišela Poljanec Ponjan, OIB 72324376946,VJEROVNICI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Mišela Poljanec Ponjan</item>
      <item>VJEROVNICI</item>
    </izvorni_sadrzaj>
    <derivirana_varijabla naziv="DomainObject.Predmet.StrankaListFormated_1">
      <item>FINA Regionalni centar Zagreb</item>
      <item>Mišela Poljanec Ponjan</item>
      <item>VJEROVNICI</item>
    </derivirana_varijabla>
  </DomainObject.Predmet.StrankaListFormated>
  <DomainObject.Predmet.StrankaListFormatedOIB>
    <izvorni_sadrzaj>
      <item>FINA Regionalni centar Zagreb, OIB 85821130368</item>
      <item>Mišela Poljanec Ponjan, OIB 72324376946</item>
      <item>VJEROVNICI</item>
    </izvorni_sadrzaj>
    <derivirana_varijabla naziv="DomainObject.Predmet.StrankaListFormatedOIB_1">
      <item>FINA Regionalni centar Zagreb, OIB 85821130368</item>
      <item>Mišela Poljanec Ponjan, OIB 72324376946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Mišela Poljanec Ponjan, ULICA KSENIJE KANTOCI 1 (ranije: ZAGREB, STONSKA, 9), 10000 Zagreb</item>
      <item>VJEROVNICI</item>
    </izvorni_sadrzaj>
    <derivirana_varijabla naziv="DomainObject.Predmet.StrankaListFormatedWithAdress_1">
      <item>FINA Regionalni centar Zagreb, Trg svibanjskih žrtava 1995. br. 1, 10000 Zagreb</item>
      <item>Mišela Poljanec Ponjan, ULICA KSENIJE KANTOCI 1 (ranije: ZAGREB, STONSKA, 9),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Mišela Poljanec Ponjan, OIB 72324376946, ULICA KSENIJE KANTOCI 1 (ranije: ZAGREB, STONSKA, 9),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Mišela Poljanec Ponjan, OIB 72324376946, ULICA KSENIJE KANTOCI 1 (ranije: ZAGREB, STONSKA, 9), 10000 Zagreb</item>
      <item>VJEROVNICI</item>
    </derivirana_varijabla>
  </DomainObject.Predmet.StrankaListFormatedWithAdressOIB>
  <DomainObject.Predmet.StrankaListNazivFormated>
    <izvorni_sadrzaj>
      <item>FINA Regionalni centar Zagreb</item>
      <item>Mišela Poljanec Ponjan</item>
      <item>VJEROVNICI</item>
    </izvorni_sadrzaj>
    <derivirana_varijabla naziv="DomainObject.Predmet.StrankaListNazivFormated_1">
      <item>FINA Regionalni centar Zagreb</item>
      <item>Mišela Poljanec Ponjan</item>
      <item>VJEROVNICI</item>
    </derivirana_varijabla>
  </DomainObject.Predmet.StrankaListNazivFormated>
  <DomainObject.Predmet.StrankaListNazivFormatedOIB>
    <izvorni_sadrzaj>
      <item>FINA Regionalni centar Zagreb, OIB 85821130368</item>
      <item>Mišela Poljanec Ponjan, OIB 72324376946</item>
      <item>VJEROVNICI</item>
    </izvorni_sadrzaj>
    <derivirana_varijabla naziv="DomainObject.Predmet.StrankaListNazivFormatedOIB_1">
      <item>FINA Regionalni centar Zagreb, OIB 85821130368</item>
      <item>Mišela Poljanec Ponjan, OIB 72324376946</item>
      <item>VJEROVNICI</item>
    </derivirana_varijabla>
  </DomainObject.Predmet.StrankaListNazivFormatedOIB>
  <DomainObject.Predmet.ProtuStrankaListFormated>
    <izvorni_sadrzaj>
      <item>LORDEK d.o.o. zastupanog po punomoćniku Mišela Poljanec Ponjan</item>
    </izvorni_sadrzaj>
    <derivirana_varijabla naziv="DomainObject.Predmet.ProtuStrankaListFormated_1">
      <item>LORDEK d.o.o. zastupanog po punomoćniku Mišela Poljanec Ponjan</item>
    </derivirana_varijabla>
  </DomainObject.Predmet.ProtuStrankaListFormated>
  <DomainObject.Predmet.ProtuStrankaListFormatedOIB>
    <izvorni_sadrzaj>
      <item>LORDEK d.o.o., OIB 81749507763 zastupanog po punomoćniku Mišela Poljanec Ponjan</item>
    </izvorni_sadrzaj>
    <derivirana_varijabla naziv="DomainObject.Predmet.ProtuStrankaListFormatedOIB_1">
      <item>LORDEK d.o.o., OIB 81749507763 zastupanog po punomoćniku Mišela Poljanec Ponjan</item>
    </derivirana_varijabla>
  </DomainObject.Predmet.ProtuStrankaListFormatedOIB>
  <DomainObject.Predmet.ProtuStrankaListFormatedWithAdress>
    <izvorni_sadrzaj>
      <item>LORDEK d.o.o., Stonska 9, 10000 Zagreb zastupanog po punomoćniku Mišela Poljanec Ponjan</item>
    </izvorni_sadrzaj>
    <derivirana_varijabla naziv="DomainObject.Predmet.ProtuStrankaListFormatedWithAdress_1">
      <item>LORDEK d.o.o., Stonska 9, 10000 Zagreb zastupanog po punomoćniku Mišela Poljanec Ponjan</item>
    </derivirana_varijabla>
  </DomainObject.Predmet.ProtuStrankaListFormatedWithAdress>
  <DomainObject.Predmet.ProtuStrankaListFormatedWithAdressOIB>
    <izvorni_sadrzaj>
      <item>LORDEK d.o.o., OIB 81749507763, Stonska 9, 10000 Zagreb zastupanog po punomoćniku Mišela Poljanec Ponjan</item>
    </izvorni_sadrzaj>
    <derivirana_varijabla naziv="DomainObject.Predmet.ProtuStrankaListFormatedWithAdressOIB_1">
      <item>LORDEK d.o.o., OIB 81749507763, Stonska 9, 10000 Zagreb zastupanog po punomoćniku Mišela Poljanec Ponjan</item>
    </derivirana_varijabla>
  </DomainObject.Predmet.ProtuStrankaListFormatedWithAdressOIB>
  <DomainObject.Predmet.ProtuStrankaListNazivFormated>
    <izvorni_sadrzaj>
      <item>LORDEK d.o.o.</item>
    </izvorni_sadrzaj>
    <derivirana_varijabla naziv="DomainObject.Predmet.ProtuStrankaListNazivFormated_1">
      <item>LORDEK d.o.o.</item>
    </derivirana_varijabla>
  </DomainObject.Predmet.ProtuStrankaListNazivFormated>
  <DomainObject.Predmet.ProtuStrankaListNazivFormatedOIB>
    <izvorni_sadrzaj>
      <item>LORDEK d.o.o., OIB 81749507763</item>
    </izvorni_sadrzaj>
    <derivirana_varijabla naziv="DomainObject.Predmet.ProtuStrankaListNazivFormatedOIB_1">
      <item>LORDEK d.o.o., OIB 81749507763</item>
    </derivirana_varijabla>
  </DomainObject.Predmet.ProtuStrankaListNazivFormatedOIB>
  <DomainObject.Predmet.OstaliListFormated>
    <izvorni_sadrzaj>
      <item>Mišela Poljanec Ponjan punomoćnica sudionika u postupku LORDEK d.o.o.</item>
    </izvorni_sadrzaj>
    <derivirana_varijabla naziv="DomainObject.Predmet.OstaliListFormated_1">
      <item>Mišela Poljanec Ponjan punomoćnica sudionika u postupku LORDEK d.o.o.</item>
    </derivirana_varijabla>
  </DomainObject.Predmet.OstaliListFormated>
  <DomainObject.Predmet.OstaliListFormatedOIB>
    <izvorni_sadrzaj>
      <item>Mišela Poljanec Ponjan, OIB 72324376946 punomoćnica sudionika u postupku LORDEK d.o.o.</item>
    </izvorni_sadrzaj>
    <derivirana_varijabla naziv="DomainObject.Predmet.OstaliListFormatedOIB_1">
      <item>Mišela Poljanec Ponjan, OIB 72324376946 punomoćnica sudionika u postupku LORDEK d.o.o.</item>
    </derivirana_varijabla>
  </DomainObject.Predmet.OstaliListFormatedOIB>
  <DomainObject.Predmet.OstaliListFormatedWithAdress>
    <izvorni_sadrzaj>
      <item>Mišela Poljanec Ponjan, ULICA KSENIJE KANTOCI 1 (ranije: ZAGREB, STONSKA, 9), 10020 Zagreb punomoćnica sudionika u postupku LORDEK d.o.o.</item>
    </izvorni_sadrzaj>
    <derivirana_varijabla naziv="DomainObject.Predmet.OstaliListFormatedWithAdress_1">
      <item>Mišela Poljanec Ponjan, ULICA KSENIJE KANTOCI 1 (ranije: ZAGREB, STONSKA, 9), 10020 Zagreb punomoćnica sudionika u postupku LORDEK d.o.o.</item>
    </derivirana_varijabla>
  </DomainObject.Predmet.OstaliListFormatedWithAdress>
  <DomainObject.Predmet.OstaliListFormatedWithAdressOIB>
    <izvorni_sadrzaj>
      <item>Mišela Poljanec Ponjan, OIB 72324376946, ULICA KSENIJE KANTOCI 1 (ranije: ZAGREB, STONSKA, 9), 10020 Zagreb punomoćnica sudionika u postupku LORDEK d.o.o.</item>
    </izvorni_sadrzaj>
    <derivirana_varijabla naziv="DomainObject.Predmet.OstaliListFormatedWithAdressOIB_1">
      <item>Mišela Poljanec Ponjan, OIB 72324376946, ULICA KSENIJE KANTOCI 1 (ranije: ZAGREB, STONSKA, 9), 10020 Zagreb punomoćnica sudionika u postupku LORDEK d.o.o.</item>
    </derivirana_varijabla>
  </DomainObject.Predmet.OstaliListFormatedWithAdressOIB>
  <DomainObject.Predmet.OstaliListNazivFormated>
    <izvorni_sadrzaj>
      <item>Mišela Poljanec Ponjan</item>
    </izvorni_sadrzaj>
    <derivirana_varijabla naziv="DomainObject.Predmet.OstaliListNazivFormated_1">
      <item>Mišela Poljanec Ponjan</item>
    </derivirana_varijabla>
  </DomainObject.Predmet.OstaliListNazivFormated>
  <DomainObject.Predmet.OstaliListNazivFormatedOIB>
    <izvorni_sadrzaj>
      <item>Mišela Poljanec Ponjan, OIB 72324376946</item>
    </izvorni_sadrzaj>
    <derivirana_varijabla naziv="DomainObject.Predmet.OstaliListNazivFormatedOIB_1">
      <item>Mišela Poljanec Ponjan, OIB 72324376946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LORDEK d.o.o.</izvorni_sadrzaj>
    <derivirana_varijabla naziv="DomainObject.Predmet.ProtustrankaIDrugi_1">LORDEK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LORDEK d.o.o., OIB 81749507763, Stonska 9, 10000 Zagreb</izvorni_sadrzaj>
    <derivirana_varijabla naziv="DomainObject.Predmet.ProtustrankaIDrugiAdressOIB_1">LORDEK d.o.o., OIB 81749507763,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LORDEK d.o.o.</item>
      <item>Mišela Poljanec Ponjan</item>
      <item>VJEROVNICI</item>
      <item>Mišela Poljanec Ponjan</item>
    </izvorni_sadrzaj>
    <derivirana_varijabla naziv="DomainObject.Predmet.SudioniciListNaziv_1">
      <item>FINA Regionalni centar Zagreb</item>
      <item>LORDEK d.o.o.</item>
      <item>Mišela Poljanec Ponjan</item>
      <item>VJEROVNICI</item>
      <item>Mišela Poljanec Ponjan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LORDEK d.o.o., OIB 81749507763, Stonska 9,10000 Zagreb</item>
      <item>Mišela Poljanec Ponjan, OIB 72324376946, ULICA KSENIJE KANTOCI 1 (ranije: ZAGREB, STONSKA, 9),10000 Zagreb</item>
      <item>VJEROVNICI</item>
      <item>Mišela Poljanec Ponjan, OIB 72324376946, ULICA KSENIJE KANTOCI 1 (ranije: ZAGREB, STONSKA, 9),10020 Zagreb</item>
    </izvorni_sadrzaj>
    <derivirana_varijabla naziv="DomainObject.Predmet.SudioniciListAdressOIB_1">
      <item>FINA Regionalni centar Zagreb, OIB 85821130368, Trg svibanjskih žrtava 1995. br. 1,10000 Zagreb</item>
      <item>LORDEK d.o.o., OIB 81749507763, Stonska 9,10000 Zagreb</item>
      <item>Mišela Poljanec Ponjan, OIB 72324376946, ULICA KSENIJE KANTOCI 1 (ranije: ZAGREB, STONSKA, 9),10000 Zagreb</item>
      <item>VJEROVNICI</item>
      <item>Mišela Poljanec Ponjan, OIB 72324376946, ULICA KSENIJE KANTOCI 1 (ranije: ZAGREB, STONSKA, 9),10020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81749507763</item>
      <item>, OIB 72324376946</item>
      <item>, OIB null</item>
      <item>, OIB 72324376946</item>
    </izvorni_sadrzaj>
    <derivirana_varijabla naziv="DomainObject.Predmet.SudioniciListNazivOIB_1">
      <item>, OIB 85821130368</item>
      <item>, OIB 81749507763</item>
      <item>, OIB 72324376946</item>
      <item>, OIB null</item>
      <item>, OIB 72324376946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2017.</izvorni_sadrzaj>
    <derivirana_varijabla naziv="DomainObject.Predmet.DatumZadnjeOdrzaneSudskeRadnje_1">27. rujna 2017.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St-3634/2016-23</izvorni_sadrzaj>
    <derivirana_varijabla naziv="DomainObject.PredzadnjaOdlukaIzPredmeta.Oznaka_1">St-3634/2016-23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4CE44-0673-4C7B-B3C4-0CF38FA3A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883</properties:Characters>
  <properties:Lines>39</properties:Lines>
  <properties:Paragraphs>19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2018-10-05T07:33:00Z</cp:lastPrinted>
  <dcterms:modified xmlns:xsi="http://www.w3.org/2001/XMLSchema-instance" xsi:type="dcterms:W3CDTF">2018-10-05T07:33:00Z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