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e6e9" w14:paraId="6d6e6e9" w:rsidRDefault="00197079" w:rsidP="00197079" w:rsidR="00197079">
      <w:pPr>
        <w:pStyle w:val="SudNaziv"/>
        <w15:collapsed w:val="false"/>
        <w:rPr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lang w:eastAsia="hr-HR"/>
        </w:rPr>
        <w:t xml:space="preserve">                      </w:t>
      </w:r>
      <w:r>
        <w:rPr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lang w:eastAsia="hr-HR"/>
        </w:rPr>
        <w:tab/>
      </w:r>
      <w:r>
        <w:rPr>
          <w:bCs/>
          <w:lang w:eastAsia="hr-HR"/>
        </w:rPr>
        <w:tab/>
        <w:t xml:space="preserve">                                 </w:t>
      </w:r>
    </w:p>
    <w:p w:rsidRDefault="00197079" w:rsidP="00197079" w:rsidR="00197079">
      <w:pPr>
        <w:spacing w:after="0"/>
        <w:jc w:val="both"/>
        <w:rPr>
          <w:lang w:eastAsia="hr-HR"/>
        </w:rPr>
      </w:pPr>
      <w:r>
        <w:rPr>
          <w:lang w:eastAsia="hr-HR"/>
        </w:rPr>
        <w:t xml:space="preserve">       REPUBLIKA HRVATSKA</w:t>
      </w:r>
    </w:p>
    <w:p w:rsidRDefault="00197079" w:rsidP="00197079" w:rsidR="00197079">
      <w:pPr>
        <w:spacing w:after="0"/>
        <w:jc w:val="both"/>
        <w:rPr>
          <w:lang w:eastAsia="hr-HR"/>
        </w:rPr>
      </w:pPr>
      <w:r>
        <w:rPr>
          <w:lang w:eastAsia="hr-HR" w:val="pt-BR"/>
        </w:rPr>
        <w:t>TRGOVA</w:t>
      </w:r>
      <w:r>
        <w:rPr>
          <w:lang w:eastAsia="hr-HR"/>
        </w:rPr>
        <w:t>Č</w:t>
      </w:r>
      <w:r>
        <w:rPr>
          <w:lang w:eastAsia="hr-HR" w:val="pt-BR"/>
        </w:rPr>
        <w:t>KI SUD U VARA</w:t>
      </w:r>
      <w:r>
        <w:rPr>
          <w:lang w:eastAsia="hr-HR"/>
        </w:rPr>
        <w:t>Ž</w:t>
      </w:r>
      <w:r>
        <w:rPr>
          <w:lang w:eastAsia="hr-HR" w:val="pt-BR"/>
        </w:rPr>
        <w:t>DINU</w:t>
      </w:r>
    </w:p>
    <w:p w:rsidRDefault="00197079" w:rsidP="00197079" w:rsidR="00197079">
      <w:pPr>
        <w:spacing w:after="0"/>
        <w:rPr>
          <w:bCs/>
          <w:lang w:eastAsia="hr-HR"/>
        </w:rPr>
      </w:pPr>
      <w:r>
        <w:rPr>
          <w:lang w:eastAsia="hr-HR"/>
        </w:rPr>
        <w:t xml:space="preserve">                  </w:t>
      </w:r>
      <w:r>
        <w:rPr>
          <w:lang w:eastAsia="hr-HR" w:val="pt-BR"/>
        </w:rPr>
        <w:t>B. Radić 2</w:t>
      </w:r>
      <w:r>
        <w:rPr>
          <w:bCs/>
          <w:lang w:eastAsia="hr-HR"/>
        </w:rPr>
        <w:t xml:space="preserve">   </w:t>
      </w:r>
    </w:p>
    <w:p w:rsidRDefault="00197079" w:rsidP="00197079" w:rsidR="00197079">
      <w:pPr>
        <w:spacing w:after="0"/>
        <w:rPr>
          <w:bCs/>
          <w:lang w:eastAsia="hr-HR"/>
        </w:rPr>
      </w:pPr>
    </w:p>
    <w:p w:rsidRDefault="00197079" w:rsidP="00197079" w:rsidR="00197079">
      <w:pPr>
        <w:spacing w:after="0"/>
        <w:jc w:val="center"/>
      </w:pPr>
      <w:r>
        <w:t>REPUBLIKA HRVATSKA</w:t>
      </w:r>
    </w:p>
    <w:p w:rsidRDefault="00197079" w:rsidP="00197079" w:rsidR="00197079">
      <w:pPr>
        <w:spacing w:after="0"/>
        <w:jc w:val="center"/>
      </w:pPr>
    </w:p>
    <w:p w:rsidRDefault="00197079" w:rsidP="00197079" w:rsidR="00197079">
      <w:pPr>
        <w:spacing w:after="0"/>
        <w:jc w:val="center"/>
      </w:pPr>
      <w:r>
        <w:t>R J E Š E NJ E</w:t>
      </w:r>
    </w:p>
    <w:p w:rsidRDefault="00197079" w:rsidP="00197079" w:rsidR="00197079">
      <w:pPr>
        <w:spacing w:after="0"/>
        <w:jc w:val="both"/>
      </w:pPr>
    </w:p>
    <w:p w:rsidRDefault="00197079" w:rsidP="00197079" w:rsidR="00197079">
      <w:pPr>
        <w:spacing w:after="0"/>
        <w:jc w:val="both"/>
      </w:pPr>
      <w:r>
        <w:tab/>
        <w:t>Trgovački sud u Varaždinu, po sucu toga suda Mariji Levanić-Škerbić, kao stečajnom sucu, u stečajnom postupku nad dužnikom EMOS d.o.o. Kelemen, MBS: 070024551, OIB: 05776615168, nakon održanog ispitnog i izvještajnog ročišta 11. rujna 2015. godine, dana 25. rujna 2015. g.,</w:t>
      </w:r>
    </w:p>
    <w:p w:rsidRDefault="00197079" w:rsidP="00197079" w:rsidR="00197079">
      <w:pPr>
        <w:spacing w:after="0"/>
        <w:jc w:val="both"/>
      </w:pPr>
    </w:p>
    <w:p w:rsidRDefault="00197079" w:rsidP="00197079" w:rsidR="00197079">
      <w:pPr>
        <w:spacing w:after="0"/>
        <w:jc w:val="center"/>
      </w:pPr>
      <w:r>
        <w:t>r i j e š i o    j e</w:t>
      </w:r>
    </w:p>
    <w:p w:rsidRDefault="00197079" w:rsidP="00197079" w:rsidR="00197079">
      <w:pPr>
        <w:spacing w:after="0"/>
        <w:jc w:val="both"/>
      </w:pPr>
    </w:p>
    <w:p w:rsidRDefault="00197079" w:rsidP="00197079" w:rsidR="00197079">
      <w:pPr>
        <w:spacing w:after="0"/>
        <w:jc w:val="both"/>
      </w:pPr>
    </w:p>
    <w:p w:rsidRDefault="00197079" w:rsidP="00197079" w:rsidR="00197079">
      <w:pPr>
        <w:spacing w:after="0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UTVRĐUJU SE SLJEDEĆE TRAŽBINE:</w:t>
      </w:r>
    </w:p>
    <w:p w:rsidRDefault="00197079" w:rsidP="00197079" w:rsidR="00197079">
      <w:pPr>
        <w:spacing w:after="0"/>
        <w:jc w:val="both"/>
      </w:pPr>
      <w:r>
        <w:t xml:space="preserve"> </w:t>
      </w:r>
    </w:p>
    <w:p w:rsidRDefault="00197079" w:rsidP="00197079" w:rsidR="00197079">
      <w:pPr>
        <w:spacing w:after="0"/>
        <w:ind w:firstLine="708"/>
        <w:jc w:val="both"/>
      </w:pPr>
      <w:r>
        <w:t>1.</w:t>
      </w:r>
      <w:r>
        <w:tab/>
        <w:t>PRVI VIŠI ISPLATNI RED:</w:t>
      </w:r>
    </w:p>
    <w:p w:rsidRDefault="00197079" w:rsidP="00197079" w:rsidR="00197079">
      <w:pPr>
        <w:spacing w:after="0"/>
        <w:rPr>
          <w:b/>
          <w:sz w:val="20"/>
          <w:szCs w:val="20"/>
          <w:lang w:eastAsia="hr-HR"/>
        </w:rPr>
      </w:pPr>
    </w:p>
    <w:tbl>
      <w:tblPr>
        <w:tblW w:type="dxa" w:w="8237"/>
        <w:tblInd w:type="dxa" w:w="93"/>
        <w:tblLook w:val="04A0" w:noVBand="1" w:noHBand="0" w:lastColumn="0" w:firstColumn="1" w:lastRow="0" w:firstRow="1"/>
      </w:tblPr>
      <w:tblGrid>
        <w:gridCol w:w="779"/>
        <w:gridCol w:w="1695"/>
        <w:gridCol w:w="1366"/>
        <w:gridCol w:w="1732"/>
        <w:gridCol w:w="1559"/>
        <w:gridCol w:w="1427"/>
      </w:tblGrid>
      <w:tr w:rsidTr="00197079" w:rsidR="00197079">
        <w:trPr>
          <w:trHeight w:val="885"/>
        </w:trPr>
        <w:tc>
          <w:tcPr>
            <w:tcW w:type="dxa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197079" w:rsidR="00197079">
        <w:trPr>
          <w:trHeight w:val="1800"/>
        </w:trPr>
        <w:tc>
          <w:tcPr>
            <w:tcW w:type="dxa" w:w="10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REPUBLIKA HRVATSKA, Ministarstvo financija, Porezna uprava,</w:t>
            </w:r>
          </w:p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Područni ured Sjeverna Hrvatska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porezi i doprinosi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635.307,04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635.307,04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197079" w:rsidP="00197079" w:rsidR="00197079">
      <w:pPr>
        <w:spacing w:after="0"/>
        <w:rPr>
          <w:lang w:eastAsia="hr-HR"/>
        </w:rPr>
      </w:pPr>
    </w:p>
    <w:p w:rsidRDefault="00197079" w:rsidP="00197079" w:rsidR="00197079">
      <w:pPr>
        <w:spacing w:after="0"/>
        <w:rPr>
          <w:b/>
          <w:lang w:eastAsia="hr-HR"/>
        </w:rPr>
      </w:pPr>
    </w:p>
    <w:p w:rsidRDefault="00197079" w:rsidP="00197079" w:rsidR="00197079">
      <w:pPr>
        <w:spacing w:after="0"/>
        <w:ind w:firstLine="708"/>
        <w:rPr>
          <w:lang w:eastAsia="hr-HR"/>
        </w:rPr>
      </w:pPr>
      <w:r>
        <w:rPr>
          <w:lang w:eastAsia="hr-HR"/>
        </w:rPr>
        <w:t>2.</w:t>
      </w:r>
      <w:r>
        <w:rPr>
          <w:lang w:eastAsia="hr-HR"/>
        </w:rPr>
        <w:tab/>
        <w:t>DRUGI VIŠI ISPLATNI RED:</w:t>
      </w:r>
    </w:p>
    <w:p w:rsidRDefault="00197079" w:rsidP="00197079" w:rsidR="00197079">
      <w:pPr>
        <w:spacing w:after="0"/>
        <w:ind w:firstLine="708"/>
        <w:rPr>
          <w:lang w:eastAsia="hr-HR"/>
        </w:rPr>
      </w:pPr>
    </w:p>
    <w:tbl>
      <w:tblPr>
        <w:tblW w:type="dxa" w:w="9375"/>
        <w:tblInd w:type="dxa" w:w="93"/>
        <w:tblLayout w:type="fixed"/>
        <w:tblLook w:val="04A0" w:noVBand="1" w:noHBand="0" w:lastColumn="0" w:firstColumn="1" w:lastRow="0" w:firstRow="1"/>
      </w:tblPr>
      <w:tblGrid>
        <w:gridCol w:w="581"/>
        <w:gridCol w:w="2695"/>
        <w:gridCol w:w="1696"/>
        <w:gridCol w:w="1566"/>
        <w:gridCol w:w="1560"/>
        <w:gridCol w:w="1277"/>
      </w:tblGrid>
      <w:tr w:rsidTr="00197079" w:rsidR="00197079">
        <w:trPr>
          <w:trHeight w:val="150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97079" w:rsidP="00197079" w:rsidR="00197079">
            <w:pPr>
              <w:spacing w:after="0"/>
              <w:jc w:val="center"/>
              <w:rPr>
                <w:bCs/>
                <w:color w:val="000000"/>
                <w:sz w:val="18"/>
                <w:szCs w:val="18"/>
                <w:lang w:eastAsia="hr-HR" w:val="en-US"/>
              </w:rPr>
            </w:pPr>
            <w:r>
              <w:rPr>
                <w:bCs/>
                <w:color w:val="000000"/>
                <w:sz w:val="18"/>
                <w:szCs w:val="18"/>
                <w:lang w:eastAsia="hr-HR"/>
              </w:rPr>
              <w:t>Red.</w:t>
            </w:r>
          </w:p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bCs/>
                <w:color w:val="000000"/>
                <w:sz w:val="18"/>
                <w:szCs w:val="18"/>
                <w:lang w:eastAsia="hr-HR" w:val="en-US"/>
              </w:rPr>
            </w:pPr>
            <w:r>
              <w:rPr>
                <w:bCs/>
                <w:color w:val="000000"/>
                <w:sz w:val="18"/>
                <w:szCs w:val="18"/>
                <w:lang w:eastAsia="hr-HR"/>
              </w:rPr>
              <w:t>Br.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5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197079" w:rsidR="00197079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CRTORAD d.o.o. Varaždin, Varaždinska ulica, odvojak III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Pravomoćno rješenje, Ovr.1892/14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4.494,52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4.494,52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21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lastRenderedPageBreak/>
              <w:t>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HRVATSKE VODE,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Vodnogospodarski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odjel za Muru i gornju Dravu,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Vodnogospodarska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ispostava za mali sliv "Plitvica-Bednja", Varaždin, Međimurska 26b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Pravomoćno rješenje o ovrsi, Klasa: UP/I-325-08/10-57/00005861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19.880,03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19.880,03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5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HETA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Asset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Resolution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Hrvatska d.o.o. Zagreb, Koranska 16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Ugovor o financijskom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leasing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broj HR/011000500, Ugovor o financijskom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leasing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broj HR/011000581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20.343,31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20.343,31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INDUSTRIJA MESA IVANEC d.o.o. u stečaju, Ivanec, Varaždinska 35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  <w:lang w:eastAsia="hr-HR" w:val="en-US"/>
              </w:rPr>
            </w:pPr>
            <w:r>
              <w:rPr>
                <w:sz w:val="22"/>
                <w:szCs w:val="22"/>
                <w:lang w:eastAsia="hr-HR"/>
              </w:rPr>
              <w:t xml:space="preserve">Pravomoćno rješenje o ovrsi, </w:t>
            </w:r>
            <w:proofErr w:type="spellStart"/>
            <w:r>
              <w:rPr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sz w:val="22"/>
                <w:szCs w:val="22"/>
                <w:lang w:eastAsia="hr-HR"/>
              </w:rPr>
              <w:t>-1/12-2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725.902,87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725.902,87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633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ERSTE &amp; STEIERMARKISCHE S-LEASING d.o.o. Zagreb, Zelinska 3T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Pravomoćno i ovršno rješenje, ovrha broj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-811/11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91.228,85</w:t>
            </w:r>
          </w:p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(u tome je sadržan i iznos od 1.750,00 kn koji predstavlja tražbinu nižeg isplatnog reda, te je taj dio tražbine odbačen)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89.478,85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296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ZAGORJE-KAMEN d.o.o. Varaždin, Ankice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Opolski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Pravomoćno i ovršno rješenje o ovrsi,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-760/10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19.571,56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19.571,56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271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LUSTINGER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Gmbh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Furstenzell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Bad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Hochenstadt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82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Pravomoćno i ovršno rješenje o ovrsi,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-110/11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1.541.531,55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1.541.531,55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402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GRAFIČAR tvornica vreća i tiskarnica d.o.o. Borovljani, Borovljani 8g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Pravomoćno i ovršno rješenje o ovrsi broj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-191/10-3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104.792,47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104.792,47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5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HRVATSKI TELEKOM d.d. Zagreb, Roberta Frangeša Mihanovića 9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Pravomoćna i ovršna rješenja o ovrsi,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-16935/11,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-15241/11,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-11874/11,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-1303/11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33.492,73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33.492,73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5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lastRenderedPageBreak/>
              <w:t>10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DARIO MARUŠEVAC,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. Obrta MEHANIKA MARUŠEVAC,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Bartolovec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, Varaždinska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Pravomoćno i ovršno rješenje o ovrsi broj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-516/10, kamate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52.200,89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52.200,89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MILJENKO IVEC,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. Obrta AUTO-IVEC, Novi Marof, Varaždinska 120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Rješenje o ovrsi, broj ovrhe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-583/13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100.219,94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100.219,94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197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ŠILEC d.o.o.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Selnik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, Ludbreg, Varaždinska 30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Pravomoćno rješenje o ovrsi broj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-583/13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134.426,61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134.426,61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HRVATSKE ŠUME d.o.o. Zagreb, Zelinska 2/I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Presuda Trgovačkog suda u Varaždinu, broj P-454/10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339.487,69</w:t>
            </w:r>
          </w:p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(u tome je sadržan i iznos od 5.000,00 kn koji predstavlja tražbinu nižeg isplatnog reda, te je taj dio tražbine odbačen)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334.487,69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424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CROATIA OSIGURANJE d.d. Zagreb,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Miramarska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22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Pravomoćno rješenje o ovrsi, broj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-275/11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2.853,58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2.853,58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TRGOCENTAR d.o.o. trgovina na veliko i malo, Zabok, 103.brigade 8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Računi, kamate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378.247,65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378.247,65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ZAGORJE-TEHNOBETON d.d. Varaždin, P.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Miškine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49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Rješenje pravomoćno i ovršno, broj ovrhe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-89/09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140.358,80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140.358,80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02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TRGOSTIL t.d.d. Donja Stubica, Toplička cesta 16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Ugovor o zajmu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1.178,969,47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1.178,969,47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JPM INTERNATIONAL HANDELSGESELLCHAFT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mbH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Siegendorf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, GZO-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Dienstleistungszentrum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Rješenje pravomoćno i ovršno broj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-960/10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9.276.612,19</w:t>
            </w:r>
          </w:p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(u tome je sadržan i iznos od 88.037,50 kn koji predstavlja tražbinu nižeg isplatnog reda, te je taj dio tražbine odbačen)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9.188.574,69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lastRenderedPageBreak/>
              <w:t>19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REVIZORSKO DRUŠTVO REVIDENS d.o.o. Varaždin, Zagrebačka 87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Računi za usluge, kamate, trošak ovrhe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49.173,89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49.173,89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REPUBLIKA HRVATSKA, MINISTARSTVO GOSPODARSTVA, RAvnateljstvo za robne zalihe, Zagreb, Ulica grada Vukovara 78/VI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Rješenje pravomoćno i ovršno, broj ovrhe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-279/11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10.004.363,88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10.004.363,88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REPUBLIKA HRVATSKA, Ministarstvo financija, Porezna uprava, Područni ured Sjeverna Hrvatska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Porezi, članarine, kamate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6.966.044,60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6.966.044,60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VABA d.d. banka Varaždin, Aleja kralja Zvonimira 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Ugovor o dugoročnom kreditu 11/08 (70200006620 Ugovor o dugoročnom kreditu 7940000251251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25.477.015,19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25.477.015,19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HRVATSKA POŠTANSKA BANKA d.d. Zagreb,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Jurišićeva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4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Jamstvo po kreditu broj 57-420/2009, 56-420/2009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1.188.904,06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1.188.904,06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ZAGREBAČKI HOLDING d.o.o. Zagreb, podružnica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Zagrebparking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, Šubićeva 40/III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Glavnica, kamate, troškovi postupka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646,48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646,48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197079" w:rsidR="0019707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197079" w:rsidP="00197079" w:rsidR="00197079">
            <w:pPr>
              <w:spacing w:after="0"/>
              <w:rPr>
                <w:sz w:val="20"/>
                <w:lang w:eastAsia="hr-HR"/>
              </w:rPr>
            </w:pP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UKUPNO: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197079" w:rsidP="00197079" w:rsidR="00197079">
            <w:pPr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57.215.455,77</w:t>
            </w:r>
          </w:p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(sadržani i dijelovi tražbina nižeg isplatnog reda vjerovnika pod 5,13 i 18)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57.120.668,27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197079" w:rsidP="00197079" w:rsidR="00197079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197079" w:rsidP="00197079" w:rsidR="00197079">
      <w:pPr>
        <w:spacing w:after="0"/>
        <w:jc w:val="both"/>
      </w:pPr>
    </w:p>
    <w:p w:rsidRDefault="00197079" w:rsidP="00197079" w:rsidR="00197079">
      <w:pPr>
        <w:spacing w:after="0"/>
        <w:rPr>
          <w:szCs w:val="20"/>
        </w:rPr>
      </w:pPr>
    </w:p>
    <w:p w:rsidRDefault="00197079" w:rsidP="00197079" w:rsidR="00197079">
      <w:pPr>
        <w:spacing w:after="0"/>
        <w:jc w:val="center"/>
      </w:pPr>
      <w:r>
        <w:t>Obrazloženje</w:t>
      </w:r>
    </w:p>
    <w:p w:rsidRDefault="00197079" w:rsidP="00197079" w:rsidR="00197079">
      <w:pPr>
        <w:spacing w:after="0"/>
      </w:pPr>
    </w:p>
    <w:p w:rsidRDefault="00197079" w:rsidP="00197079" w:rsidR="00197079">
      <w:pPr>
        <w:spacing w:after="0"/>
        <w:jc w:val="both"/>
      </w:pPr>
      <w:r>
        <w:tab/>
        <w:t>U ovom stečajnom postupku na ispitnom ročištu održanom 11. rujna 2015. godine, stečajni upravitelj Stanko Makar očitovao se o prijavljenim tražbinama.</w:t>
      </w:r>
    </w:p>
    <w:p w:rsidRDefault="00197079" w:rsidP="00197079" w:rsidR="00197079">
      <w:pPr>
        <w:spacing w:after="0"/>
        <w:ind w:firstLine="708"/>
        <w:jc w:val="both"/>
      </w:pPr>
      <w:r>
        <w:t>U smislu čl. 177. st. 1. Stečajnog zakona ("Narodne novine" broj 44/96, 29/99, 129/00, 123/03, 82/06, 116/10, 25/12 i 133/12, dalje skraćeno: SZ-a), tražbina se smatra utvrđenom ako ju na ispitnom ročištu prizna stečajni upravitelj, a ne ospori koji od stečajnih vjerovnika, odnosno ako izjavljeno osporavanje bude otklonjeno.</w:t>
      </w:r>
    </w:p>
    <w:p w:rsidRDefault="00197079" w:rsidP="00197079" w:rsidR="00197079">
      <w:pPr>
        <w:spacing w:after="0"/>
        <w:jc w:val="both"/>
      </w:pPr>
      <w:r>
        <w:lastRenderedPageBreak/>
        <w:tab/>
        <w:t>Na temelju rezultata ispitnog ročišta, sud je temeljem čl. 177. st. 2. SZ-a sastavio posebnu tablicu ispitanih tražbina u koju je za svaku prijavljenu tražbinu unijeto u kojoj je mjeri tražbina utvrđena prema svom iznosu i redu, odnosno tko je tražbinu osporio.</w:t>
      </w:r>
    </w:p>
    <w:p w:rsidRDefault="00197079" w:rsidP="00197079" w:rsidR="00197079">
      <w:pPr>
        <w:spacing w:after="0"/>
        <w:jc w:val="both"/>
      </w:pPr>
      <w:r>
        <w:tab/>
        <w:t>Na temelju navedene tablice ispitanih tražbina donijeto je ovo rješenje kojim je odlučeno u kojem su iznosu i u kojem isplatnom redu pojedine tražbine utvrđene, odnosno osporene (u smislu čl. 177. st. 3. SZ-a). Tražbine koje je priznao stečajni upravitelj, a nije osporio nitko od stečajnih vjerovnika, smatraju se utvrđenima, kako je to navedeno u točci I. izreke ovog rješenja.</w:t>
      </w:r>
    </w:p>
    <w:p w:rsidRDefault="00197079" w:rsidP="00197079" w:rsidR="00197079">
      <w:pPr>
        <w:spacing w:after="0"/>
        <w:jc w:val="both"/>
      </w:pPr>
      <w:r>
        <w:tab/>
        <w:t xml:space="preserve">Osporavanje tražbina nije bilo, pri čemu valja napomenuti da je stečajni upravitelj izdvojio dio tražbina vjerovnika ERSTE &amp; STEIERMARKISCHE S-LEASING d.d. u iznosu od 1.750,00 kn, Hrvatske šume d.o.o. Zagreb u iznosu od 5.000,00 kn, te JPM INTERNATIONAL HANDELSGESELLCHAFT </w:t>
      </w:r>
      <w:proofErr w:type="spellStart"/>
      <w:r>
        <w:t>mbH</w:t>
      </w:r>
      <w:proofErr w:type="spellEnd"/>
      <w:r>
        <w:t xml:space="preserve"> u iznosu od 88.037,50 kn, koje se po svojoj prirodi svrstavaju u niži isplatni red. Ne radi se o osporavanju tražbine, već se navedeni iznosi tražbina spadaju u tražbine nižih isplatnih redova, temeljem čl. 72. st. 1. točka 2. Stečajnog zakona, pa budući da je u čl. 173. st. 2. SZ-a propisano da se tražbine vjerovnika nižih isplatnih redova prijavljuju samo ako stečajni sudac posebno pozove i te vjerovnike da prijave svoje tražbine, valjalo je taj dio tražbina navedenih vjerovnika odbaciti, o čemu je riješeno rješenjem od 24. rujna 2015.</w:t>
      </w:r>
    </w:p>
    <w:p w:rsidRDefault="00197079" w:rsidP="00197079" w:rsidR="00197079">
      <w:pPr>
        <w:spacing w:after="0"/>
        <w:jc w:val="center"/>
      </w:pPr>
    </w:p>
    <w:p w:rsidRDefault="00197079" w:rsidP="00197079" w:rsidR="00197079">
      <w:pPr>
        <w:spacing w:after="0"/>
        <w:jc w:val="center"/>
      </w:pPr>
      <w:r>
        <w:t>U Varaždinu, 25. rujna 2015. godine</w:t>
      </w:r>
    </w:p>
    <w:p w:rsidRDefault="00197079" w:rsidP="00197079" w:rsidR="0019707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</w:p>
    <w:p w:rsidRDefault="00197079" w:rsidP="00197079" w:rsidR="00197079">
      <w:pPr>
        <w:spacing w:after="0"/>
      </w:pPr>
    </w:p>
    <w:p w:rsidRDefault="00197079" w:rsidP="00197079" w:rsidR="00197079">
      <w:pPr>
        <w:spacing w:after="0"/>
        <w:ind w:firstLine="708" w:left="4956"/>
      </w:pPr>
      <w:r>
        <w:t xml:space="preserve">   </w:t>
      </w:r>
      <w:r>
        <w:tab/>
        <w:t>STEČAJNI SUDAC:</w:t>
      </w:r>
    </w:p>
    <w:p w:rsidRDefault="00197079" w:rsidP="00197079" w:rsidR="00197079">
      <w:pPr>
        <w:spacing w:after="0"/>
        <w:ind w:firstLine="708" w:left="4956"/>
      </w:pPr>
      <w:r>
        <w:tab/>
        <w:t xml:space="preserve">        </w:t>
      </w:r>
    </w:p>
    <w:p w:rsidRDefault="00197079" w:rsidP="00197079" w:rsidR="00197079">
      <w:pPr>
        <w:spacing w:after="0"/>
        <w:ind w:firstLine="708" w:left="4248"/>
      </w:pPr>
      <w:r>
        <w:t xml:space="preserve">            </w:t>
      </w:r>
      <w:r>
        <w:tab/>
        <w:t>Marija Levanić-Škerbić</w:t>
      </w:r>
    </w:p>
    <w:p w:rsidRDefault="00197079" w:rsidP="00197079" w:rsidR="00197079">
      <w:pPr>
        <w:spacing w:after="0"/>
      </w:pPr>
    </w:p>
    <w:p w:rsidRDefault="00197079" w:rsidP="00197079" w:rsidR="00197079">
      <w:pPr>
        <w:spacing w:after="0"/>
      </w:pPr>
      <w:r>
        <w:tab/>
      </w:r>
    </w:p>
    <w:p w:rsidRDefault="00197079" w:rsidP="00197079" w:rsidR="00197079">
      <w:pPr>
        <w:spacing w:after="0"/>
        <w:ind w:firstLine="708"/>
      </w:pPr>
      <w:r>
        <w:t>Pouka o pravnom lijeku:</w:t>
      </w:r>
    </w:p>
    <w:p w:rsidRDefault="00197079" w:rsidP="00197079" w:rsidR="00197079">
      <w:pPr>
        <w:spacing w:after="0"/>
        <w:jc w:val="both"/>
      </w:pPr>
      <w:r>
        <w:tab/>
      </w:r>
      <w:r>
        <w:tab/>
        <w:t>Protiv ovog rješenja pravo na žalbu ima stečajni upravitelj i svaki vjerovnik u dijelu koji se tiče njegove prijave tražbine i tražbine koju je osporio (čl. 177. st. 4. i 5. Stečajnog zakona).</w:t>
      </w:r>
    </w:p>
    <w:p w:rsidRDefault="00197079" w:rsidP="00197079" w:rsidR="00197079">
      <w:pPr>
        <w:spacing w:after="0"/>
        <w:jc w:val="both"/>
      </w:pPr>
      <w:r>
        <w:tab/>
      </w:r>
      <w:r>
        <w:tab/>
        <w:t xml:space="preserve">Rok za žalbu iznosi 8 dana od dana dostave pisanog </w:t>
      </w:r>
      <w:proofErr w:type="spellStart"/>
      <w:r>
        <w:t>otpravka</w:t>
      </w:r>
      <w:proofErr w:type="spellEnd"/>
      <w:r>
        <w:t>, odnosno izvatka iz rješenja  (čl. 11. Stečajnog zakona). Žalba se podnosi preporučeno poštom, ili se predaje neposredno ovome sudu u dva primjerka, a o žalbi odlučuje Visoki trgovački sud Republike Hrvatske u Zagrebu.</w:t>
      </w:r>
    </w:p>
    <w:p w:rsidRDefault="00197079" w:rsidP="00197079" w:rsidR="00197079">
      <w:pPr>
        <w:spacing w:after="0"/>
      </w:pPr>
    </w:p>
    <w:p w:rsidRDefault="00197079" w:rsidP="00197079" w:rsidR="00197079">
      <w:pPr>
        <w:spacing w:after="0"/>
      </w:pPr>
      <w:r>
        <w:tab/>
        <w:t>DNA:</w:t>
      </w:r>
    </w:p>
    <w:p w:rsidRDefault="00197079" w:rsidP="00197079" w:rsidR="00197079">
      <w:pPr>
        <w:spacing w:after="0"/>
      </w:pPr>
      <w:r>
        <w:t>1.</w:t>
      </w:r>
      <w:r>
        <w:tab/>
        <w:t>Stečajni upravitelj Stanko Makar, putem e-</w:t>
      </w:r>
      <w:proofErr w:type="spellStart"/>
      <w:r>
        <w:t>maila</w:t>
      </w:r>
      <w:proofErr w:type="spellEnd"/>
      <w:r>
        <w:t xml:space="preserve">, </w:t>
      </w:r>
    </w:p>
    <w:p w:rsidRDefault="00197079" w:rsidP="00197079" w:rsidR="00197079">
      <w:pPr>
        <w:spacing w:after="0"/>
      </w:pPr>
      <w:r>
        <w:t>2.</w:t>
      </w:r>
      <w:r>
        <w:tab/>
        <w:t>Stečajna e- oglasna ploča suda.</w:t>
      </w:r>
    </w:p>
    <w:p w:rsidRDefault="00197079" w:rsidP="00197079" w:rsidR="00197079">
      <w:pPr>
        <w:spacing w:after="0"/>
      </w:pPr>
    </w:p>
    <w:p w:rsidRDefault="00197079" w:rsidP="00197079" w:rsidR="00197079">
      <w:pPr>
        <w:spacing w:after="0"/>
      </w:pPr>
    </w:p>
    <w:p w:rsidRDefault="00EA1C6D" w:rsidP="00197079" w:rsidR="00AE649C" w:rsidRPr="00B76F3C">
      <w:pPr>
        <w:pStyle w:val="SudSjedite"/>
      </w:pPr>
      <w:r>
        <w:tab/>
      </w:r>
    </w:p>
    <w:p w:rsidRDefault="00CB0EA4" w:rsidP="00197079" w:rsidR="00CB0EA4">
      <w:pPr>
        <w:pStyle w:val="Naslovdokumenta"/>
        <w:spacing w:after="0"/>
      </w:pPr>
    </w:p>
    <w:p w:rsidRDefault="0071688E" w:rsidP="00197079" w:rsidR="0071688E">
      <w:pPr>
        <w:pStyle w:val="Poetniodjeljak"/>
        <w:spacing w:after="0"/>
      </w:pPr>
    </w:p>
    <w:sectPr w:rsidSect="00EB0D4C" w:rsidR="0071688E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079" w:rsidR="008333A9">
    <w:pPr>
      <w:pStyle w:val="Zaglavlje"/>
    </w:pPr>
    <w:r>
      <w:rPr>
        <w:rStyle w:val="PozadinaSvijetloCrvena"/>
        <w:shd w:fill="auto" w:color="auto" w:val="clear"/>
      </w:rPr>
      <w:t>Poslovni broj. 7 St-179/14-28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7079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0BE0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544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St-179/2014-28</izvorni_sadrzaj>
    <derivirana_varijabla naziv="DomainObject.Oznaka_1">St-179/2014-28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St-179/2014-28</izvorni_sadrzaj>
    <derivirana_varijabla naziv="DomainObject.PoslovniBrojDokumenta_1">St-179/2014-28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BE3C0-EF96-4AA4-A8D1-F961CDD5E9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1079</properties:Words>
  <properties:Characters>6402</properties:Characters>
  <properties:Lines>443</properties:Lines>
  <properties:Paragraphs>197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2015-09-25T10:46:00Z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St-179/2014-28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