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5c49" w14:paraId="c0d5c4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946B1">
        <w:t>4764/16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5946B1">
        <w:t>SEKVOJA-ZG, d.o.o. u stečaju, Zagreb, Savska Opatovina 110/1, OIB 38644836092</w:t>
      </w:r>
      <w:r w:rsidR="00445FBF">
        <w:t>,</w:t>
      </w:r>
      <w:r>
        <w:t xml:space="preserve"> dana </w:t>
      </w:r>
      <w:r w:rsidR="005946B1">
        <w:t>8. veljače 2018</w:t>
      </w:r>
      <w:r>
        <w:t xml:space="preserve">. godine </w:t>
      </w:r>
    </w:p>
    <w:p w:rsidRDefault="00DF1B94" w:rsidP="00295F32" w:rsidR="00DF1B94" w:rsidRPr="0053264E">
      <w:pPr>
        <w:jc w:val="both"/>
      </w:pPr>
    </w:p>
    <w:p w:rsidRDefault="002A5D70" w:rsidP="00295F32" w:rsidR="00295F32" w:rsidRPr="00277F8E">
      <w:pPr>
        <w:jc w:val="center"/>
      </w:pPr>
      <w:r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9D0D10">
        <w:t>5.000,00</w:t>
      </w:r>
      <w:r w:rsidR="00C6724B">
        <w:t xml:space="preserve"> kn na račun ovog suda IBAN: HR9223900011300000460, model HR00, pozivom na broj </w:t>
      </w:r>
      <w:r w:rsidR="005946B1">
        <w:t>4664-16</w:t>
      </w:r>
      <w:r w:rsidR="00C6724B">
        <w:t>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B217D6">
        <w:t>4764/16</w:t>
      </w:r>
      <w:r>
        <w:t xml:space="preserve"> od </w:t>
      </w:r>
      <w:r w:rsidR="00B217D6">
        <w:t>24. siječnja 2018</w:t>
      </w:r>
      <w:r>
        <w:t xml:space="preserve">. godine, </w:t>
      </w:r>
      <w:r w:rsidR="00C6724B">
        <w:t xml:space="preserve">otvoren je i istovremeno zaključen stečajni postupak nad dužnikom </w:t>
      </w:r>
      <w:r w:rsidR="00B217D6" w:rsidRPr="00B217D6">
        <w:t>SEKVOJA-ZG, d.o.o. u stečaju, Zagreb, Savska Opatovina 110/1, OIB 38644836092</w:t>
      </w:r>
      <w:r w:rsidR="00C6724B">
        <w:t xml:space="preserve">. </w:t>
      </w:r>
    </w:p>
    <w:p w:rsidRDefault="00C6724B" w:rsidP="007A6B2B" w:rsidR="00C6724B">
      <w:pPr>
        <w:ind w:firstLine="708"/>
        <w:jc w:val="both"/>
      </w:pPr>
    </w:p>
    <w:p w:rsidRDefault="00452B6C" w:rsidP="00452B6C" w:rsidR="00452B6C">
      <w:pPr>
        <w:ind w:firstLine="708"/>
        <w:jc w:val="both"/>
      </w:pPr>
      <w:r>
        <w:t xml:space="preserve">Podneskom od </w:t>
      </w:r>
      <w:r w:rsidR="00B217D6">
        <w:t>25. siječnja 2018</w:t>
      </w:r>
      <w:r>
        <w:t>. godine FINA je izvijestila sud da su na računu dužnika evidentirana zaplijenjena novčana sredstva u iznosu od 5.000,00 kn na ime predujma za namirenje troškova stečajnog postupka, pa je FINA od suda zatražila uputu o postupanju sa zaplijenjenim iznosom od 5.000,00 kn.</w:t>
      </w:r>
    </w:p>
    <w:p w:rsidRDefault="00452B6C" w:rsidP="00452B6C" w:rsidR="00452B6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452B6C" w:rsidP="00C84611" w:rsidR="00C84611">
      <w:pPr>
        <w:ind w:firstLine="708"/>
        <w:jc w:val="both"/>
      </w:pPr>
      <w:r>
        <w:t xml:space="preserve">Dakle, budući da u trenutku donošenja rješenja o otvaranju stečajnog postupka nad dužnikom sud nije raspolagao sa podatkom da postoje zaplijenjena novčana sredstva na računu dužnika u iznosu od 5.000,00 kn, već je sud o tome obaviješten podneskom FINA-e od </w:t>
      </w:r>
      <w:r w:rsidR="00B217D6">
        <w:t>25. siječnja 2018</w:t>
      </w:r>
      <w:r>
        <w:t xml:space="preserve">. godine, </w:t>
      </w:r>
      <w:r w:rsidR="009D0D10">
        <w:t xml:space="preserve">valjalo je ovim rješenjem, a temeljem odredbe čl. 112. st. 6. SZ-a, </w:t>
      </w:r>
      <w:r w:rsidR="009E7343">
        <w:lastRenderedPageBreak/>
        <w:t>naložiti Financijskoj agenciji da naloži banci prijenos zaplijenjenog iznosa predujma od 5.000,00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B217D6">
        <w:t>8. veljače 2018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B217D6" w:rsidR="00295F32" w:rsidRPr="0053264E">
      <w:pPr>
        <w:jc w:val="both"/>
      </w:pPr>
      <w:r w:rsidRPr="0053264E">
        <w:t xml:space="preserve">                                                                                              </w:t>
      </w:r>
      <w:r w:rsidR="00B217D6">
        <w:t xml:space="preserve">       </w:t>
      </w:r>
      <w:r w:rsidRPr="0053264E">
        <w:t xml:space="preserve">           </w:t>
      </w:r>
      <w:r w:rsidR="00CB6C29">
        <w:t xml:space="preserve">     </w:t>
      </w:r>
      <w:r w:rsidR="002A5D70">
        <w:t xml:space="preserve">       </w:t>
      </w:r>
      <w:r w:rsidRPr="0053264E">
        <w:t xml:space="preserve">Sudac: </w:t>
      </w:r>
    </w:p>
    <w:p w:rsidRDefault="00295F32" w:rsidP="002A5D70" w:rsidR="00295F3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2A5D70">
        <w:t>,v.r.</w:t>
      </w:r>
    </w:p>
    <w:p w:rsidRDefault="002A5D70" w:rsidP="002A5D70" w:rsidR="002A5D70">
      <w:pPr>
        <w:jc w:val="right"/>
      </w:pPr>
    </w:p>
    <w:p w:rsidRDefault="002A5D70" w:rsidP="002A5D70" w:rsidR="002A5D70">
      <w:pPr>
        <w:jc w:val="right"/>
      </w:pPr>
      <w:r>
        <w:t>Za točnost otpravka-</w:t>
      </w:r>
    </w:p>
    <w:p w:rsidRDefault="00B217D6" w:rsidP="00B217D6" w:rsidR="002A5D70">
      <w:pPr>
        <w:tabs>
          <w:tab w:pos="6910" w:val="left"/>
          <w:tab w:pos="9072" w:val="right"/>
        </w:tabs>
      </w:pPr>
      <w:r>
        <w:tab/>
        <w:t xml:space="preserve">   </w:t>
      </w:r>
      <w:r w:rsidR="002A5D70">
        <w:t>ovlašteni službenik:</w:t>
      </w:r>
    </w:p>
    <w:p w:rsidRDefault="00B217D6" w:rsidP="00B217D6" w:rsidR="002A5D70">
      <w:pPr>
        <w:tabs>
          <w:tab w:pos="6920" w:val="left"/>
          <w:tab w:pos="9072" w:val="right"/>
        </w:tabs>
      </w:pPr>
      <w:r>
        <w:tab/>
        <w:t xml:space="preserve">   Renata Klokočki</w:t>
      </w:r>
    </w:p>
    <w:p w:rsidRDefault="002A5D70" w:rsidP="002A5D70" w:rsidR="002A5D70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9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946B1">
      <w:t>4764/16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5D70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52B6C"/>
    <w:rsid w:val="004736FC"/>
    <w:rsid w:val="004B0A0A"/>
    <w:rsid w:val="004B4514"/>
    <w:rsid w:val="004B6701"/>
    <w:rsid w:val="004D27C4"/>
    <w:rsid w:val="00520AC5"/>
    <w:rsid w:val="0053264E"/>
    <w:rsid w:val="00552ADA"/>
    <w:rsid w:val="00582442"/>
    <w:rsid w:val="005946B1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555F3"/>
    <w:rsid w:val="00874E6C"/>
    <w:rsid w:val="008C24E1"/>
    <w:rsid w:val="008C33DF"/>
    <w:rsid w:val="008D3D0F"/>
    <w:rsid w:val="0094791B"/>
    <w:rsid w:val="009859DA"/>
    <w:rsid w:val="009A0E71"/>
    <w:rsid w:val="009C5BC5"/>
    <w:rsid w:val="009D0D10"/>
    <w:rsid w:val="009E0FFF"/>
    <w:rsid w:val="009E7343"/>
    <w:rsid w:val="00A058DD"/>
    <w:rsid w:val="00A26712"/>
    <w:rsid w:val="00A51F97"/>
    <w:rsid w:val="00A675FB"/>
    <w:rsid w:val="00AE2532"/>
    <w:rsid w:val="00AF7785"/>
    <w:rsid w:val="00B1314F"/>
    <w:rsid w:val="00B217D6"/>
    <w:rsid w:val="00B37895"/>
    <w:rsid w:val="00BA257E"/>
    <w:rsid w:val="00BE3247"/>
    <w:rsid w:val="00BF6F39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4764</izvorni_sadrzaj>
    <derivirana_varijabla naziv="DomainObject.Predmet.Broj_1">4764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St-4764/2016</izvorni_sadrzaj>
    <derivirana_varijabla naziv="DomainObject.Predmet.OznakaBroj_1">St-4764/2016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SEKVOJA-ZG d.o.o. zastupanog po punomoćniku Sonja Medić</izvorni_sadrzaj>
    <derivirana_varijabla naziv="DomainObject.Predmet.ProtustrankaFormated_1">  SEKVOJA-ZG d.o.o. zastupanog po punomoćniku Sonja Medić</derivirana_varijabla>
  </DomainObject.Predmet.ProtustrankaFormated>
  <DomainObject.Predmet.ProtustrankaFormatedOIB>
    <izvorni_sadrzaj>  SEKVOJA-ZG d.o.o., OIB 38644836092 zastupanog po punomoćniku Sonja Medić</izvorni_sadrzaj>
    <derivirana_varijabla naziv="DomainObject.Predmet.ProtustrankaFormatedOIB_1">  SEKVOJA-ZG d.o.o., OIB 38644836092 zastupanog po punomoćniku Sonja Medić</derivirana_varijabla>
  </DomainObject.Predmet.ProtustrankaFormatedOIB>
  <DomainObject.Predmet.ProtustrankaFormatedWithAdress>
    <izvorni_sadrzaj> SEKVOJA-ZG d.o.o., Savska Opatovina 110/1, 10000 Zagreb zastupanog po punomoćniku Sonja Medić</izvorni_sadrzaj>
    <derivirana_varijabla naziv="DomainObject.Predmet.ProtustrankaFormatedWithAdress_1"> SEKVOJA-ZG d.o.o., Savska Opatovina 110/1, 10000 Zagreb zastupanog po punomoćniku Sonja Medić</derivirana_varijabla>
  </DomainObject.Predmet.ProtustrankaFormatedWithAdress>
  <DomainObject.Predmet.ProtustrankaFormatedWithAdressOIB>
    <izvorni_sadrzaj> SEKVOJA-ZG d.o.o., OIB 38644836092, Savska Opatovina 110/1, 10000 Zagreb zastupanog po punomoćniku Sonja Medić</izvorni_sadrzaj>
    <derivirana_varijabla naziv="DomainObject.Predmet.ProtustrankaFormatedWithAdressOIB_1"> SEKVOJA-ZG d.o.o., OIB 38644836092, Savska Opatovina 110/1, 10000 Zagreb zastupanog po punomoćniku Sonja Medić</derivirana_varijabla>
  </DomainObject.Predmet.ProtustrankaFormatedWithAdressOIB>
  <DomainObject.Predmet.ProtustrankaWithAdress>
    <izvorni_sadrzaj>SEKVOJA-ZG d.o.o. Savska Opatovina 110/1, 10000 Zagreb</izvorni_sadrzaj>
    <derivirana_varijabla naziv="DomainObject.Predmet.ProtustrankaWithAdress_1">SEKVOJA-ZG d.o.o. Savska Opatovina 110/1, 10000 Zagreb</derivirana_varijabla>
  </DomainObject.Predmet.ProtustrankaWithAdress>
  <DomainObject.Predmet.ProtustrankaWithAdressOIB>
    <izvorni_sadrzaj>SEKVOJA-ZG d.o.o., OIB 38644836092, Savska Opatovina 110/1, 10000 Zagreb</izvorni_sadrzaj>
    <derivirana_varijabla naziv="DomainObject.Predmet.ProtustrankaWithAdressOIB_1">SEKVOJA-ZG d.o.o., OIB 38644836092, Savska Opatovina 110/1, 10000 Zagreb</derivirana_varijabla>
  </DomainObject.Predmet.ProtustrankaWithAdressOIB>
  <DomainObject.Predmet.ProtustrankaNazivFormated>
    <izvorni_sadrzaj>SEKVOJA-ZG d.o.o.</izvorni_sadrzaj>
    <derivirana_varijabla naziv="DomainObject.Predmet.ProtustrankaNazivFormated_1">SEKVOJA-ZG d.o.o.</derivirana_varijabla>
  </DomainObject.Predmet.ProtustrankaNazivFormated>
  <DomainObject.Predmet.ProtustrankaNazivFormatedOIB>
    <izvorni_sadrzaj>SEKVOJA-ZG d.o.o., OIB 38644836092</izvorni_sadrzaj>
    <derivirana_varijabla naziv="DomainObject.Predmet.ProtustrankaNazivFormatedOIB_1">SEKVOJA-ZG d.o.o., OIB 38644836092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SEKVOJA-ZG d.o.o. zastupanog po punomoćniku Sonja Medić</item>
    </izvorni_sadrzaj>
    <derivirana_varijabla naziv="DomainObject.Predmet.ProtuStrankaListFormated_1">
      <item>SEKVOJA-ZG d.o.o. zastupanog po punomoćniku Sonja Medić</item>
    </derivirana_varijabla>
  </DomainObject.Predmet.ProtuStrankaListFormated>
  <DomainObject.Predmet.ProtuStrankaListFormatedOIB>
    <izvorni_sadrzaj>
      <item>SEKVOJA-ZG d.o.o., OIB 38644836092 zastupanog po punomoćniku Sonja Medić</item>
    </izvorni_sadrzaj>
    <derivirana_varijabla naziv="DomainObject.Predmet.ProtuStrankaListFormatedOIB_1">
      <item>SEKVOJA-ZG d.o.o., OIB 38644836092 zastupanog po punomoćniku Sonja Medić</item>
    </derivirana_varijabla>
  </DomainObject.Predmet.ProtuStrankaListFormatedOIB>
  <DomainObject.Predmet.ProtuStrankaListFormatedWithAdress>
    <izvorni_sadrzaj>
      <item>SEKVOJA-ZG d.o.o., Savska Opatovina 110/1, 10000 Zagreb zastupanog po punomoćniku Sonja Medić</item>
    </izvorni_sadrzaj>
    <derivirana_varijabla naziv="DomainObject.Predmet.ProtuStrankaListFormatedWithAdress_1">
      <item>SEKVOJA-ZG d.o.o., Savska Opatovina 110/1, 10000 Zagreb zastupanog po punomoćniku Sonja Medić</item>
    </derivirana_varijabla>
  </DomainObject.Predmet.ProtuStrankaListFormatedWithAdress>
  <DomainObject.Predmet.ProtuStrankaListFormatedWithAdressOIB>
    <izvorni_sadrzaj>
      <item>SEKVOJA-ZG d.o.o., OIB 38644836092, Savska Opatovina 110/1, 10000 Zagreb zastupanog po punomoćniku Sonja Medić</item>
    </izvorni_sadrzaj>
    <derivirana_varijabla naziv="DomainObject.Predmet.ProtuStrankaListFormatedWithAdressOIB_1">
      <item>SEKVOJA-ZG d.o.o., OIB 38644836092, Savska Opatovina 110/1, 10000 Zagreb zastupanog po punomoćniku Sonja Medić</item>
    </derivirana_varijabla>
  </DomainObject.Predmet.ProtuStrankaListFormatedWithAdressOIB>
  <DomainObject.Predmet.ProtuStrankaListNazivFormated>
    <izvorni_sadrzaj>
      <item>SEKVOJA-ZG d.o.o.</item>
    </izvorni_sadrzaj>
    <derivirana_varijabla naziv="DomainObject.Predmet.ProtuStrankaListNazivFormated_1">
      <item>SEKVOJA-ZG d.o.o.</item>
    </derivirana_varijabla>
  </DomainObject.Predmet.ProtuStrankaListNazivFormated>
  <DomainObject.Predmet.ProtuStrankaListNazivFormatedOIB>
    <izvorni_sadrzaj>
      <item>SEKVOJA-ZG d.o.o., OIB 38644836092</item>
    </izvorni_sadrzaj>
    <derivirana_varijabla naziv="DomainObject.Predmet.ProtuStrankaListNazivFormatedOIB_1">
      <item>SEKVOJA-ZG d.o.o., OIB 38644836092</item>
    </derivirana_varijabla>
  </DomainObject.Predmet.ProtuStrankaListNazivFormatedOIB>
  <DomainObject.Predmet.OstaliListFormated>
    <izvorni_sadrzaj>
      <item>Sonja Medić punomoćnik sudionika u postupku SEKVOJA-ZG d.o.o.</item>
    </izvorni_sadrzaj>
    <derivirana_varijabla naziv="DomainObject.Predmet.OstaliListFormated_1">
      <item>Sonja Medić punomoćnik sudionika u postupku SEKVOJA-ZG d.o.o.</item>
    </derivirana_varijabla>
  </DomainObject.Predmet.OstaliListFormated>
  <DomainObject.Predmet.OstaliListFormatedOIB>
    <izvorni_sadrzaj>
      <item>Sonja Medić, OIB 84650217054 punomoćnik sudionika u postupku SEKVOJA-ZG d.o.o.</item>
    </izvorni_sadrzaj>
    <derivirana_varijabla naziv="DomainObject.Predmet.OstaliListFormatedOIB_1">
      <item>Sonja Medić, OIB 84650217054 punomoćnik sudionika u postupku SEKVOJA-ZG d.o.o.</item>
    </derivirana_varijabla>
  </DomainObject.Predmet.OstaliListFormatedOIB>
  <DomainObject.Predmet.OstaliListFormatedWithAdress>
    <izvorni_sadrzaj>
      <item>Sonja Medić, Srebrnjak 59, 10000 Zagreb punomoćnik sudionika u postupku SEKVOJA-ZG d.o.o.</item>
    </izvorni_sadrzaj>
    <derivirana_varijabla naziv="DomainObject.Predmet.OstaliListFormatedWithAdress_1">
      <item>Sonja Medić, Srebrnjak 59, 10000 Zagreb punomoćnik sudionika u postupku SEKVOJA-ZG d.o.o.</item>
    </derivirana_varijabla>
  </DomainObject.Predmet.OstaliListFormatedWithAdress>
  <DomainObject.Predmet.OstaliListFormatedWithAdressOIB>
    <izvorni_sadrzaj>
      <item>Sonja Medić, OIB 84650217054, Srebrnjak 59, 10000 Zagreb punomoćnik sudionika u postupku SEKVOJA-ZG d.o.o.</item>
    </izvorni_sadrzaj>
    <derivirana_varijabla naziv="DomainObject.Predmet.OstaliListFormatedWithAdressOIB_1">
      <item>Sonja Medić, OIB 84650217054, Srebrnjak 59, 10000 Zagreb punomoćnik sudionika u postupku SEKVOJA-ZG d.o.o.</item>
    </derivirana_varijabla>
  </DomainObject.Predmet.OstaliListFormatedWithAdressOIB>
  <DomainObject.Predmet.OstaliListNazivFormated>
    <izvorni_sadrzaj>
      <item>Sonja Medić</item>
    </izvorni_sadrzaj>
    <derivirana_varijabla naziv="DomainObject.Predmet.OstaliListNazivFormated_1">
      <item>Sonja Medić</item>
    </derivirana_varijabla>
  </DomainObject.Predmet.OstaliListNazivFormated>
  <DomainObject.Predmet.OstaliListNazivFormatedOIB>
    <izvorni_sadrzaj>
      <item>Sonja Medić, OIB 84650217054</item>
    </izvorni_sadrzaj>
    <derivirana_varijabla naziv="DomainObject.Predmet.OstaliListNazivFormatedOIB_1">
      <item>Sonja Medić, OIB 84650217054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SEKVOJA-ZG d.o.o.</izvorni_sadrzaj>
    <derivirana_varijabla naziv="DomainObject.Predmet.ProtustrankaIDrugi_1">SEKVOJA-ZG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SEKVOJA-ZG d.o.o., OIB 38644836092, Savska Opatovina 110/1, 10000 Zagreb</izvorni_sadrzaj>
    <derivirana_varijabla naziv="DomainObject.Predmet.ProtustrankaIDrugiAdressOIB_1">SEKVOJA-ZG d.o.o., OIB 38644836092,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St-4764/2016-27</izvorni_sadrzaj>
    <derivirana_varijabla naziv="DomainObject.Predmet.OdlukaRjesenje.Oznaka_1">St-4764/2016-27</derivirana_varijabla>
  </DomainObject.Predmet.OdlukaRjesenje.Oznaka>
  <DomainObject.Predmet.SudioniciListNaziv>
    <izvorni_sadrzaj>
      <item>FINA Regionalni centar Zagreb</item>
      <item>SEKVOJA-ZG d.o.o.</item>
      <item>Sonja Medić</item>
    </izvorni_sadrzaj>
    <derivirana_varijabla naziv="DomainObject.Predmet.SudioniciListNaziv_1">
      <item>FINA Regionalni centar Zagreb</item>
      <item>SEKVOJA-ZG d.o.o.</item>
      <item>Sonja Medić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izvorni_sadrzaj>
    <derivirana_varijabla naziv="DomainObject.Predmet.SudioniciListAdressOIB_1"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38644836092</item>
      <item>, OIB 84650217054</item>
    </izvorni_sadrzaj>
    <derivirana_varijabla naziv="DomainObject.Predmet.SudioniciListNazivOIB_1">
      <item>, OIB 85821130368</item>
      <item>, OIB 38644836092</item>
      <item>, OIB 84650217054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0FBD2-A617-49C0-92B0-4B7EEF886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2123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2018-02-08T11:07:00Z</dcterms:created>
  <dc:creator>gboljkovac</dc:creator>
  <cp:lastModifiedBy>Renata Klokočki</cp:lastModifiedBy>
  <cp:lastPrinted>2017-12-28T12:43:00Z</cp:lastPrinted>
  <dcterms:modified xmlns:xsi="http://www.w3.org/2001/XMLSchema-instance" xsi:type="dcterms:W3CDTF">2018-02-08T11:23:00Z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