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ce57" w14:paraId="d5bce57" w:rsidRDefault="0016675C" w:rsidP="00910611" w:rsidR="0016675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75C" w:rsidP="00910611" w:rsidR="0016675C">
      <w:r>
        <w:rPr>
          <w:rFonts w:eastAsia="MS Mincho"/>
        </w:rPr>
        <w:t>REPUBLIKA HRVATSKA</w:t>
      </w:r>
    </w:p>
    <w:p w:rsidRDefault="0016675C" w:rsidP="00910611" w:rsidR="0016675C">
      <w:r>
        <w:rPr>
          <w:rFonts w:eastAsia="MS Mincho"/>
        </w:rPr>
        <w:t>TRGOVAČKI SUD U RIJECI</w:t>
      </w:r>
    </w:p>
    <w:p w:rsidRDefault="0016675C" w:rsidP="0016675C" w:rsidR="00E303B9" w:rsidRPr="00EA4322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0119E8" w:rsidP="00DC2112" w:rsidR="000119E8" w:rsidRPr="00EA4322">
      <w:pPr>
        <w:ind w:firstLine="1418"/>
        <w:jc w:val="both"/>
      </w:pPr>
      <w:r w:rsidRPr="00EA4322">
        <w:t xml:space="preserve">Trgovački sud u Rijeci, po stečajnom sucu Veri Jelenović, u </w:t>
      </w:r>
      <w:r w:rsidR="00DC2112" w:rsidRPr="00EA4322">
        <w:t xml:space="preserve">stečajnom postupku nad dužnikom </w:t>
      </w:r>
      <w:r w:rsidR="00E74AF0" w:rsidRPr="00EA4322">
        <w:rPr>
          <w:rStyle w:val="tabletextfield"/>
        </w:rPr>
        <w:t>ELEKTROMATERIJAL dioničko društvo za trgovinu i usluge u stečaju Rijeka, Cambierieva 13</w:t>
      </w:r>
      <w:r w:rsidR="00E74AF0" w:rsidRPr="00EA4322">
        <w:t xml:space="preserve">, </w:t>
      </w:r>
      <w:r w:rsidR="00E74AF0" w:rsidRPr="00EA4322">
        <w:rPr>
          <w:rStyle w:val="tabletextfield"/>
        </w:rPr>
        <w:t>OIB 72091456912</w:t>
      </w:r>
      <w:r w:rsidRPr="00EA4322">
        <w:t xml:space="preserve">, dana </w:t>
      </w:r>
      <w:r w:rsidR="003257BD">
        <w:t>4. listopada</w:t>
      </w:r>
      <w:r w:rsidR="00887093">
        <w:t xml:space="preserve"> 2016</w:t>
      </w:r>
      <w:r w:rsidRPr="00EA4322">
        <w:t>. g</w:t>
      </w:r>
      <w:r w:rsidR="00DC2112" w:rsidRPr="00EA4322">
        <w:t>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E74AF0" w:rsidRPr="00EA4322">
        <w:t>mr.sc. Blaženke Prpić iz Rijeke, Corrado Illiasich 21/2</w:t>
      </w:r>
      <w:r w:rsidR="00DC2112" w:rsidRPr="00EA4322">
        <w:t xml:space="preserve">, OIB: </w:t>
      </w:r>
      <w:r w:rsidR="00E74AF0" w:rsidRPr="00EA4322">
        <w:t>58591486513</w:t>
      </w:r>
      <w:r w:rsidR="003F18B5" w:rsidRPr="00EA4322">
        <w:t xml:space="preserve"> za period od</w:t>
      </w:r>
      <w:r w:rsidR="00DC2112" w:rsidRPr="00EA4322">
        <w:t xml:space="preserve"> 1. </w:t>
      </w:r>
      <w:r w:rsidR="003257BD">
        <w:t>svibnja</w:t>
      </w:r>
      <w:r w:rsidR="00DC2112" w:rsidRPr="00EA4322">
        <w:t xml:space="preserve"> 201</w:t>
      </w:r>
      <w:r w:rsidR="00F91D2F">
        <w:t>6</w:t>
      </w:r>
      <w:r w:rsidR="00DC2112" w:rsidRPr="00EA4322">
        <w:t>. godine</w:t>
      </w:r>
      <w:r w:rsidR="003F18B5" w:rsidRPr="00EA4322">
        <w:t xml:space="preserve"> </w:t>
      </w:r>
      <w:r w:rsidR="00DC2112" w:rsidRPr="00EA4322">
        <w:t xml:space="preserve">do </w:t>
      </w:r>
      <w:r w:rsidR="003257BD">
        <w:t>31. kolovoza</w:t>
      </w:r>
      <w:r w:rsidR="00B20C10">
        <w:t xml:space="preserve"> 2016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B20C10">
        <w:t>3.</w:t>
      </w:r>
      <w:r w:rsidR="003257BD">
        <w:t>563,55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3257BD">
        <w:rPr>
          <w:bCs/>
        </w:rPr>
        <w:t>29. rujna</w:t>
      </w:r>
      <w:r w:rsidR="00B20C10">
        <w:rPr>
          <w:bCs/>
        </w:rPr>
        <w:t xml:space="preserve"> 2016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3257BD">
        <w:t>3.563,55</w:t>
      </w:r>
      <w:r w:rsidR="003257BD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3257BD" w:rsidRPr="00EA4322">
        <w:t xml:space="preserve">1. </w:t>
      </w:r>
      <w:r w:rsidR="003257BD">
        <w:t>svibnja</w:t>
      </w:r>
      <w:r w:rsidR="003257BD" w:rsidRPr="00EA4322">
        <w:t xml:space="preserve"> 201</w:t>
      </w:r>
      <w:r w:rsidR="003257BD">
        <w:t>6</w:t>
      </w:r>
      <w:r w:rsidR="003257BD" w:rsidRPr="00EA4322">
        <w:t xml:space="preserve">. godine do </w:t>
      </w:r>
      <w:r w:rsidR="003257BD">
        <w:t>31. kolovoza</w:t>
      </w:r>
      <w:r w:rsidR="001C075E">
        <w:t xml:space="preserve"> 2016</w:t>
      </w:r>
      <w:r w:rsidR="001C075E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telefona, automobila i parkiranja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 xml:space="preserve">specifikaciju troškova stečajnog upravitelja (list </w:t>
      </w:r>
      <w:r w:rsidR="001C075E">
        <w:t>8</w:t>
      </w:r>
      <w:r w:rsidR="003257BD">
        <w:t>399</w:t>
      </w:r>
      <w:r w:rsidR="00EA4322" w:rsidRPr="00EA4322">
        <w:t xml:space="preserve"> spisa), evidenciju dolaska (list </w:t>
      </w:r>
      <w:r w:rsidR="001C075E">
        <w:t>8</w:t>
      </w:r>
      <w:r w:rsidR="003257BD">
        <w:t>400</w:t>
      </w:r>
      <w:r w:rsidR="001C075E">
        <w:t>-8</w:t>
      </w:r>
      <w:r w:rsidR="003257BD">
        <w:t>403</w:t>
      </w:r>
      <w:r w:rsidR="00EA4322" w:rsidRPr="00EA4322">
        <w:t xml:space="preserve"> spisa), račune za pružene telekomunikacijske usluge (list </w:t>
      </w:r>
      <w:r w:rsidR="001C075E">
        <w:t>8</w:t>
      </w:r>
      <w:r w:rsidR="003257BD">
        <w:t>404</w:t>
      </w:r>
      <w:r w:rsidR="001C075E">
        <w:t>-8</w:t>
      </w:r>
      <w:r w:rsidR="003257BD">
        <w:t>411</w:t>
      </w:r>
      <w:r w:rsidR="00EA4322" w:rsidRPr="00EA4322">
        <w:t xml:space="preserve"> spisa), te račune za </w:t>
      </w:r>
      <w:r w:rsidR="001C075E">
        <w:t xml:space="preserve">parkiranje i za </w:t>
      </w:r>
      <w:r w:rsidR="00887093">
        <w:t xml:space="preserve">parkirnu </w:t>
      </w:r>
      <w:r w:rsidR="001C075E">
        <w:t>naknadu</w:t>
      </w:r>
      <w:r w:rsidR="00EA4322" w:rsidRPr="00EA4322">
        <w:t xml:space="preserve"> (list </w:t>
      </w:r>
      <w:r w:rsidR="001C075E">
        <w:t>8</w:t>
      </w:r>
      <w:r w:rsidR="003257BD">
        <w:t>412</w:t>
      </w:r>
      <w:r w:rsidR="001C075E">
        <w:t>-8</w:t>
      </w:r>
      <w:r w:rsidR="003257BD">
        <w:t>415</w:t>
      </w:r>
      <w:r w:rsidR="00887093">
        <w:t xml:space="preserve"> </w:t>
      </w:r>
      <w:r w:rsidR="00EA4322" w:rsidRPr="00EA4322">
        <w:t>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1B4032" w:rsidRPr="00EA4322">
        <w:t xml:space="preserve">u iznosu od </w:t>
      </w:r>
      <w:r w:rsidR="003257BD">
        <w:t>3.563,55</w:t>
      </w:r>
      <w:r w:rsidR="003257BD" w:rsidRPr="00EA4322">
        <w:t xml:space="preserve"> </w:t>
      </w:r>
      <w:r w:rsidR="00D57C48" w:rsidRPr="00EA4322">
        <w:t xml:space="preserve"> kn neto za period od </w:t>
      </w:r>
      <w:r w:rsidR="001C075E">
        <w:t>3.870,42</w:t>
      </w:r>
      <w:r w:rsidR="001C075E" w:rsidRPr="00EA4322">
        <w:t xml:space="preserve"> kn neto za period od </w:t>
      </w:r>
      <w:r w:rsidR="003257BD" w:rsidRPr="00EA4322">
        <w:t xml:space="preserve">1. </w:t>
      </w:r>
      <w:r w:rsidR="003257BD">
        <w:t>svibnja</w:t>
      </w:r>
      <w:r w:rsidR="003257BD" w:rsidRPr="00EA4322">
        <w:t xml:space="preserve"> 201</w:t>
      </w:r>
      <w:r w:rsidR="003257BD">
        <w:t>6</w:t>
      </w:r>
      <w:r w:rsidR="003257BD" w:rsidRPr="00EA4322">
        <w:t xml:space="preserve">. godine do </w:t>
      </w:r>
      <w:r w:rsidR="003257BD">
        <w:t>31. kolovoza 2016</w:t>
      </w:r>
      <w:r w:rsidR="00D57C48" w:rsidRPr="00EA4322">
        <w:t>. godine</w:t>
      </w:r>
      <w:r w:rsidR="00FB181D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3257BD">
        <w:t>4. listopada</w:t>
      </w:r>
      <w:r w:rsidR="00887093">
        <w:t xml:space="preserve"> 2016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</w:t>
      </w:r>
      <w:r w:rsidR="00B20C10">
        <w:rPr>
          <w:bCs/>
        </w:rPr>
        <w:t xml:space="preserve"> Rješenje se smatra dostavljenim istekom osmoga dana od dana objave pismena na mrežnoj stranici e-Oglasna ploča suda.</w:t>
      </w:r>
      <w:r w:rsidRPr="00EA4322">
        <w:rPr>
          <w:bCs/>
        </w:rPr>
        <w:t xml:space="preserve">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3257BD">
        <w:t>4. listopada</w:t>
      </w:r>
      <w:r w:rsidR="00887093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646" w:rsidR="00037646">
      <w:r>
        <w:separator/>
      </w:r>
    </w:p>
  </w:endnote>
  <w:endnote w:id="0" w:type="continuationSeparator">
    <w:p w:rsidRDefault="00037646" w:rsidR="00037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675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646" w:rsidR="00037646">
      <w:r>
        <w:separator/>
      </w:r>
    </w:p>
  </w:footnote>
  <w:footnote w:id="0" w:type="continuationSeparator">
    <w:p w:rsidRDefault="00037646" w:rsidR="000376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74AF0">
      <w:t>160</w:t>
    </w:r>
    <w:r w:rsidR="001B0965">
      <w:t>/201</w:t>
    </w:r>
    <w:r w:rsidR="00E74AF0">
      <w:t>0</w:t>
    </w:r>
    <w:r w:rsidR="00782177">
      <w:t>-1443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646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675C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075E"/>
    <w:rsid w:val="001C2C82"/>
    <w:rsid w:val="001C2F51"/>
    <w:rsid w:val="001C2F77"/>
    <w:rsid w:val="001C4D21"/>
    <w:rsid w:val="001C5D97"/>
    <w:rsid w:val="001C645A"/>
    <w:rsid w:val="001C69EB"/>
    <w:rsid w:val="001D0612"/>
    <w:rsid w:val="001D3626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2951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57BD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517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177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87093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0C1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4016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57C48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D2F"/>
    <w:rsid w:val="00F95EEB"/>
    <w:rsid w:val="00F9619B"/>
    <w:rsid w:val="00F966E1"/>
    <w:rsid w:val="00F97515"/>
    <w:rsid w:val="00FA040C"/>
    <w:rsid w:val="00FA095E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166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166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345</properties:Words>
  <properties:Characters>1739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2016-10-04T06:54:00Z</dcterms:created>
  <dc:creator>korlevicd</dc:creator>
  <cp:lastModifiedBy>Danijela Fumić</cp:lastModifiedBy>
  <cp:lastPrinted>2016-10-04T06:53:00Z</cp:lastPrinted>
  <dcterms:modified xmlns:xsi="http://www.w3.org/2001/XMLSchema-instance" xsi:type="dcterms:W3CDTF">2016-10-04T06:56:00Z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