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5f2f" w14:paraId="6585f2f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1B70EF">
        <w:t>MULTI PLUS d.o.o., Zadar, Ulica Rikarda Katalinića Jeretova 7A, OIB:28106137815</w:t>
      </w:r>
      <w:r w:rsidR="000524EB" w:rsidRPr="00E8339B">
        <w:t>,</w:t>
      </w:r>
      <w:r w:rsidR="00E8339B" w:rsidRPr="00E8339B">
        <w:t xml:space="preserve"> </w:t>
      </w:r>
      <w:r w:rsidR="00907BBB">
        <w:t>24</w:t>
      </w:r>
      <w:r w:rsidR="00713381">
        <w:t>.</w:t>
      </w:r>
      <w:r w:rsidR="00E8339B" w:rsidRPr="00E8339B">
        <w:t xml:space="preserve"> </w:t>
      </w:r>
      <w:r w:rsidR="00907BBB">
        <w:t>listopada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1B70EF">
        <w:t>MULTI PLUS d.o.o., Zadar, Ulica Rikarda Katalinića Jeretova 7A, OIB:28106137815</w:t>
      </w:r>
      <w:r w:rsidR="004738C6">
        <w:t>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907BBB">
        <w:rPr>
          <w:b/>
        </w:rPr>
        <w:t>30</w:t>
      </w:r>
      <w:r w:rsidR="005F14EF">
        <w:rPr>
          <w:b/>
        </w:rPr>
        <w:t xml:space="preserve">. </w:t>
      </w:r>
      <w:r w:rsidR="00907BBB">
        <w:rPr>
          <w:b/>
        </w:rPr>
        <w:t>studenog</w:t>
      </w:r>
      <w:r w:rsidR="00347BB2" w:rsidRPr="005F14EF">
        <w:rPr>
          <w:b/>
        </w:rPr>
        <w:t xml:space="preserve"> 2018. u </w:t>
      </w:r>
      <w:r w:rsidR="00AB7D8C">
        <w:rPr>
          <w:b/>
        </w:rPr>
        <w:t>9,</w:t>
      </w:r>
      <w:r w:rsidR="00907BBB">
        <w:rPr>
          <w:b/>
        </w:rPr>
        <w:t>00</w:t>
      </w:r>
      <w:r w:rsidR="00AB7D8C">
        <w:rPr>
          <w:b/>
        </w:rPr>
        <w:t xml:space="preserve">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1B70EF">
        <w:t>Tamara Tomas Dušević</w:t>
      </w:r>
      <w:r w:rsidR="00EB057A">
        <w:t xml:space="preserve"> iz </w:t>
      </w:r>
      <w:r w:rsidR="001B70EF">
        <w:t>Zadra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1B70EF">
        <w:t>24</w:t>
      </w:r>
      <w:r w:rsidR="00EB057A">
        <w:t xml:space="preserve">. </w:t>
      </w:r>
      <w:r w:rsidR="001B70EF">
        <w:t>svibnja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1B70EF">
        <w:t>26</w:t>
      </w:r>
      <w:r w:rsidR="00E25BAC">
        <w:t xml:space="preserve">. </w:t>
      </w:r>
      <w:r w:rsidR="001B70EF">
        <w:t>lipnja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1B70EF">
        <w:t>177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1B70EF">
        <w:t>27</w:t>
      </w:r>
      <w:r w:rsidR="00E25BAC">
        <w:t xml:space="preserve">. </w:t>
      </w:r>
      <w:r w:rsidR="001B70EF">
        <w:t>kolovoza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1B70EF">
        <w:t>13</w:t>
      </w:r>
      <w:r w:rsidR="00EB057A">
        <w:t xml:space="preserve">. </w:t>
      </w:r>
      <w:r w:rsidR="001B70EF">
        <w:t>rujna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907BBB">
        <w:t>24. listopada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7E0F8C" w:rsidP="007E0F8C" w:rsidR="007E0F8C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7E0F8C" w:rsidP="007E0F8C" w:rsidR="007E0F8C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170F75" w:rsidR="00170F75"/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7E0F8C">
      <w:rPr>
        <w:noProof/>
      </w:rPr>
      <w:t>2</w:t>
    </w:r>
    <w:r>
      <w:fldChar w:fldCharType="end"/>
    </w:r>
    <w:r>
      <w:tab/>
    </w:r>
    <w:r w:rsidR="00922C07">
      <w:t>Poslovni broj: 2 St-</w:t>
    </w:r>
    <w:r w:rsidR="001B70EF">
      <w:t>333</w:t>
    </w:r>
    <w:r w:rsidR="00922C07">
      <w:t>/2018-</w:t>
    </w:r>
    <w:r w:rsidR="00F05764">
      <w:t>4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1B70EF">
      <w:t>333</w:t>
    </w:r>
    <w:r w:rsidR="00922C07">
      <w:t>/2018-</w:t>
    </w:r>
    <w:r w:rsidR="00F05764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B70EF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0F8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07BBB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5764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0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E0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PLUS d.o.o. za trgovinu i usluge</izvorni_sadrzaj>
    <derivirana_varijabla naziv="DomainObject.Predmet.ProtustrankaFormated_1">  MULTI PLUS d.o.o. za trgovinu i usluge</derivirana_varijabla>
  </DomainObject.Predmet.ProtustrankaFormated>
  <DomainObject.Predmet.ProtustrankaFormatedOIB>
    <izvorni_sadrzaj>  MULTI PLUS d.o.o. za trgovinu i usluge, OIB 28106137815</izvorni_sadrzaj>
    <derivirana_varijabla naziv="DomainObject.Predmet.ProtustrankaFormatedOIB_1">  MULTI PLUS d.o.o. za trgovinu i usluge, OIB 28106137815</derivirana_varijabla>
  </DomainObject.Predmet.ProtustrankaFormatedOIB>
  <DomainObject.Predmet.ProtustrankaFormatedWithAdress>
    <izvorni_sadrzaj> MULTI PLUS d.o.o. za trgovinu i usluge, Ulica Rikarda Katalinića Jeretova 7/A, 23000 Zadar</izvorni_sadrzaj>
    <derivirana_varijabla naziv="DomainObject.Predmet.ProtustrankaFormatedWithAdress_1"> MULTI PLUS d.o.o. za trgovinu i usluge, Ulica Rikarda Katalinića Jeretova 7/A, 23000 Zadar</derivirana_varijabla>
  </DomainObject.Predmet.ProtustrankaFormatedWithAdress>
  <DomainObject.Predmet.ProtustrankaFormatedWithAdressOIB>
    <izvorni_sadrzaj> MULTI PLUS d.o.o. za trgovinu i usluge, OIB 28106137815, Ulica Rikarda Katalinića Jeretova 7/A, 23000 Zadar</izvorni_sadrzaj>
    <derivirana_varijabla naziv="DomainObject.Predmet.ProtustrankaFormatedWithAdressOIB_1"> MULTI PLUS d.o.o. za trgovinu i usluge, OIB 28106137815, Ulica Rikarda Katalinića Jeretova 7/A, 23000 Zadar</derivirana_varijabla>
  </DomainObject.Predmet.ProtustrankaFormatedWithAdressOIB>
  <DomainObject.Predmet.ProtustrankaWithAdress>
    <izvorni_sadrzaj>MULTI PLUS d.o.o. za trgovinu i usluge Ulica Rikarda Katalinića Jeretova 7/A, 23000 Zadar</izvorni_sadrzaj>
    <derivirana_varijabla naziv="DomainObject.Predmet.ProtustrankaWithAdress_1">MULTI PLUS d.o.o. za trgovinu i usluge Ulica Rikarda Katalinića Jeretova 7/A, 23000 Zadar</derivirana_varijabla>
  </DomainObject.Predmet.ProtustrankaWithAdress>
  <DomainObject.Predmet.ProtustrankaWithAdressOIB>
    <izvorni_sadrzaj>MULTI PLUS d.o.o. za trgovinu i usluge, OIB 28106137815, Ulica Rikarda Katalinića Jeretova 7/A, 23000 Zadar</izvorni_sadrzaj>
    <derivirana_varijabla naziv="DomainObject.Predmet.ProtustrankaWithAdressOIB_1">MULTI PLUS d.o.o. za trgovinu i usluge, OIB 28106137815, Ulica Rikarda Katalinića Jeretova 7/A, 23000 Zadar</derivirana_varijabla>
  </DomainObject.Predmet.ProtustrankaWithAdressOIB>
  <DomainObject.Predmet.ProtustrankaNazivFormated>
    <izvorni_sadrzaj>MULTI PLUS d.o.o. za trgovinu i usluge</izvorni_sadrzaj>
    <derivirana_varijabla naziv="DomainObject.Predmet.ProtustrankaNazivFormated_1">MULTI PLUS d.o.o. za trgovinu i usluge</derivirana_varijabla>
  </DomainObject.Predmet.ProtustrankaNazivFormated>
  <DomainObject.Predmet.ProtustrankaNazivFormatedOIB>
    <izvorni_sadrzaj>MULTI PLUS d.o.o. za trgovinu i usluge, OIB 28106137815</izvorni_sadrzaj>
    <derivirana_varijabla naziv="DomainObject.Predmet.ProtustrankaNazivFormatedOIB_1">MULTI PLUS d.o.o. za trgovinu i usluge, OIB 28106137815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MULTI PLUS d.o.o. za trgovinu i usluge</item>
    </izvorni_sadrzaj>
    <derivirana_varijabla naziv="DomainObject.Predmet.ProtuStrankaListFormated_1">
      <item>MULTI PLUS d.o.o. za trgovinu i usluge</item>
    </derivirana_varijabla>
  </DomainObject.Predmet.ProtuStrankaListFormated>
  <DomainObject.Predmet.ProtuStrankaListFormatedOIB>
    <izvorni_sadrzaj>
      <item>MULTI PLUS d.o.o. za trgovinu i usluge, OIB 28106137815</item>
    </izvorni_sadrzaj>
    <derivirana_varijabla naziv="DomainObject.Predmet.ProtuStrankaListFormatedOIB_1">
      <item>MULTI PLUS d.o.o. za trgovinu i usluge, OIB 28106137815</item>
    </derivirana_varijabla>
  </DomainObject.Predmet.ProtuStrankaListFormatedOIB>
  <DomainObject.Predmet.ProtuStrankaListFormatedWithAdress>
    <izvorni_sadrzaj>
      <item>MULTI PLUS d.o.o. za trgovinu i usluge, Ulica Rikarda Katalinića Jeretova 7/A, 23000 Zadar</item>
    </izvorni_sadrzaj>
    <derivirana_varijabla naziv="DomainObject.Predmet.ProtuStrankaListFormatedWithAdress_1">
      <item>MULTI PLUS d.o.o. za trgovinu i usluge, Ulica Rikarda Katalinića Jeretova 7/A, 23000 Zadar</item>
    </derivirana_varijabla>
  </DomainObject.Predmet.ProtuStrankaListFormatedWithAdress>
  <DomainObject.Predmet.ProtuStrankaListFormatedWithAdressOIB>
    <izvorni_sadrzaj>
      <item>MULTI PLUS d.o.o. za trgovinu i usluge, OIB 28106137815, Ulica Rikarda Katalinića Jeretova 7/A, 23000 Zadar</item>
    </izvorni_sadrzaj>
    <derivirana_varijabla naziv="DomainObject.Predmet.ProtuStrankaListFormatedWithAdressOIB_1">
      <item>MULTI PLUS d.o.o. za trgovinu i usluge, OIB 28106137815, Ulica Rikarda Katalinića Jeretova 7/A, 23000 Zadar</item>
    </derivirana_varijabla>
  </DomainObject.Predmet.ProtuStrankaListFormatedWithAdressOIB>
  <DomainObject.Predmet.ProtuStrankaListNazivFormated>
    <izvorni_sadrzaj>
      <item>MULTI PLUS d.o.o. za trgovinu i usluge</item>
    </izvorni_sadrzaj>
    <derivirana_varijabla naziv="DomainObject.Predmet.ProtuStrankaListNazivFormated_1">
      <item>MULTI PLUS d.o.o. za trgovinu i usluge</item>
    </derivirana_varijabla>
  </DomainObject.Predmet.ProtuStrankaListNazivFormated>
  <DomainObject.Predmet.ProtuStrankaListNazivFormatedOIB>
    <izvorni_sadrzaj>
      <item>MULTI PLUS d.o.o. za trgovinu i usluge, OIB 28106137815</item>
    </izvorni_sadrzaj>
    <derivirana_varijabla naziv="DomainObject.Predmet.ProtuStrankaListNazivFormatedOIB_1">
      <item>MULTI PLUS d.o.o. za trgovinu i usluge, OIB 28106137815</item>
    </derivirana_varijabla>
  </DomainObject.Predmet.ProtuStrankaListNazivFormatedOIB>
  <DomainObject.Predmet.OstaliListFormated>
    <izvorni_sadrzaj>
      <item>Tamara Tomas Dušević</item>
    </izvorni_sadrzaj>
    <derivirana_varijabla naziv="DomainObject.Predmet.OstaliListFormated_1">
      <item>Tamara Tomas Dušević</item>
    </derivirana_varijabla>
  </DomainObject.Predmet.OstaliListFormated>
  <DomainObject.Predmet.OstaliListFormatedOIB>
    <izvorni_sadrzaj>
      <item>Tamara Tomas Dušević, OIB 32343619888</item>
    </izvorni_sadrzaj>
    <derivirana_varijabla naziv="DomainObject.Predmet.OstaliListFormatedOIB_1">
      <item>Tamara Tomas Dušević, OIB 32343619888</item>
    </derivirana_varijabla>
  </DomainObject.Predmet.OstaliListFormatedOIB>
  <DomainObject.Predmet.OstaliListFormatedWithAdress>
    <izvorni_sadrzaj>
      <item>Tamara Tomas Dušević, Rikarda Katalinića Jeretova 7a, 23000 Zadar</item>
    </izvorni_sadrzaj>
    <derivirana_varijabla naziv="DomainObject.Predmet.OstaliListFormatedWithAdress_1">
      <item>Tamara Tomas Dušević, Rikarda Katalinića Jeretova 7a, 23000 Zadar</item>
    </derivirana_varijabla>
  </DomainObject.Predmet.OstaliListFormatedWithAdress>
  <DomainObject.Predmet.OstaliListFormatedWithAdressOIB>
    <izvorni_sadrzaj>
      <item>Tamara Tomas Dušević, OIB 32343619888, Rikarda Katalinića Jeretova 7a, 23000 Zadar</item>
    </izvorni_sadrzaj>
    <derivirana_varijabla naziv="DomainObject.Predmet.OstaliListFormatedWithAdressOIB_1">
      <item>Tamara Tomas Dušević, OIB 32343619888, Rikarda Katalinića Jeretova 7a, 23000 Zadar</item>
    </derivirana_varijabla>
  </DomainObject.Predmet.OstaliListFormatedWithAdressOIB>
  <DomainObject.Predmet.OstaliListNazivFormated>
    <izvorni_sadrzaj>
      <item>Tamara Tomas Dušević</item>
    </izvorni_sadrzaj>
    <derivirana_varijabla naziv="DomainObject.Predmet.OstaliListNazivFormated_1">
      <item>Tamara Tomas Dušević</item>
    </derivirana_varijabla>
  </DomainObject.Predmet.OstaliListNazivFormated>
  <DomainObject.Predmet.OstaliListNazivFormatedOIB>
    <izvorni_sadrzaj>
      <item>Tamara Tomas Dušević, OIB 32343619888</item>
    </izvorni_sadrzaj>
    <derivirana_varijabla naziv="DomainObject.Predmet.OstaliListNazivFormatedOIB_1">
      <item>Tamara Tomas Dušević, OIB 32343619888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MULTI PLUS d.o.o. za trgovinu i usluge</izvorni_sadrzaj>
    <derivirana_varijabla naziv="DomainObject.Predmet.ProtustrankaIDrugi_1">MULTI PLUS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MULTI PLUS d.o.o. za trgovinu i usluge, OIB 28106137815, Ulica Rikarda Katalinića Jeretova 7/A, 23000 Zadar</izvorni_sadrzaj>
    <derivirana_varijabla naziv="DomainObject.Predmet.ProtustrankaIDrugiAdressOIB_1">MULTI PLUS d.o.o. za trgovinu i usluge, OIB 28106137815, Ulica Rikarda Katalinića Jeretova 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PLUS d.o.o. za trgovinu i usluge</item>
      <item>FINA</item>
      <item>Tamara Tomas Dušević</item>
    </izvorni_sadrzaj>
    <derivirana_varijabla naziv="DomainObject.Predmet.SudioniciListNaziv_1">
      <item>MULTI PLUS d.o.o. za trgovinu i usluge</item>
      <item>FINA</item>
      <item>Tamara Tomas Dušević</item>
    </derivirana_varijabla>
  </DomainObject.Predmet.SudioniciListNaziv>
  <DomainObject.Predmet.SudioniciListAdressOIB>
    <izvorni_sadrzaj>
      <item>MULTI PLUS d.o.o. za trgovinu i usluge, OIB 28106137815, Ulica Rikarda Katalinića Jeretova 7/A,23000 Zadar</item>
      <item>FINA, OIB 85821130368, Ivana Danila 4,23000 Zadar</item>
      <item>Tamara Tomas Dušević, OIB 32343619888, Rikarda Katalinića Jeretova 7a,23000 Zadar</item>
    </izvorni_sadrzaj>
    <derivirana_varijabla naziv="DomainObject.Predmet.SudioniciListAdressOIB_1">
      <item>MULTI PLUS d.o.o. za trgovinu i usluge, OIB 28106137815, Ulica Rikarda Katalinića Jeretova 7/A,23000 Zadar</item>
      <item>FINA, OIB 85821130368, Ivana Danila 4,23000 Zadar</item>
      <item>Tamara Tomas Dušević, OIB 32343619888, Rikarda Katalinića Jeretova 7a,23000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28106137815</item>
      <item>, OIB 85821130368</item>
      <item>, OIB 32343619888</item>
    </izvorni_sadrzaj>
    <derivirana_varijabla naziv="DomainObject.Predmet.SudioniciListNazivOIB_1">
      <item>, OIB 28106137815</item>
      <item>, OIB 85821130368</item>
      <item>, OIB 32343619888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CD7EE-B2D9-4F03-B984-712C71763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2418</properties:Characters>
  <properties:Lines>67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2018-09-27T12:58:00Z</dcterms:created>
  <dc:creator>Administrator</dc:creator>
  <cp:lastModifiedBy>Merlina Klišmanić</cp:lastModifiedBy>
  <cp:lastPrinted>2018-10-23T07:02:00Z</cp:lastPrinted>
  <dcterms:modified xmlns:xsi="http://www.w3.org/2001/XMLSchema-instance" xsi:type="dcterms:W3CDTF">2018-10-24T08:02:00Z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(St-333-18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