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d8f5" w14:paraId="7dfd8f5" w:rsidRDefault="00C97FE1" w:rsidP="00C97FE1" w:rsidR="00C97FE1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FE1" w:rsidP="00C97FE1" w:rsidR="00C97FE1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97FE1" w:rsidP="00C97FE1" w:rsidR="00C97FE1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97FE1" w:rsidP="00C97FE1" w:rsidR="00C97FE1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97FE1" w:rsidP="00C97FE1" w:rsidR="00C97FE1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97FE1" w:rsidP="00C97FE1" w:rsidR="00C97FE1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C97FE1" w:rsidP="00C97FE1" w:rsidR="00C97FE1" w:rsidRPr="007912E1">
      <w:pPr>
        <w:jc w:val="center"/>
        <w:rPr>
          <w:rFonts w:cs="Times New Roman" w:eastAsia="Times New Roman"/>
          <w:szCs w:val="24"/>
        </w:rPr>
      </w:pPr>
    </w:p>
    <w:p w:rsidRDefault="00C97FE1" w:rsidP="00C97FE1" w:rsidR="00C97FE1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C97FE1" w:rsidP="00C97FE1" w:rsidR="00C97FE1" w:rsidRPr="007912E1">
      <w:pPr>
        <w:rPr>
          <w:rFonts w:cs="Times New Roman" w:eastAsia="Times New Roman"/>
          <w:szCs w:val="24"/>
        </w:rPr>
      </w:pPr>
    </w:p>
    <w:p w:rsidRDefault="00C97FE1" w:rsidP="00C97FE1" w:rsidR="00C97F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višoj sudskoj savjetnici Marleni Pamić,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nad pravnom osobom (dužnikom) PAGUS ALBUS d. o. o. Novigrad, Ul. Murvi 15, OIB 53123536242, MBS 040279158, 7. lipnja 2017.</w:t>
      </w:r>
    </w:p>
    <w:p w:rsidRDefault="00C97FE1" w:rsidP="00C97FE1" w:rsidR="00C97FE1" w:rsidRPr="00FD7BB4">
      <w:pPr>
        <w:rPr>
          <w:rFonts w:cs="Times New Roman" w:eastAsia="Times New Roman"/>
          <w:szCs w:val="24"/>
        </w:rPr>
      </w:pPr>
    </w:p>
    <w:p w:rsidRDefault="00C97FE1" w:rsidP="00C97FE1" w:rsidR="00C97FE1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C97FE1" w:rsidP="00C97FE1" w:rsidR="00C97FE1" w:rsidRPr="007912E1">
      <w:pPr>
        <w:rPr>
          <w:rFonts w:cs="Times New Roman" w:eastAsia="Times New Roman"/>
          <w:szCs w:val="24"/>
        </w:rPr>
      </w:pPr>
    </w:p>
    <w:p w:rsidRDefault="00C97FE1" w:rsidP="00C97FE1" w:rsidR="00C97FE1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PAGUS ALBUS d. o. o. Novigrad, Ul. Murvi 15, OIB 53123536242, MBS 040279158.</w:t>
      </w:r>
    </w:p>
    <w:p w:rsidRDefault="00C97FE1" w:rsidP="00C97FE1" w:rsidR="00C97FE1">
      <w:pPr>
        <w:rPr>
          <w:rFonts w:cs="Times New Roman" w:eastAsia="Times New Roman"/>
          <w:szCs w:val="24"/>
        </w:rPr>
      </w:pPr>
    </w:p>
    <w:p w:rsidRDefault="00C97FE1" w:rsidP="00C97FE1" w:rsidR="00C97FE1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C97FE1" w:rsidP="00C97FE1" w:rsidR="00C97FE1" w:rsidRPr="007912E1">
      <w:pPr>
        <w:ind w:firstLine="708"/>
        <w:rPr>
          <w:rFonts w:cs="Times New Roman" w:eastAsia="Times New Roman"/>
          <w:szCs w:val="24"/>
        </w:rPr>
      </w:pPr>
    </w:p>
    <w:p w:rsidRDefault="00C97FE1" w:rsidP="00C97FE1" w:rsidR="00C97FE1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 xml:space="preserve">PAGUS ALBUS d. o. o. Novigrad,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19. travnja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2. svibnja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3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246/2017-3.</w:t>
      </w:r>
    </w:p>
    <w:p w:rsidRDefault="00C97FE1" w:rsidP="00C97FE1" w:rsidR="00C97FE1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08-4402-17-252 od 5. lipnja 2017. (list 5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</w:t>
      </w:r>
      <w:r>
        <w:rPr>
          <w:rFonts w:cs="Times New Roman" w:eastAsia="Times New Roman"/>
          <w:szCs w:val="24"/>
        </w:rPr>
        <w:t>dužnika</w:t>
      </w:r>
      <w:r w:rsidRPr="00FD7BB4">
        <w:rPr>
          <w:rFonts w:cs="Times New Roman" w:eastAsia="Times New Roman"/>
          <w:szCs w:val="24"/>
        </w:rPr>
        <w:t xml:space="preserve"> na dan izdavanja potvrde evidentirano 0 dana neprekidne blokade, odnosno </w:t>
      </w:r>
      <w:r>
        <w:rPr>
          <w:rFonts w:cs="Times New Roman" w:eastAsia="Times New Roman"/>
          <w:szCs w:val="24"/>
        </w:rPr>
        <w:t xml:space="preserve">144 </w:t>
      </w:r>
      <w:r w:rsidRPr="00FD7BB4">
        <w:rPr>
          <w:rFonts w:cs="Times New Roman" w:eastAsia="Times New Roman"/>
          <w:szCs w:val="24"/>
        </w:rPr>
        <w:t>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C97FE1" w:rsidP="00C97FE1" w:rsidR="00C97FE1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 xml:space="preserve">vidom u </w:t>
      </w:r>
      <w:r w:rsidRPr="00FD7BB4">
        <w:rPr>
          <w:rFonts w:cs="Times New Roman" w:eastAsia="Times New Roman"/>
          <w:szCs w:val="24"/>
        </w:rPr>
        <w:t>potvrdu o blokadi računa i novčanih sredstava ovršenika</w:t>
      </w:r>
      <w:r w:rsidRPr="00F83927">
        <w:rPr>
          <w:rFonts w:eastAsiaTheme="minorHAnsi"/>
          <w:lang w:eastAsia="en-US"/>
        </w:rPr>
        <w:t xml:space="preserve">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C97FE1" w:rsidP="00C97FE1" w:rsidR="00C97FE1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7. lipnja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C97FE1" w:rsidP="00C97FE1" w:rsidR="00C97FE1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97FE1" w:rsidP="00C97FE1" w:rsidR="00C97F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C97FE1" w:rsidP="00C97FE1" w:rsidR="00C97FE1">
      <w:pPr>
        <w:jc w:val="left"/>
        <w:rPr>
          <w:rFonts w:cs="Times New Roman" w:eastAsia="Times New Roman"/>
          <w:szCs w:val="24"/>
        </w:rPr>
      </w:pPr>
    </w:p>
    <w:p w:rsidRDefault="00C97FE1" w:rsidP="00C97FE1" w:rsidR="00C97FE1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C97FE1" w:rsidP="00C97FE1" w:rsidR="00C97FE1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C97FE1" w:rsidP="00C97FE1" w:rsidR="00C97FE1">
      <w:pPr>
        <w:rPr>
          <w:rFonts w:cs="Times New Roman" w:eastAsia="Times New Roman"/>
          <w:szCs w:val="24"/>
        </w:rPr>
      </w:pPr>
    </w:p>
    <w:p w:rsidRDefault="00C97FE1" w:rsidP="00C97FE1" w:rsidR="00C97FE1">
      <w:pPr>
        <w:jc w:val="left"/>
        <w:rPr>
          <w:rFonts w:cs="Times New Roman" w:eastAsia="Times New Roman"/>
          <w:szCs w:val="24"/>
        </w:rPr>
      </w:pPr>
    </w:p>
    <w:p w:rsidRDefault="00C97FE1" w:rsidP="00C97FE1" w:rsidR="00C97FE1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C97FE1" w:rsidP="00C97FE1" w:rsidR="00C97F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C97FE1" w:rsidP="00C97FE1" w:rsidR="00C97F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PAGUS ALBUS d. o. o. Novigrad, Ul. Murvi 15,</w:t>
      </w:r>
    </w:p>
    <w:p w:rsidRDefault="00C97FE1" w:rsidP="00C97FE1" w:rsidR="00C97FE1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C97FE1" w:rsidP="00C97FE1" w:rsidR="00C97FE1" w:rsidRPr="007912E1">
      <w:pPr>
        <w:rPr>
          <w:rFonts w:eastAsiaTheme="minorHAnsi"/>
          <w:lang w:eastAsia="en-US"/>
        </w:rPr>
      </w:pPr>
    </w:p>
    <w:p w:rsidRDefault="00C97FE1" w:rsidP="00C97FE1" w:rsidR="00C97FE1"/>
    <w:p w:rsidRDefault="00C97FE1" w:rsidP="00C97FE1" w:rsidR="00C97FE1"/>
    <w:p w:rsidRDefault="00C97FE1" w:rsidP="00C97FE1" w:rsidR="00C97FE1"/>
    <w:p w:rsidRDefault="00C97FE1" w:rsidP="00C97FE1" w:rsidR="00C97FE1"/>
    <w:p w:rsidRDefault="00C97FE1" w:rsidP="00C97FE1" w:rsidR="00C97FE1"/>
    <w:p w:rsidRDefault="00C97FE1" w:rsidP="00C97FE1" w:rsidR="00C97FE1"/>
    <w:p w:rsidRDefault="00607B9F" w:rsidR="00607B9F"/>
    <w:sectPr w:rsidSect="00E34E97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FE1" w:rsidP="00C97FE1" w:rsidR="00C97FE1">
      <w:r>
        <w:separator/>
      </w:r>
    </w:p>
  </w:endnote>
  <w:endnote w:id="0" w:type="continuationSeparator">
    <w:p w:rsidRDefault="00C97FE1" w:rsidP="00C97FE1" w:rsidR="00C97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FE1" w:rsidP="00C97FE1" w:rsidR="00C97FE1">
      <w:r>
        <w:separator/>
      </w:r>
    </w:p>
  </w:footnote>
  <w:footnote w:id="0" w:type="continuationSeparator">
    <w:p w:rsidRDefault="00C97FE1" w:rsidP="00C97FE1" w:rsidR="00C97F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7FE1" w:rsidP="00C97FE1" w:rsidR="00C97FE1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B12A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St-246/2017-5</w:t>
    </w:r>
  </w:p>
  <w:p w:rsidRDefault="00DB12AC" w:rsidP="00E34E97" w:rsidR="00E34E97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7FE1" w:rsidP="00E34E97" w:rsidR="00E34E97" w:rsidRPr="00A074C3">
    <w:pPr>
      <w:pStyle w:val="Zaglavlje"/>
      <w:jc w:val="right"/>
      <w:rPr>
        <w:szCs w:val="24"/>
      </w:rPr>
    </w:pPr>
    <w:r>
      <w:rPr>
        <w:szCs w:val="24"/>
      </w:rPr>
      <w:t>3 St-246/2017-5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FE1"/>
    <w:rsid w:val="00607B9F"/>
    <w:rsid w:val="00C97FE1"/>
    <w:rsid w:val="00DB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7FE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7F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7FE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7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7FE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7F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7FE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1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2A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12A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12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12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7FE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7F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7FE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7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7FE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7F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7FE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1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2A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12A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12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12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PAGUS ALBUS d.o.o. NOVIGRAD</izvorni_sadrzaj>
    <derivirana_varijabla naziv="DomainObject.Predmet.ProtustrankaFormated_1">  PAGUS ALBUS d.o.o. NOVIGRAD</derivirana_varijabla>
  </DomainObject.Predmet.ProtustrankaFormated>
  <DomainObject.Predmet.ProtustrankaFormatedOIB>
    <izvorni_sadrzaj>  PAGUS ALBUS d.o.o. NOVIGRAD, OIB 53123536242</izvorni_sadrzaj>
    <derivirana_varijabla naziv="DomainObject.Predmet.ProtustrankaFormatedOIB_1">  PAGUS ALBUS d.o.o. NOVIGRAD, OIB 53123536242</derivirana_varijabla>
  </DomainObject.Predmet.ProtustrankaFormatedOIB>
  <DomainObject.Predmet.ProtustrankaFormatedWithAdress>
    <izvorni_sadrzaj> PAGUS ALBUS d.o.o. NOVIGRAD, Ul. Murvi 15, 52466 Novigrad</izvorni_sadrzaj>
    <derivirana_varijabla naziv="DomainObject.Predmet.ProtustrankaFormatedWithAdress_1"> PAGUS ALBUS d.o.o. NOVIGRAD, Ul. Murvi 15, 52466 Novigrad</derivirana_varijabla>
  </DomainObject.Predmet.ProtustrankaFormatedWithAdress>
  <DomainObject.Predmet.ProtustrankaFormatedWithAdressOIB>
    <izvorni_sadrzaj> PAGUS ALBUS d.o.o. NOVIGRAD, OIB 53123536242, Ul. Murvi 15, 52466 Novigrad</izvorni_sadrzaj>
    <derivirana_varijabla naziv="DomainObject.Predmet.ProtustrankaFormatedWithAdressOIB_1"> PAGUS ALBUS d.o.o. NOVIGRAD, OIB 53123536242, Ul. Murvi 15, 52466 Novigrad</derivirana_varijabla>
  </DomainObject.Predmet.ProtustrankaFormatedWithAdressOIB>
  <DomainObject.Predmet.ProtustrankaWithAdress>
    <izvorni_sadrzaj>PAGUS ALBUS d.o.o. NOVIGRAD Ul. Murvi 15, 52466 Novigrad</izvorni_sadrzaj>
    <derivirana_varijabla naziv="DomainObject.Predmet.ProtustrankaWithAdress_1">PAGUS ALBUS d.o.o. NOVIGRAD Ul. Murvi 15, 52466 Novigrad</derivirana_varijabla>
  </DomainObject.Predmet.ProtustrankaWithAdress>
  <DomainObject.Predmet.ProtustrankaWithAdressOIB>
    <izvorni_sadrzaj>PAGUS ALBUS d.o.o. NOVIGRAD, OIB 53123536242, Ul. Murvi 15, 52466 Novigrad</izvorni_sadrzaj>
    <derivirana_varijabla naziv="DomainObject.Predmet.ProtustrankaWithAdressOIB_1">PAGUS ALBUS d.o.o. NOVIGRAD, OIB 53123536242, Ul. Murvi 15, 52466 Novigrad</derivirana_varijabla>
  </DomainObject.Predmet.ProtustrankaWithAdressOIB>
  <DomainObject.Predmet.ProtustrankaNazivFormated>
    <izvorni_sadrzaj>PAGUS ALBUS d.o.o. NOVIGRAD</izvorni_sadrzaj>
    <derivirana_varijabla naziv="DomainObject.Predmet.ProtustrankaNazivFormated_1">PAGUS ALBUS d.o.o. NOVIGRAD</derivirana_varijabla>
  </DomainObject.Predmet.ProtustrankaNazivFormated>
  <DomainObject.Predmet.ProtustrankaNazivFormatedOIB>
    <izvorni_sadrzaj>PAGUS ALBUS d.o.o. NOVIGRAD, OIB 53123536242</izvorni_sadrzaj>
    <derivirana_varijabla naziv="DomainObject.Predmet.ProtustrankaNazivFormatedOIB_1">PAGUS ALBUS d.o.o. NOVIGRAD, OIB 53123536242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6339.92</izvorni_sadrzaj>
    <derivirana_varijabla naziv="DomainObject.Predmet.TrenutnaVrijednost_1">6339.92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PAGUS ALBUS d.o.o. NOVIGRAD</item>
    </izvorni_sadrzaj>
    <derivirana_varijabla naziv="DomainObject.Predmet.ProtuStrankaListFormated_1">
      <item>PAGUS ALBUS d.o.o. NOVIGRAD</item>
    </derivirana_varijabla>
  </DomainObject.Predmet.ProtuStrankaListFormated>
  <DomainObject.Predmet.ProtuStrankaListFormatedOIB>
    <izvorni_sadrzaj>
      <item>PAGUS ALBUS d.o.o. NOVIGRAD, OIB 53123536242</item>
    </izvorni_sadrzaj>
    <derivirana_varijabla naziv="DomainObject.Predmet.ProtuStrankaListFormatedOIB_1">
      <item>PAGUS ALBUS d.o.o. NOVIGRAD, OIB 53123536242</item>
    </derivirana_varijabla>
  </DomainObject.Predmet.ProtuStrankaListFormatedOIB>
  <DomainObject.Predmet.ProtuStrankaListFormatedWithAdress>
    <izvorni_sadrzaj>
      <item>PAGUS ALBUS d.o.o. NOVIGRAD, Ul. Murvi 15, 52466 Novigrad</item>
    </izvorni_sadrzaj>
    <derivirana_varijabla naziv="DomainObject.Predmet.ProtuStrankaListFormatedWithAdress_1">
      <item>PAGUS ALBUS d.o.o. NOVIGRAD, Ul. Murvi 15, 52466 Novigrad</item>
    </derivirana_varijabla>
  </DomainObject.Predmet.ProtuStrankaListFormatedWithAdress>
  <DomainObject.Predmet.ProtuStrankaListFormatedWithAdressOIB>
    <izvorni_sadrzaj>
      <item>PAGUS ALBUS d.o.o. NOVIGRAD, OIB 53123536242, Ul. Murvi 15, 52466 Novigrad</item>
    </izvorni_sadrzaj>
    <derivirana_varijabla naziv="DomainObject.Predmet.ProtuStrankaListFormatedWithAdressOIB_1">
      <item>PAGUS ALBUS d.o.o. NOVIGRAD, OIB 53123536242, Ul. Murvi 15, 52466 Novigrad</item>
    </derivirana_varijabla>
  </DomainObject.Predmet.ProtuStrankaListFormatedWithAdressOIB>
  <DomainObject.Predmet.ProtuStrankaListNazivFormated>
    <izvorni_sadrzaj>
      <item>PAGUS ALBUS d.o.o. NOVIGRAD</item>
    </izvorni_sadrzaj>
    <derivirana_varijabla naziv="DomainObject.Predmet.ProtuStrankaListNazivFormated_1">
      <item>PAGUS ALBUS d.o.o. NOVIGRAD</item>
    </derivirana_varijabla>
  </DomainObject.Predmet.ProtuStrankaListNazivFormated>
  <DomainObject.Predmet.ProtuStrankaListNazivFormatedOIB>
    <izvorni_sadrzaj>
      <item>PAGUS ALBUS d.o.o. NOVIGRAD, OIB 53123536242</item>
    </izvorni_sadrzaj>
    <derivirana_varijabla naziv="DomainObject.Predmet.ProtuStrankaListNazivFormatedOIB_1">
      <item>PAGUS ALBUS d.o.o. NOVIGRAD, OIB 53123536242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PAGUS ALBUS d.o.o. NOVIGRAD</izvorni_sadrzaj>
    <derivirana_varijabla naziv="DomainObject.Predmet.ProtustrankaIDrugi_1">PAGUS ALBUS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PAGUS ALBUS d.o.o. NOVIGRAD, OIB 53123536242, Ul. Murvi 15, 52466 Novigrad</izvorni_sadrzaj>
    <derivirana_varijabla naziv="DomainObject.Predmet.ProtustrankaIDrugiAdressOIB_1">PAGUS ALBUS d.o.o. NOVIGRAD, OIB 53123536242, Ul. Murvi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PAGUS ALBUS d.o.o. NOVIGRAD</item>
    </izvorni_sadrzaj>
    <derivirana_varijabla naziv="DomainObject.Predmet.SudioniciListNaziv_1">
      <item>FINANCIJSKA AGENCIJA, RC RIJEKA, PODRUŽNICA PULA, PULA</item>
      <item>PAGUS ALBUS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PAGUS ALBUS d.o.o. NOVIGRAD, OIB 53123536242, Ul. Murvi 15,52466 Novigrad</item>
    </izvorni_sadrzaj>
    <derivirana_varijabla naziv="DomainObject.Predmet.SudioniciListAdressOIB_1">
      <item>FINANCIJSKA AGENCIJA, RC RIJEKA, PODRUŽNICA PULA, PULA, OIB 85821130368, Giardini 5,52100 Pula</item>
      <item>PAGUS ALBUS d.o.o. NOVIGRAD, OIB 53123536242, Ul. Murvi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53123536242</item>
    </izvorni_sadrzaj>
    <derivirana_varijabla naziv="DomainObject.Predmet.SudioniciListNazivOIB_1">
      <item>, OIB 85821130368</item>
      <item>, OIB 53123536242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496</properties:Words>
  <properties:Characters>2593</properties:Characters>
  <properties:Lines>66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2017-06-07T11:02:00Z</dcterms:created>
  <dc:creator>Marlena Pamić</dc:creator>
  <cp:lastModifiedBy>Sanja Prodan</cp:lastModifiedBy>
  <dcterms:modified xmlns:xsi="http://www.w3.org/2001/XMLSchema-instance" xsi:type="dcterms:W3CDTF">2017-06-09T07:40:00Z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