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030b" w14:paraId="1c4030b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C7185F">
        <w:rPr>
          <w:bCs/>
        </w:rPr>
        <w:t>177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C7185F">
        <w:t xml:space="preserve">MULTI PLUS </w:t>
      </w:r>
      <w:r w:rsidR="00C7185F" w:rsidRPr="006826E8">
        <w:t xml:space="preserve">d.o.o., Zadar, </w:t>
      </w:r>
      <w:r w:rsidR="00C7185F">
        <w:t>Ulica Rikarda Katalinića Jeretova 7 A</w:t>
      </w:r>
      <w:r w:rsidR="00C7185F" w:rsidRPr="006826E8">
        <w:t xml:space="preserve">, OIB: </w:t>
      </w:r>
      <w:r w:rsidR="00C7185F">
        <w:t>28106137815</w:t>
      </w:r>
      <w:r w:rsidR="00C947ED">
        <w:t xml:space="preserve">, povodom zahtjeva Financijske agencije, Regionalnog centra Split, Podružnice Zadar, Ivana Danila 4, OIB: 85821130368 od </w:t>
      </w:r>
      <w:r w:rsidR="00C7185F">
        <w:t>24</w:t>
      </w:r>
      <w:r w:rsidR="002A4229">
        <w:t xml:space="preserve">. </w:t>
      </w:r>
      <w:r w:rsidR="00C7185F">
        <w:t>svibnja</w:t>
      </w:r>
      <w:r w:rsidR="00757DF3">
        <w:t xml:space="preserve"> 2018</w:t>
      </w:r>
      <w:r w:rsidR="00C947ED">
        <w:t xml:space="preserve">., </w:t>
      </w:r>
      <w:r w:rsidR="003D4EBA">
        <w:t>26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C7185F">
        <w:t xml:space="preserve">MULTI PLUS </w:t>
      </w:r>
      <w:r w:rsidR="00C7185F" w:rsidRPr="006826E8">
        <w:t xml:space="preserve">d.o.o., Zadar, </w:t>
      </w:r>
      <w:r w:rsidR="00C7185F">
        <w:t>Ulica Rikarda Katalinića Jeretova 7 A</w:t>
      </w:r>
      <w:r w:rsidR="00C7185F" w:rsidRPr="006826E8">
        <w:t xml:space="preserve">, OIB: </w:t>
      </w:r>
      <w:r w:rsidR="00C7185F">
        <w:t>28106137815</w:t>
      </w:r>
      <w:r>
        <w:t xml:space="preserve">, na temelju neizvršenih osnova za plaćanje iznosi </w:t>
      </w:r>
      <w:r w:rsidR="00C7185F">
        <w:t>7.327,56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C7185F">
        <w:t>Tamara Toma</w:t>
      </w:r>
      <w:r w:rsidR="002C1099">
        <w:t xml:space="preserve">s </w:t>
      </w:r>
      <w:r w:rsidR="00C7185F">
        <w:t>Dušević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D4EBA">
        <w:t>26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3D4EBA" w:rsidR="003D4EB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3D4EBA">
      <w:rPr>
        <w:bCs/>
      </w:rPr>
      <w:t>Poslovni broj: 6 St-</w:t>
    </w:r>
    <w:r w:rsidR="00C7185F">
      <w:rPr>
        <w:bCs/>
      </w:rPr>
      <w:t>177</w:t>
    </w:r>
    <w:r w:rsidR="003D4EBA">
      <w:rPr>
        <w:bCs/>
      </w:rPr>
      <w:t>/2018-5</w:t>
    </w: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320B7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D54EC3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PLUS d.o.o. za trgovinu i usluge</izvorni_sadrzaj>
    <derivirana_varijabla naziv="DomainObject.Predmet.ProtustrankaFormated_1">  MULTI PLUS d.o.o. za trgovinu i usluge</derivirana_varijabla>
  </DomainObject.Predmet.ProtustrankaFormated>
  <DomainObject.Predmet.ProtustrankaFormatedOIB>
    <izvorni_sadrzaj>  MULTI PLUS d.o.o. za trgovinu i usluge, OIB 28106137815</izvorni_sadrzaj>
    <derivirana_varijabla naziv="DomainObject.Predmet.ProtustrankaFormatedOIB_1">  MULTI PLUS d.o.o. za trgovinu i usluge, OIB 28106137815</derivirana_varijabla>
  </DomainObject.Predmet.ProtustrankaFormatedOIB>
  <DomainObject.Predmet.ProtustrankaFormatedWithAdress>
    <izvorni_sadrzaj> MULTI PLUS d.o.o. za trgovinu i usluge, Ulica Rikarda Katalinića Jeretova 7/A, 23000 Zadar</izvorni_sadrzaj>
    <derivirana_varijabla naziv="DomainObject.Predmet.ProtustrankaFormatedWithAdress_1"> MULTI PLUS d.o.o. za trgovinu i usluge, Ulica Rikarda Katalinića Jeretova 7/A, 23000 Zadar</derivirana_varijabla>
  </DomainObject.Predmet.ProtustrankaFormatedWithAdress>
  <DomainObject.Predmet.ProtustrankaFormatedWithAdressOIB>
    <izvorni_sadrzaj> MULTI PLUS d.o.o. za trgovinu i usluge, OIB 28106137815, Ulica Rikarda Katalinića Jeretova 7/A, 23000 Zadar</izvorni_sadrzaj>
    <derivirana_varijabla naziv="DomainObject.Predmet.ProtustrankaFormatedWithAdressOIB_1"> MULTI PLUS d.o.o. za trgovinu i usluge, OIB 28106137815, Ulica Rikarda Katalinića Jeretova 7/A, 23000 Zadar</derivirana_varijabla>
  </DomainObject.Predmet.ProtustrankaFormatedWithAdressOIB>
  <DomainObject.Predmet.ProtustrankaWithAdress>
    <izvorni_sadrzaj>MULTI PLUS d.o.o. za trgovinu i usluge Ulica Rikarda Katalinića Jeretova 7/A, 23000 Zadar</izvorni_sadrzaj>
    <derivirana_varijabla naziv="DomainObject.Predmet.ProtustrankaWithAdress_1">MULTI PLUS d.o.o. za trgovinu i usluge Ulica Rikarda Katalinića Jeretova 7/A, 23000 Zadar</derivirana_varijabla>
  </DomainObject.Predmet.ProtustrankaWithAdress>
  <DomainObject.Predmet.ProtustrankaWithAdressOIB>
    <izvorni_sadrzaj>MULTI PLUS d.o.o. za trgovinu i usluge, OIB 28106137815, Ulica Rikarda Katalinića Jeretova 7/A, 23000 Zadar</izvorni_sadrzaj>
    <derivirana_varijabla naziv="DomainObject.Predmet.ProtustrankaWithAdressOIB_1">MULTI PLUS d.o.o. za trgovinu i usluge, OIB 28106137815, Ulica Rikarda Katalinića Jeretova 7/A, 23000 Zadar</derivirana_varijabla>
  </DomainObject.Predmet.ProtustrankaWithAdressOIB>
  <DomainObject.Predmet.ProtustrankaNazivFormated>
    <izvorni_sadrzaj>MULTI PLUS d.o.o. za trgovinu i usluge</izvorni_sadrzaj>
    <derivirana_varijabla naziv="DomainObject.Predmet.ProtustrankaNazivFormated_1">MULTI PLUS d.o.o. za trgovinu i usluge</derivirana_varijabla>
  </DomainObject.Predmet.ProtustrankaNazivFormated>
  <DomainObject.Predmet.ProtustrankaNazivFormatedOIB>
    <izvorni_sadrzaj>MULTI PLUS d.o.o. za trgovinu i usluge, OIB 28106137815</izvorni_sadrzaj>
    <derivirana_varijabla naziv="DomainObject.Predmet.ProtustrankaNazivFormatedOIB_1">MULTI PLUS d.o.o. za trgovinu i usluge, OIB 28106137815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MULTI PLUS d.o.o. za trgovinu i usluge</item>
    </izvorni_sadrzaj>
    <derivirana_varijabla naziv="DomainObject.Predmet.ProtuStrankaListFormated_1">
      <item>MULTI PLUS d.o.o. za trgovinu i usluge</item>
    </derivirana_varijabla>
  </DomainObject.Predmet.ProtuStrankaListFormated>
  <DomainObject.Predmet.ProtuStrankaListFormatedOIB>
    <izvorni_sadrzaj>
      <item>MULTI PLUS d.o.o. za trgovinu i usluge, OIB 28106137815</item>
    </izvorni_sadrzaj>
    <derivirana_varijabla naziv="DomainObject.Predmet.ProtuStrankaListFormatedOIB_1">
      <item>MULTI PLUS d.o.o. za trgovinu i usluge, OIB 28106137815</item>
    </derivirana_varijabla>
  </DomainObject.Predmet.ProtuStrankaListFormatedOIB>
  <DomainObject.Predmet.ProtuStrankaListFormatedWithAdress>
    <izvorni_sadrzaj>
      <item>MULTI PLUS d.o.o. za trgovinu i usluge, Ulica Rikarda Katalinića Jeretova 7/A, 23000 Zadar</item>
    </izvorni_sadrzaj>
    <derivirana_varijabla naziv="DomainObject.Predmet.ProtuStrankaListFormatedWithAdress_1">
      <item>MULTI PLUS d.o.o. za trgovinu i usluge, Ulica Rikarda Katalinića Jeretova 7/A, 23000 Zadar</item>
    </derivirana_varijabla>
  </DomainObject.Predmet.ProtuStrankaListFormatedWithAdress>
  <DomainObject.Predmet.ProtuStrankaListFormatedWithAdressOIB>
    <izvorni_sadrzaj>
      <item>MULTI PLUS d.o.o. za trgovinu i usluge, OIB 28106137815, Ulica Rikarda Katalinića Jeretova 7/A, 23000 Zadar</item>
    </izvorni_sadrzaj>
    <derivirana_varijabla naziv="DomainObject.Predmet.ProtuStrankaListFormatedWithAdressOIB_1">
      <item>MULTI PLUS d.o.o. za trgovinu i usluge, OIB 28106137815, Ulica Rikarda Katalinića Jeretova 7/A, 23000 Zadar</item>
    </derivirana_varijabla>
  </DomainObject.Predmet.ProtuStrankaListFormatedWithAdressOIB>
  <DomainObject.Predmet.ProtuStrankaListNazivFormated>
    <izvorni_sadrzaj>
      <item>MULTI PLUS d.o.o. za trgovinu i usluge</item>
    </izvorni_sadrzaj>
    <derivirana_varijabla naziv="DomainObject.Predmet.ProtuStrankaListNazivFormated_1">
      <item>MULTI PLUS d.o.o. za trgovinu i usluge</item>
    </derivirana_varijabla>
  </DomainObject.Predmet.ProtuStrankaListNazivFormated>
  <DomainObject.Predmet.ProtuStrankaListNazivFormatedOIB>
    <izvorni_sadrzaj>
      <item>MULTI PLUS d.o.o. za trgovinu i usluge, OIB 28106137815</item>
    </izvorni_sadrzaj>
    <derivirana_varijabla naziv="DomainObject.Predmet.ProtuStrankaListNazivFormatedOIB_1">
      <item>MULTI PLUS d.o.o. za trgovinu i usluge, OIB 28106137815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MULTI PLUS d.o.o. za trgovinu i usluge</izvorni_sadrzaj>
    <derivirana_varijabla naziv="DomainObject.Predmet.ProtustrankaIDrugi_1">MULTI PLUS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MULTI PLUS d.o.o. za trgovinu i usluge, OIB 28106137815, Ulica Rikarda Katalinića Jeretova 7/A, 23000 Zadar</izvorni_sadrzaj>
    <derivirana_varijabla naziv="DomainObject.Predmet.ProtustrankaIDrugiAdressOIB_1">MULTI PLUS d.o.o. za trgovinu i usluge, OIB 28106137815, Ulica Rikarda Katalinića Jeretova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MULTI PLUS d.o.o. za trgovinu i usluge</item>
    </izvorni_sadrzaj>
    <derivirana_varijabla naziv="DomainObject.Predmet.SudioniciListNaziv_1">
      <item>FINA</item>
      <item>MULTI PLUS d.o.o. za trgovinu i usluge</item>
    </derivirana_varijabla>
  </DomainObject.Predmet.SudioniciListNaziv>
  <DomainObject.Predmet.SudioniciListAdressOIB>
    <izvorni_sadrzaj>
      <item>FINA, OIB 85821130368, Ivana Danila 4,23000 Zadar</item>
      <item>MULTI PLUS d.o.o. za trgovinu i usluge, OIB 28106137815, Ulica Rikarda Katalinića Jeretova 7/A,23000 Zadar</item>
    </izvorni_sadrzaj>
    <derivirana_varijabla naziv="DomainObject.Predmet.SudioniciListAdressOIB_1">
      <item>FINA, OIB 85821130368, Ivana Danila 4,23000 Zadar</item>
      <item>MULTI PLUS d.o.o. za trgovinu i usluge, OIB 28106137815, Ulica Rikarda Katalinića Jeretova 7/A,23000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28106137815</item>
    </izvorni_sadrzaj>
    <derivirana_varijabla naziv="DomainObject.Predmet.SudioniciListNazivOIB_1">
      <item>, OIB 85821130368</item>
      <item>, OIB 28106137815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2018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2018-06-26T06:01:00Z</dcterms:created>
  <dc:creator>mklismanic</dc:creator>
  <cp:lastModifiedBy>Anita Ivandić</cp:lastModifiedBy>
  <cp:lastPrinted>2018-06-26T06:24:00Z</cp:lastPrinted>
  <dcterms:modified xmlns:xsi="http://www.w3.org/2001/XMLSchema-instance" xsi:type="dcterms:W3CDTF">2018-06-26T06:29:00Z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