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4066" w14:paraId="d59406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3F5891">
        <w:t>849/16-17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F5891">
        <w:t>BONACA SUKOŠAN d.o.o., Sukošan, Dr. Franje Tuđmana 42, OIB: 72078539887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2298C">
        <w:t>28</w:t>
      </w:r>
      <w:r w:rsidR="002605B0">
        <w:t>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3F5891">
        <w:t>Joze Jelavića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92298C" w:rsidR="0092298C">
      <w:pPr>
        <w:ind w:left="708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</w:t>
      </w:r>
    </w:p>
    <w:p w:rsidRDefault="00EA687B" w:rsidP="0092298C" w:rsidR="00EA687B" w:rsidRPr="003573CC">
      <w:pPr>
        <w:ind w:hanging="710" w:left="1418"/>
        <w:jc w:val="both"/>
      </w:pPr>
      <w:r>
        <w:t xml:space="preserve">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3F5891">
        <w:t>29.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3F5891">
        <w:t>1.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2298C">
        <w:t>28</w:t>
      </w:r>
      <w:r w:rsidR="002605B0">
        <w:t>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3F5891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298C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1005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0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05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05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05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0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05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05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05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1105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2016-09-26T06:40:00Z</dcterms:created>
  <dc:creator>abajlo</dc:creator>
  <cp:lastModifiedBy>Martina Kalmeta</cp:lastModifiedBy>
  <cp:lastPrinted>2016-09-23T08:55:00Z</cp:lastPrinted>
  <dcterms:modified xmlns:xsi="http://www.w3.org/2001/XMLSchema-instance" xsi:type="dcterms:W3CDTF">2016-09-30T08:39:00Z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