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699c" w14:paraId="599699c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50387C">
        <w:rPr>
          <w:lang w:val="hr-HR"/>
        </w:rPr>
        <w:t>St-304/15-4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50387C">
        <w:t>AEROBIC KLUB, za sport i rekreaciju, OIB: 26437380458 sa sjedištem u Dobriše Cesarića 20, 42000 Varaždin</w:t>
      </w:r>
      <w:r w:rsidR="00693F86">
        <w:t>, dana 05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50387C">
        <w:t>AEROBIC KLUB, za sport i rekreaciju, OIB: 26437380458 sa sjedištem u Dobriše Cesarića 20, 42000 Varaždin</w:t>
      </w:r>
      <w:r w:rsidR="00830E49">
        <w:t xml:space="preserve">, iznosi </w:t>
      </w:r>
      <w:r w:rsidR="0050387C">
        <w:t>25.659,16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456906">
        <w:t>predsjednik</w:t>
      </w:r>
      <w:r w:rsidR="002E00D7">
        <w:t xml:space="preserve"> dužnika </w:t>
      </w:r>
      <w:r w:rsidR="0050387C">
        <w:t>Mirela Roun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456906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F114A5">
        <w:rPr>
          <w:lang w:val="hr-HR"/>
        </w:rPr>
        <w:t>2</w:t>
      </w:r>
      <w:r w:rsidR="00FB4310">
        <w:rPr>
          <w:lang w:val="hr-HR"/>
        </w:rPr>
        <w:t>9.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50387C">
        <w:t>AEROBIC KLUB, za sport i rekreaciju, OIB: 26437380458 sa sjedištem u Dobriše Cesarića 20, 42000 Varaždin</w:t>
      </w:r>
      <w:r>
        <w:t>, navodeći da du</w:t>
      </w:r>
      <w:r w:rsidR="00715C85">
        <w:t xml:space="preserve">žnik na dan </w:t>
      </w:r>
      <w:r w:rsidR="00FB4310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50387C">
        <w:t>25.659,16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93F86">
        <w:rPr>
          <w:lang w:val="hr-HR"/>
        </w:rPr>
        <w:t>05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81E" w:rsidP="007F64E0" w:rsidR="0003781E">
      <w:r>
        <w:separator/>
      </w:r>
    </w:p>
  </w:endnote>
  <w:endnote w:id="0" w:type="continuationSeparator">
    <w:p w:rsidRDefault="0003781E" w:rsidP="007F64E0" w:rsidR="00037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81E" w:rsidP="007F64E0" w:rsidR="0003781E">
      <w:r>
        <w:separator/>
      </w:r>
    </w:p>
  </w:footnote>
  <w:footnote w:id="0" w:type="continuationSeparator">
    <w:p w:rsidRDefault="0003781E" w:rsidP="007F64E0" w:rsidR="000378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5888" w:rsidRPr="006E5888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50387C">
      <w:rPr>
        <w:lang w:val="hr-HR"/>
      </w:rPr>
      <w:t>St-304/15-4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3781E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2BC2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387C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066"/>
    <w:rsid w:val="006B1282"/>
    <w:rsid w:val="006D1255"/>
    <w:rsid w:val="006D27A2"/>
    <w:rsid w:val="006E1ADD"/>
    <w:rsid w:val="006E1C76"/>
    <w:rsid w:val="006E20C7"/>
    <w:rsid w:val="006E47DF"/>
    <w:rsid w:val="006E5537"/>
    <w:rsid w:val="006E5888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4A5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4310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St-304/2015</izvorni_sadrzaj>
    <derivirana_varijabla naziv="DomainObject.Predmet.OznakaBroj_1">St-304/2015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AEROBIC KLUB za sport i rekreaciju</izvorni_sadrzaj>
    <derivirana_varijabla naziv="DomainObject.Predmet.ProtustrankaFormated_1">  AEROBIC KLUB za sport i rekreaciju</derivirana_varijabla>
  </DomainObject.Predmet.ProtustrankaFormated>
  <DomainObject.Predmet.ProtustrankaFormatedOIB>
    <izvorni_sadrzaj>  AEROBIC KLUB za sport i rekreaciju, OIB 26437380458</izvorni_sadrzaj>
    <derivirana_varijabla naziv="DomainObject.Predmet.ProtustrankaFormatedOIB_1">  AEROBIC KLUB za sport i rekreaciju, OIB 26437380458</derivirana_varijabla>
  </DomainObject.Predmet.ProtustrankaFormatedOIB>
  <DomainObject.Predmet.ProtustrankaFormatedWithAdress>
    <izvorni_sadrzaj> AEROBIC KLUB za sport i rekreaciju, D.Cesarića 2, 42000 Varaždin</izvorni_sadrzaj>
    <derivirana_varijabla naziv="DomainObject.Predmet.ProtustrankaFormatedWithAdress_1"> AEROBIC KLUB za sport i rekreaciju, D.Cesarića 2, 42000 Varaždin</derivirana_varijabla>
  </DomainObject.Predmet.ProtustrankaFormatedWithAdress>
  <DomainObject.Predmet.ProtustrankaFormatedWithAdressOIB>
    <izvorni_sadrzaj> AEROBIC KLUB za sport i rekreaciju, OIB 26437380458, D.Cesarića 2, 42000 Varaždin</izvorni_sadrzaj>
    <derivirana_varijabla naziv="DomainObject.Predmet.ProtustrankaFormatedWithAdressOIB_1"> AEROBIC KLUB za sport i rekreaciju, OIB 26437380458, D.Cesarića 2, 42000 Varaždin</derivirana_varijabla>
  </DomainObject.Predmet.ProtustrankaFormatedWithAdressOIB>
  <DomainObject.Predmet.ProtustrankaWithAdress>
    <izvorni_sadrzaj>AEROBIC KLUB za sport i rekreaciju D.Cesarića 2, 42000 Varaždin</izvorni_sadrzaj>
    <derivirana_varijabla naziv="DomainObject.Predmet.ProtustrankaWithAdress_1">AEROBIC KLUB za sport i rekreaciju D.Cesarića 2, 42000 Varaždin</derivirana_varijabla>
  </DomainObject.Predmet.ProtustrankaWithAdress>
  <DomainObject.Predmet.ProtustrankaWithAdressOIB>
    <izvorni_sadrzaj>AEROBIC KLUB za sport i rekreaciju, OIB 26437380458, D.Cesarića 2, 42000 Varaždin</izvorni_sadrzaj>
    <derivirana_varijabla naziv="DomainObject.Predmet.ProtustrankaWithAdressOIB_1">AEROBIC KLUB za sport i rekreaciju, OIB 26437380458, D.Cesarića 2, 42000 Varaždin</derivirana_varijabla>
  </DomainObject.Predmet.ProtustrankaWithAdressOIB>
  <DomainObject.Predmet.ProtustrankaNazivFormated>
    <izvorni_sadrzaj>AEROBIC KLUB za sport i rekreaciju</izvorni_sadrzaj>
    <derivirana_varijabla naziv="DomainObject.Predmet.ProtustrankaNazivFormated_1">AEROBIC KLUB za sport i rekreaciju</derivirana_varijabla>
  </DomainObject.Predmet.ProtustrankaNazivFormated>
  <DomainObject.Predmet.ProtustrankaNazivFormatedOIB>
    <izvorni_sadrzaj>AEROBIC KLUB za sport i rekreaciju, OIB 26437380458</izvorni_sadrzaj>
    <derivirana_varijabla naziv="DomainObject.Predmet.ProtustrankaNazivFormatedOIB_1">AEROBIC KLUB za sport i rekreaciju, OIB 26437380458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A.Cesarca 2, 42000 Varaždin</izvorni_sadrzaj>
    <derivirana_varijabla naziv="DomainObject.Predmet.StrankaFormatedWithAdress_1"> Financijska agencija RC Zagreb Podružnica Varaždin, A.Cesarca 2, 42000 Varaždin</derivirana_varijabla>
  </DomainObject.Predmet.StrankaFormatedWithAdress>
  <DomainObject.Predmet.StrankaFormatedWithAdressOIB>
    <izvorni_sadrzaj> Financijska agencija RC Zagreb Podružnica Varaždin, OIB 85821130368, A.Cesarca 2, 42000 Varaždin</izvorni_sadrzaj>
    <derivirana_varijabla naziv="DomainObject.Predmet.StrankaFormatedWithAdressOIB_1"> Financijska agencija RC Zagreb Podružnica Varaždin, OIB 85821130368, A.Cesarca 2, 42000 Varaždin</derivirana_varijabla>
  </DomainObject.Predmet.StrankaFormatedWithAdressOIB>
  <DomainObject.Predmet.StrankaWithAdress>
    <izvorni_sadrzaj>Financijska agencija RC Zagreb Podružnica Varaždin A.Cesarca 2,42000 Varaždin</izvorni_sadrzaj>
    <derivirana_varijabla naziv="DomainObject.Predmet.StrankaWithAdress_1">Financijska agencija RC Zagreb Podružnica Varaždin A.Cesarca 2,42000 Varaždin</derivirana_varijabla>
  </DomainObject.Predmet.StrankaWithAdress>
  <DomainObject.Predmet.StrankaWithAdressOIB>
    <izvorni_sadrzaj>Financijska agencija RC Zagreb Podružnica Varaždin, OIB 85821130368, A.Cesarca 2,42000 Varaždin</izvorni_sadrzaj>
    <derivirana_varijabla naziv="DomainObject.Predmet.StrankaWithAdressOIB_1">Financijska agencija RC Zagreb Podružnica Varaždin, OIB 85821130368, A.Cesarca 2,42000 Varaždin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25659.16</izvorni_sadrzaj>
    <derivirana_varijabla naziv="DomainObject.Predmet.TrenutnaVrijednost_1">25659.16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A.Cesarca 2, 42000 Varaždin</item>
    </izvorni_sadrzaj>
    <derivirana_varijabla naziv="DomainObject.Predmet.StrankaListFormatedWithAdress_1">
      <item>Financijska agencija RC Zagreb Podružnica Varaždin, A.Cesarca 2, 42000 Varaždin</item>
    </derivirana_varijabla>
  </DomainObject.Predmet.StrankaListFormatedWithAdress>
  <DomainObject.Predmet.StrankaListFormatedWithAdressOIB>
    <izvorni_sadrzaj>
      <item>Financijska agencija RC Zagreb Podružnica Varaždin, OIB 85821130368, A.Cesarca 2, 42000 Varaždin</item>
    </izvorni_sadrzaj>
    <derivirana_varijabla naziv="DomainObject.Predmet.StrankaListFormatedWithAdressOIB_1">
      <item>Financijska agencija RC Zagreb Podružnica Varaždin, OIB 85821130368, A.Cesarca 2, 42000 Varaždin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AEROBIC KLUB za sport i rekreaciju</item>
    </izvorni_sadrzaj>
    <derivirana_varijabla naziv="DomainObject.Predmet.ProtuStrankaListFormated_1">
      <item>AEROBIC KLUB za sport i rekreaciju</item>
    </derivirana_varijabla>
  </DomainObject.Predmet.ProtuStrankaListFormated>
  <DomainObject.Predmet.ProtuStrankaListFormatedOIB>
    <izvorni_sadrzaj>
      <item>AEROBIC KLUB za sport i rekreaciju, OIB 26437380458</item>
    </izvorni_sadrzaj>
    <derivirana_varijabla naziv="DomainObject.Predmet.ProtuStrankaListFormatedOIB_1">
      <item>AEROBIC KLUB za sport i rekreaciju, OIB 26437380458</item>
    </derivirana_varijabla>
  </DomainObject.Predmet.ProtuStrankaListFormatedOIB>
  <DomainObject.Predmet.ProtuStrankaListFormatedWithAdress>
    <izvorni_sadrzaj>
      <item>AEROBIC KLUB za sport i rekreaciju, D.Cesarića 2, 42000 Varaždin</item>
    </izvorni_sadrzaj>
    <derivirana_varijabla naziv="DomainObject.Predmet.ProtuStrankaListFormatedWithAdress_1">
      <item>AEROBIC KLUB za sport i rekreaciju, D.Cesarića 2, 42000 Varaždin</item>
    </derivirana_varijabla>
  </DomainObject.Predmet.ProtuStrankaListFormatedWithAdress>
  <DomainObject.Predmet.ProtuStrankaListFormatedWithAdressOIB>
    <izvorni_sadrzaj>
      <item>AEROBIC KLUB za sport i rekreaciju, OIB 26437380458, D.Cesarića 2, 42000 Varaždin</item>
    </izvorni_sadrzaj>
    <derivirana_varijabla naziv="DomainObject.Predmet.ProtuStrankaListFormatedWithAdressOIB_1">
      <item>AEROBIC KLUB za sport i rekreaciju, OIB 26437380458, D.Cesarića 2, 42000 Varaždin</item>
    </derivirana_varijabla>
  </DomainObject.Predmet.ProtuStrankaListFormatedWithAdressOIB>
  <DomainObject.Predmet.ProtuStrankaListNazivFormated>
    <izvorni_sadrzaj>
      <item>AEROBIC KLUB za sport i rekreaciju</item>
    </izvorni_sadrzaj>
    <derivirana_varijabla naziv="DomainObject.Predmet.ProtuStrankaListNazivFormated_1">
      <item>AEROBIC KLUB za sport i rekreaciju</item>
    </derivirana_varijabla>
  </DomainObject.Predmet.ProtuStrankaListNazivFormated>
  <DomainObject.Predmet.ProtuStrankaListNazivFormatedOIB>
    <izvorni_sadrzaj>
      <item>AEROBIC KLUB za sport i rekreaciju, OIB 26437380458</item>
    </izvorni_sadrzaj>
    <derivirana_varijabla naziv="DomainObject.Predmet.ProtuStrankaListNazivFormatedOIB_1">
      <item>AEROBIC KLUB za sport i rekreaciju, OIB 26437380458</item>
    </derivirana_varijabla>
  </DomainObject.Predmet.ProtuStrankaListNazivFormatedOIB>
  <DomainObject.Predmet.OstaliListFormated>
    <izvorni_sadrzaj>
      <item>e-Oglasna</item>
    </izvorni_sadrzaj>
    <derivirana_varijabla naziv="DomainObject.Predmet.OstaliListFormated_1">
      <item>e-Oglasna</item>
    </derivirana_varijabla>
  </DomainObject.Predmet.OstaliListFormated>
  <DomainObject.Predmet.OstaliListFormatedOIB>
    <izvorni_sadrzaj>
      <item>e-Oglasna</item>
    </izvorni_sadrzaj>
    <derivirana_varijabla naziv="DomainObject.Predmet.OstaliListFormatedOIB_1">
      <item>e-Oglasna</item>
    </derivirana_varijabla>
  </DomainObject.Predmet.OstaliListFormatedOIB>
  <DomainObject.Predmet.OstaliListFormatedWithAdress>
    <izvorni_sadrzaj>
      <item>e-Oglasna</item>
    </izvorni_sadrzaj>
    <derivirana_varijabla naziv="DomainObject.Predmet.OstaliListFormatedWithAdress_1">
      <item>e-Oglasna</item>
    </derivirana_varijabla>
  </DomainObject.Predmet.OstaliListFormatedWithAdress>
  <DomainObject.Predmet.OstaliListFormatedWithAdressOIB>
    <izvorni_sadrzaj>
      <item>e-Oglasna</item>
    </izvorni_sadrzaj>
    <derivirana_varijabla naziv="DomainObject.Predmet.OstaliListFormatedWithAdressOIB_1">
      <item>e-Oglasna</item>
    </derivirana_varijabla>
  </DomainObject.Predmet.OstaliListFormatedWithAdressOIB>
  <DomainObject.Predmet.OstaliListNazivFormated>
    <izvorni_sadrzaj>
      <item>e-Oglasna</item>
    </izvorni_sadrzaj>
    <derivirana_varijabla naziv="DomainObject.Predmet.OstaliListNazivFormated_1">
      <item>e-Oglasna</item>
    </derivirana_varijabla>
  </DomainObject.Predmet.OstaliListNazivFormated>
  <DomainObject.Predmet.OstaliListNazivFormatedOIB>
    <izvorni_sadrzaj>
      <item>e-Oglasna</item>
    </izvorni_sadrzaj>
    <derivirana_varijabla naziv="DomainObject.Predmet.OstaliListNazivFormatedOIB_1"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AEROBIC KLUB za sport i rekreaciju</izvorni_sadrzaj>
    <derivirana_varijabla naziv="DomainObject.Predmet.ProtustrankaIDrugi_1">AEROBIC KLUB za sport i rekreaciju</derivirana_varijabla>
  </DomainObject.Predmet.ProtustrankaIDrugi>
  <DomainObject.Predmet.StrankaIDrugiAdressOIB>
    <izvorni_sadrzaj>Financijska agencija RC Zagreb Podružnica Varaždin, OIB 85821130368, A.Cesarca 2, 42000 Varaždin</izvorni_sadrzaj>
    <derivirana_varijabla naziv="DomainObject.Predmet.StrankaIDrugiAdressOIB_1">Financijska agencija RC Zagreb Podružnica Varaždin, OIB 85821130368, A.Cesarca 2, 42000 Varaždin</derivirana_varijabla>
  </DomainObject.Predmet.StrankaIDrugiAdressOIB>
  <DomainObject.Predmet.ProtustrankaIDrugiAdressOIB>
    <izvorni_sadrzaj>AEROBIC KLUB za sport i rekreaciju, OIB 26437380458, D.Cesarića 2, 42000 Varaždin</izvorni_sadrzaj>
    <derivirana_varijabla naziv="DomainObject.Predmet.ProtustrankaIDrugiAdressOIB_1">AEROBIC KLUB za sport i rekreaciju, OIB 26437380458, D.Cesarića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AEROBIC KLUB za sport i rekreaciju</item>
      <item>e-Oglasna</item>
    </izvorni_sadrzaj>
    <derivirana_varijabla naziv="DomainObject.Predmet.SudioniciListNaziv_1">
      <item>Financijska agencija RC Zagreb Podružnica Varaždin</item>
      <item>AEROBIC KLUB za sport i rekreaciju</item>
      <item>e-Oglasna</item>
    </derivirana_varijabla>
  </DomainObject.Predmet.SudioniciListNaziv>
  <DomainObject.Predmet.SudioniciListAdressOIB>
    <izvorni_sadrzaj>
      <item>Financijska agencija RC Zagreb Podružnica Varaždin, OIB 85821130368, A.Cesarca 2,42000 Varaždin</item>
      <item>AEROBIC KLUB za sport i rekreaciju, OIB 26437380458, D.Cesarića 2,42000 Varaždin</item>
      <item>e-Oglasna</item>
    </izvorni_sadrzaj>
    <derivirana_varijabla naziv="DomainObject.Predmet.SudioniciListAdressOIB_1">
      <item>Financijska agencija RC Zagreb Podružnica Varaždin, OIB 85821130368, A.Cesarca 2,42000 Varaždin</item>
      <item>AEROBIC KLUB za sport i rekreaciju, OIB 26437380458, D.Cesarića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26437380458</item>
    </izvorni_sadrzaj>
    <derivirana_varijabla naziv="DomainObject.Predmet.SudioniciListNazivOIB_1">
      <item>, OIB null</item>
      <item>, OIB 85821130368</item>
      <item>, OIB 26437380458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473</properties:Words>
  <properties:Characters>2543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2015-11-05T09:47:00Z</dcterms:created>
  <dc:creator>user</dc:creator>
  <cp:lastModifiedBy>Marko Makaj</cp:lastModifiedBy>
  <cp:lastPrinted>2015-11-05T09:47:00Z</cp:lastPrinted>
  <dcterms:modified xmlns:xsi="http://www.w3.org/2001/XMLSchema-instance" xsi:type="dcterms:W3CDTF">2015-11-05T09:47:00Z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