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bcb7" w14:paraId="146bcb7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6E744E" w:rsidP="006E744E" w:rsidR="006E744E">
      <w:pPr>
        <w:rPr>
          <w:sz w:val="24"/>
        </w:rPr>
      </w:pPr>
      <w:r>
        <w:rPr>
          <w:sz w:val="24"/>
        </w:rPr>
        <w:t>Republika Hrvatska</w:t>
      </w:r>
    </w:p>
    <w:p w:rsidRDefault="006E744E" w:rsidP="006E744E" w:rsidR="006E744E">
      <w:pPr>
        <w:rPr>
          <w:sz w:val="24"/>
        </w:rPr>
      </w:pPr>
      <w:r>
        <w:rPr>
          <w:sz w:val="24"/>
        </w:rPr>
        <w:t>Trgovački sud u Osijeku</w:t>
      </w:r>
    </w:p>
    <w:p w:rsidRDefault="006E744E" w:rsidP="006E744E" w:rsidR="006E744E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F60FC0" w:rsidRPr="00F20240">
        <w:rPr>
          <w:b/>
          <w:sz w:val="24"/>
        </w:rPr>
        <w:t>Broj: 1/St-</w:t>
      </w:r>
      <w:r w:rsidR="006E744E">
        <w:rPr>
          <w:b/>
          <w:sz w:val="24"/>
        </w:rPr>
        <w:t>25/2019-4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6E744E" w:rsidR="006E744E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6E744E">
        <w:rPr>
          <w:sz w:val="24"/>
        </w:rPr>
        <w:t xml:space="preserve">prethodnom </w:t>
      </w:r>
      <w:r w:rsidR="00B1149F">
        <w:rPr>
          <w:sz w:val="24"/>
        </w:rPr>
        <w:t xml:space="preserve">postupku </w:t>
      </w:r>
      <w:r w:rsidR="006E744E">
        <w:rPr>
          <w:sz w:val="24"/>
        </w:rPr>
        <w:t xml:space="preserve">radi utvrđivanja pretpostavki za otvaranje stečajnog postupka nad dužnikom </w:t>
      </w:r>
      <w:r w:rsidR="006E744E" w:rsidRPr="006E744E">
        <w:rPr>
          <w:sz w:val="24"/>
        </w:rPr>
        <w:t>UGOSTITELJSTVO PEGAZ j.d.o.o. za ugostiteljstvo i usluge, Požega, Antuna Gustava Matoša 30, OIB 94738355904</w:t>
      </w:r>
      <w:r w:rsidR="006E744E">
        <w:rPr>
          <w:b/>
          <w:sz w:val="24"/>
        </w:rPr>
        <w:t xml:space="preserve">, </w:t>
      </w:r>
      <w:r w:rsidR="006E744E">
        <w:rPr>
          <w:sz w:val="24"/>
        </w:rPr>
        <w:t>dana 18. siječnja 2019.</w:t>
      </w:r>
    </w:p>
    <w:p w:rsidRDefault="008254B7" w:rsidP="006E744E" w:rsidR="008254B7">
      <w:pPr>
        <w:jc w:val="both"/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DB20C7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6E744E">
        <w:rPr>
          <w:b/>
          <w:sz w:val="24"/>
        </w:rPr>
        <w:t>400</w:t>
      </w:r>
      <w:r w:rsidR="00826FDC">
        <w:rPr>
          <w:b/>
          <w:sz w:val="24"/>
        </w:rPr>
        <w:t>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6E744E" w:rsidRPr="006E744E">
        <w:rPr>
          <w:b/>
          <w:sz w:val="24"/>
        </w:rPr>
        <w:t>UGOSTITELJSTVO PEGAZ j.d.o.o. za ugostiteljstvo i usluge, Požega, Antuna Gustava Matoša 30, OIB 94738355904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3633">
        <w:rPr>
          <w:sz w:val="24"/>
        </w:rPr>
        <w:t xml:space="preserve">uplatiti u korist depozitnog računa Trgovačkog suda u Osijeku  IBAN HR31 2390001-1300000200 s pozivom na broj HR05 </w:t>
      </w:r>
      <w:r w:rsidR="006C3633" w:rsidRPr="006C3633">
        <w:rPr>
          <w:b/>
          <w:sz w:val="24"/>
        </w:rPr>
        <w:t>221-</w:t>
      </w:r>
      <w:r w:rsidR="006E744E">
        <w:rPr>
          <w:b/>
          <w:sz w:val="24"/>
        </w:rPr>
        <w:t>25</w:t>
      </w:r>
      <w:r w:rsidR="006C3633" w:rsidRPr="006C3633">
        <w:rPr>
          <w:b/>
          <w:sz w:val="24"/>
        </w:rPr>
        <w:t>-201</w:t>
      </w:r>
      <w:r w:rsidR="006E744E">
        <w:rPr>
          <w:b/>
          <w:sz w:val="24"/>
        </w:rPr>
        <w:t>9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E744E">
        <w:rPr>
          <w:sz w:val="24"/>
        </w:rPr>
        <w:t>Brodu 18. siječnja 2019.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DB20C7">
        <w:rPr>
          <w:sz w:val="24"/>
        </w:rPr>
        <w:t>Osijek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4DFB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2A5C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6E744E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B20C7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5B8D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37290.03</izvorni_sadrzaj>
    <derivirana_varijabla naziv="DomainObject.Predmet.InicijalnaVrijednost_1">37290.03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UGOSTITELJSTVO PEGAZ j.d.o.o. za ugostiteljstvo i usluge zastupanog po punomoćniku Pero Prce</izvorni_sadrzaj>
    <derivirana_varijabla naziv="DomainObject.Predmet.ProtustrankaFormated_1">  UGOSTITELJSTVO PEGAZ j.d.o.o. za ugostiteljstvo i usluge zastupanog po punomoćniku Pero Prce</derivirana_varijabla>
  </DomainObject.Predmet.ProtustrankaFormated>
  <DomainObject.Predmet.ProtustrankaFormatedOIB>
    <izvorni_sadrzaj>  UGOSTITELJSTVO PEGAZ j.d.o.o. za ugostiteljstvo i usluge, OIB 94738355904 zastupanog po punomoćniku Pero Prce</izvorni_sadrzaj>
    <derivirana_varijabla naziv="DomainObject.Predmet.ProtustrankaFormatedOIB_1">  UGOSTITELJSTVO PEGAZ j.d.o.o. za ugostiteljstvo i usluge, OIB 94738355904 zastupanog po punomoćniku Pero Prce</derivirana_varijabla>
  </DomainObject.Predmet.ProtustrankaFormatedOIB>
  <DomainObject.Predmet.ProtustrankaFormatedWithAdress>
    <izvorni_sadrzaj> UGOSTITELJSTVO PEGAZ j.d.o.o. za ugostiteljstvo i usluge, Antuna Gustava Matoša 30, 34000 Požega zastupanog po punomoćniku Pero Prce</izvorni_sadrzaj>
    <derivirana_varijabla naziv="DomainObject.Predmet.ProtustrankaFormatedWithAdress_1"> UGOSTITELJSTVO PEGAZ j.d.o.o. za ugostiteljstvo i usluge, Antuna Gustava Matoša 30, 34000 Požega zastupanog po punomoćniku Pero Prce</derivirana_varijabla>
  </DomainObject.Predmet.ProtustrankaFormatedWithAdress>
  <DomainObject.Predmet.ProtustrankaFormatedWithAdressOIB>
    <izvorni_sadrzaj> UGOSTITELJSTVO PEGAZ j.d.o.o. za ugostiteljstvo i usluge, OIB 94738355904, Antuna Gustava Matoša 30, 34000 Požega zastupanog po punomoćniku Pero Prce</izvorni_sadrzaj>
    <derivirana_varijabla naziv="DomainObject.Predmet.ProtustrankaFormatedWithAdressOIB_1"> UGOSTITELJSTVO PEGAZ j.d.o.o. za ugostiteljstvo i usluge, OIB 94738355904, Antuna Gustava Matoša 30, 34000 Požega zastupanog po punomoćniku Pero Prce</derivirana_varijabla>
  </DomainObject.Predmet.ProtustrankaFormatedWithAdressOIB>
  <DomainObject.Predmet.ProtustrankaWithAdress>
    <izvorni_sadrzaj>UGOSTITELJSTVO PEGAZ j.d.o.o. za ugostiteljstvo i usluge Antuna Gustava Matoša 30, 34000 Požega</izvorni_sadrzaj>
    <derivirana_varijabla naziv="DomainObject.Predmet.ProtustrankaWithAdress_1">UGOSTITELJSTVO PEGAZ j.d.o.o. za ugostiteljstvo i usluge Antuna Gustava Matoša 30, 34000 Požega</derivirana_varijabla>
  </DomainObject.Predmet.ProtustrankaWithAdress>
  <DomainObject.Predmet.ProtustrankaWithAdressOIB>
    <izvorni_sadrzaj>UGOSTITELJSTVO PEGAZ j.d.o.o. za ugostiteljstvo i usluge, OIB 94738355904, Antuna Gustava Matoša 30, 34000 Požega</izvorni_sadrzaj>
    <derivirana_varijabla naziv="DomainObject.Predmet.ProtustrankaWithAdressOIB_1">UGOSTITELJSTVO PEGAZ j.d.o.o. za ugostiteljstvo i usluge, OIB 94738355904, Antuna Gustava Matoša 30, 34000 Požega</derivirana_varijabla>
  </DomainObject.Predmet.ProtustrankaWithAdressOIB>
  <DomainObject.Predmet.ProtustrankaNazivFormated>
    <izvorni_sadrzaj>UGOSTITELJSTVO PEGAZ j.d.o.o. za ugostiteljstvo i usluge</izvorni_sadrzaj>
    <derivirana_varijabla naziv="DomainObject.Predmet.ProtustrankaNazivFormated_1">UGOSTITELJSTVO PEGAZ j.d.o.o. za ugostiteljstvo i usluge</derivirana_varijabla>
  </DomainObject.Predmet.ProtustrankaNazivFormated>
  <DomainObject.Predmet.ProtustrankaNazivFormatedOIB>
    <izvorni_sadrzaj>UGOSTITELJSTVO PEGAZ j.d.o.o. za ugostiteljstvo i usluge, OIB 94738355904</izvorni_sadrzaj>
    <derivirana_varijabla naziv="DomainObject.Predmet.ProtustrankaNazivFormatedOIB_1">UGOSTITELJSTVO PEGAZ j.d.o.o. za ugostiteljstvo i usluge, OIB 94738355904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PEGAZ j.d.o.o. za ugostiteljstvo i usluge zastupanog po punomoćniku Pero Prce</item>
    </izvorni_sadrzaj>
    <derivirana_varijabla naziv="DomainObject.Predmet.ProtuStrankaListFormated_1">
      <item>UGOSTITELJSTVO PEGAZ j.d.o.o. za ugostiteljstvo i usluge zastupanog po punomoćniku Pero Prce</item>
    </derivirana_varijabla>
  </DomainObject.Predmet.ProtuStrankaListFormated>
  <DomainObject.Predmet.ProtuStrankaListFormatedOIB>
    <izvorni_sadrzaj>
      <item>UGOSTITELJSTVO PEGAZ j.d.o.o. za ugostiteljstvo i usluge, OIB 94738355904 zastupanog po punomoćniku Pero Prce</item>
    </izvorni_sadrzaj>
    <derivirana_varijabla naziv="DomainObject.Predmet.ProtuStrankaListFormatedOIB_1">
      <item>UGOSTITELJSTVO PEGAZ j.d.o.o. za ugostiteljstvo i usluge, OIB 94738355904 zastupanog po punomoćniku Pero Prce</item>
    </derivirana_varijabla>
  </DomainObject.Predmet.ProtuStrankaListFormatedOIB>
  <DomainObject.Predmet.ProtuStrankaListFormatedWithAdress>
    <izvorni_sadrzaj>
      <item>UGOSTITELJSTVO PEGAZ j.d.o.o. za ugostiteljstvo i usluge, Antuna Gustava Matoša 30, 34000 Požega zastupanog po punomoćniku Pero Prce</item>
    </izvorni_sadrzaj>
    <derivirana_varijabla naziv="DomainObject.Predmet.ProtuStrankaListFormatedWithAdress_1">
      <item>UGOSTITELJSTVO PEGAZ j.d.o.o. za ugostiteljstvo i usluge, Antuna Gustava Matoša 30, 34000 Požega zastupanog po punomoćniku Pero Prce</item>
    </derivirana_varijabla>
  </DomainObject.Predmet.ProtuStrankaListFormatedWithAdress>
  <DomainObject.Predmet.ProtuStrankaListFormatedWithAdressOIB>
    <izvorni_sadrzaj>
      <item>UGOSTITELJSTVO PEGAZ j.d.o.o. za ugostiteljstvo i usluge, OIB 94738355904, Antuna Gustava Matoša 30, 34000 Požega zastupanog po punomoćniku Pero Prce</item>
    </izvorni_sadrzaj>
    <derivirana_varijabla naziv="DomainObject.Predmet.ProtuStrankaListFormatedWithAdressOIB_1">
      <item>UGOSTITELJSTVO PEGAZ j.d.o.o. za ugostiteljstvo i usluge, OIB 94738355904, Antuna Gustava Matoša 30, 34000 Požega zastupanog po punomoćniku Pero Prce</item>
    </derivirana_varijabla>
  </DomainObject.Predmet.ProtuStrankaListFormatedWithAdressOIB>
  <DomainObject.Predmet.ProtuStrankaListNazivFormated>
    <izvorni_sadrzaj>
      <item>UGOSTITELJSTVO PEGAZ j.d.o.o. za ugostiteljstvo i usluge</item>
    </izvorni_sadrzaj>
    <derivirana_varijabla naziv="DomainObject.Predmet.ProtuStrankaListNazivFormated_1">
      <item>UGOSTITELJSTVO PEGAZ j.d.o.o. za ugostiteljstvo i usluge</item>
    </derivirana_varijabla>
  </DomainObject.Predmet.ProtuStrankaListNazivFormated>
  <DomainObject.Predmet.ProtuStrankaListNazivFormatedOIB>
    <izvorni_sadrzaj>
      <item>UGOSTITELJSTVO PEGAZ j.d.o.o. za ugostiteljstvo i usluge, OIB 94738355904</item>
    </izvorni_sadrzaj>
    <derivirana_varijabla naziv="DomainObject.Predmet.ProtuStrankaListNazivFormatedOIB_1">
      <item>UGOSTITELJSTVO PEGAZ j.d.o.o. za ugostiteljstvo i usluge, OIB 94738355904</item>
    </derivirana_varijabla>
  </DomainObject.Predmet.ProtuStrankaListNazivFormatedOIB>
  <DomainObject.Predmet.OstaliListFormated>
    <izvorni_sadrzaj>
      <item>Pero Prce punomoćnik sudionika u postupku UGOSTITELJSTVO PEGAZ j.d.o.o. za ugostiteljstvo i usluge</item>
    </izvorni_sadrzaj>
    <derivirana_varijabla naziv="DomainObject.Predmet.OstaliListFormated_1">
      <item>Pero Prce punomoćnik sudionika u postupku UGOSTITELJSTVO PEGAZ j.d.o.o. za ugostiteljstvo i usluge</item>
    </derivirana_varijabla>
  </DomainObject.Predmet.OstaliListFormated>
  <DomainObject.Predmet.OstaliListFormatedOIB>
    <izvorni_sadrzaj>
      <item>Pero Prce, OIB 48625044928 punomoćnik sudionika u postupku UGOSTITELJSTVO PEGAZ j.d.o.o. za ugostiteljstvo i usluge</item>
    </izvorni_sadrzaj>
    <derivirana_varijabla naziv="DomainObject.Predmet.OstaliListFormatedOIB_1">
      <item>Pero Prce, OIB 48625044928 punomoćnik sudionika u postupku UGOSTITELJSTVO PEGAZ j.d.o.o. za ugostiteljstvo i usluge</item>
    </derivirana_varijabla>
  </DomainObject.Predmet.OstaliListFormatedOIB>
  <DomainObject.Predmet.OstaliListFormatedWithAdress>
    <izvorni_sadrzaj>
      <item>Pero Prce, Antuna Gustava Matoša 30, 34000 Požega punomoćnik sudionika u postupku UGOSTITELJSTVO PEGAZ j.d.o.o. za ugostiteljstvo i usluge</item>
    </izvorni_sadrzaj>
    <derivirana_varijabla naziv="DomainObject.Predmet.OstaliListFormatedWithAdress_1">
      <item>Pero Prce, Antuna Gustava Matoša 30, 34000 Požega punomoćnik sudionika u postupku UGOSTITELJSTVO PEGAZ j.d.o.o. za ugostiteljstvo i usluge</item>
    </derivirana_varijabla>
  </DomainObject.Predmet.OstaliListFormatedWithAdress>
  <DomainObject.Predmet.OstaliListFormatedWithAdressOIB>
    <izvorni_sadrzaj>
      <item>Pero Prce, OIB 48625044928, Antuna Gustava Matoša 30, 34000 Požega punomoćnik sudionika u postupku UGOSTITELJSTVO PEGAZ j.d.o.o. za ugostiteljstvo i usluge</item>
    </izvorni_sadrzaj>
    <derivirana_varijabla naziv="DomainObject.Predmet.OstaliListFormatedWithAdressOIB_1">
      <item>Pero Prce, OIB 48625044928, Antuna Gustava Matoša 30, 34000 Požega punomoćnik sudionika u postupku UGOSTITELJSTVO PEGAZ j.d.o.o. za ugostiteljstvo i usluge</item>
    </derivirana_varijabla>
  </DomainObject.Predmet.OstaliListFormatedWithAdressOIB>
  <DomainObject.Predmet.OstaliListNazivFormated>
    <izvorni_sadrzaj>
      <item>Pero Prce</item>
    </izvorni_sadrzaj>
    <derivirana_varijabla naziv="DomainObject.Predmet.OstaliListNazivFormated_1">
      <item>Pero Prce</item>
    </derivirana_varijabla>
  </DomainObject.Predmet.OstaliListNazivFormated>
  <DomainObject.Predmet.OstaliListNazivFormatedOIB>
    <izvorni_sadrzaj>
      <item>Pero Prce, OIB 48625044928</item>
    </izvorni_sadrzaj>
    <derivirana_varijabla naziv="DomainObject.Predmet.OstaliListNazivFormatedOIB_1">
      <item>Pero Prce, OIB 48625044928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PEGAZ j.d.o.o. za ugostiteljstvo i usluge</izvorni_sadrzaj>
    <derivirana_varijabla naziv="DomainObject.Predmet.ProtustrankaIDrugi_1">UGOSTITELJSTVO PEGAZ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PEGAZ j.d.o.o. za ugostiteljstvo i usluge, OIB 94738355904, Antuna Gustava Matoša 30, 34000 Požega</izvorni_sadrzaj>
    <derivirana_varijabla naziv="DomainObject.Predmet.ProtustrankaIDrugiAdressOIB_1">UGOSTITELJSTVO PEGAZ j.d.o.o. za ugostiteljstvo i usluge, OIB 94738355904, Antuna Gustava Matoša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PEGAZ j.d.o.o. za ugostiteljstvo i usluge</item>
      <item>Pero Prce</item>
    </izvorni_sadrzaj>
    <derivirana_varijabla naziv="DomainObject.Predmet.SudioniciListNaziv_1">
      <item>Financijska agencija</item>
      <item>UGOSTITELJSTVO PEGAZ j.d.o.o. za ugostiteljstvo i usluge</item>
      <item>Pero Prce</item>
    </derivirana_varijabla>
  </DomainObject.Predmet.SudioniciListNaziv>
  <DomainObject.Predmet.SudioniciListAdressOIB>
    <izvorni_sadrzaj>
      <item>Financijska agencija, OIB 85821130368, Ulica grada Vukovara 70,10000 Zagreb</item>
      <item>UGOSTITELJSTVO PEGAZ j.d.o.o. za ugostiteljstvo i usluge, OIB 94738355904, Antuna Gustava Matoša 30,34000 Požega</item>
      <item>Pero Prce, OIB 48625044928, Antuna Gustava Matoša 30,34000 Požega</item>
    </izvorni_sadrzaj>
    <derivirana_varijabla naziv="DomainObject.Predmet.SudioniciListAdressOIB_1">
      <item>Financijska agencija, OIB 85821130368, Ulica grada Vukovara 70,10000 Zagreb</item>
      <item>UGOSTITELJSTVO PEGAZ j.d.o.o. za ugostiteljstvo i usluge, OIB 94738355904, Antuna Gustava Matoša 30,34000 Požega</item>
      <item>Pero Prce, OIB 48625044928, Antuna Gustava Matoša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94738355904</item>
      <item>, OIB 48625044928</item>
    </izvorni_sadrzaj>
    <derivirana_varijabla naziv="DomainObject.Predmet.SudioniciListNazivOIB_1">
      <item>, OIB 85821130368</item>
      <item>, OIB 94738355904</item>
      <item>, OIB 48625044928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176</properties:Words>
  <properties:Characters>974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2018-10-24T07:37:00Z</dcterms:created>
  <dc:creator>Trgovacki sud</dc:creator>
  <cp:lastModifiedBy>wsadmin</cp:lastModifiedBy>
  <cp:lastPrinted>2019-01-18T07:42:00Z</cp:lastPrinted>
  <dcterms:modified xmlns:xsi="http://www.w3.org/2001/XMLSchema-instance" xsi:type="dcterms:W3CDTF">2019-01-18T08:46:00Z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na depozit..docx)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