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61a0" w14:paraId="faf61a0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872A06" w:rsidRPr="00872A06">
        <w:t>OSMANOVIĆ i dr. j.t.d. PULA</w:t>
      </w:r>
      <w:r w:rsidR="00180AD8">
        <w:t xml:space="preserve">, </w:t>
      </w:r>
      <w:r w:rsidR="00872A06">
        <w:t>Pula</w:t>
      </w:r>
      <w:r w:rsidR="00E369F6">
        <w:t xml:space="preserve">, </w:t>
      </w:r>
      <w:r w:rsidR="00872A06">
        <w:t>Jasne Crnobori 70</w:t>
      </w:r>
      <w:r w:rsidR="00B668D9">
        <w:t xml:space="preserve">, OIB: </w:t>
      </w:r>
      <w:r w:rsidR="00872A06" w:rsidRPr="00872A06">
        <w:t>51238596886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872A06" w:rsidRPr="00872A06">
        <w:t>OSMANOVIĆ i dr. j.t.d. PULA</w:t>
      </w:r>
      <w:r w:rsidR="00872A06">
        <w:t xml:space="preserve">, Pula, Jasne Crnobori 70, OIB: </w:t>
      </w:r>
      <w:r w:rsidR="00872A06" w:rsidRPr="00872A06">
        <w:t>51238596886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872A06">
        <w:rPr>
          <w:b/>
          <w:lang w:val="pl-PL"/>
        </w:rPr>
        <w:t>20</w:t>
      </w:r>
      <w:r w:rsidR="00B17BB5" w:rsidRPr="0077472A">
        <w:rPr>
          <w:b/>
          <w:lang w:val="pl-PL"/>
        </w:rPr>
        <w:t xml:space="preserve">. </w:t>
      </w:r>
      <w:r w:rsidR="008E2F2B" w:rsidRPr="0077472A">
        <w:rPr>
          <w:b/>
          <w:lang w:val="pl-PL"/>
        </w:rPr>
        <w:t>SVIBNJA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59287D">
        <w:rPr>
          <w:b/>
          <w:lang w:val="pl-PL"/>
        </w:rPr>
        <w:t>08</w:t>
      </w:r>
      <w:r w:rsidR="00986F40">
        <w:rPr>
          <w:b/>
          <w:lang w:val="pl-PL"/>
        </w:rPr>
        <w:t>:</w:t>
      </w:r>
      <w:r w:rsidR="0087394A">
        <w:rPr>
          <w:b/>
          <w:lang w:val="pl-PL"/>
        </w:rPr>
        <w:t>3</w:t>
      </w:r>
      <w:r w:rsidR="00986F40">
        <w:rPr>
          <w:b/>
          <w:lang w:val="pl-PL"/>
        </w:rPr>
        <w:t>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D91E95">
      <w:pPr>
        <w:jc w:val="both"/>
      </w:pPr>
      <w:r w:rsidRPr="0077472A">
        <w:tab/>
      </w:r>
      <w:r w:rsidRPr="0077472A">
        <w:tab/>
        <w:t xml:space="preserve">- dužnik </w:t>
      </w:r>
      <w:r w:rsidR="00872A06" w:rsidRPr="00872A06">
        <w:t>OSMANOVIĆ i dr. j.t.d. PULA</w:t>
      </w:r>
      <w:r w:rsidR="00872A06">
        <w:t xml:space="preserve">, Pula, Jasne Crnobori 70, OIB: </w:t>
      </w:r>
      <w:r w:rsidR="00872A06" w:rsidRPr="00872A06">
        <w:t>51238596886</w:t>
      </w:r>
      <w:r w:rsidR="00D91E95">
        <w:t>,</w:t>
      </w:r>
    </w:p>
    <w:p w:rsidRDefault="00814FDD" w:rsidP="005E3EB7" w:rsidR="005E3EB7" w:rsidRPr="0077472A">
      <w:pPr>
        <w:jc w:val="both"/>
      </w:pPr>
      <w:r w:rsidRPr="0077472A">
        <w:rPr>
          <w:lang w:val="sv-SE"/>
        </w:rPr>
        <w:tab/>
      </w:r>
      <w:r w:rsidRPr="0077472A">
        <w:rPr>
          <w:lang w:val="sv-SE"/>
        </w:rPr>
        <w:tab/>
        <w:t>-</w:t>
      </w:r>
      <w:r w:rsidR="00DF28E8" w:rsidRPr="0077472A">
        <w:rPr>
          <w:lang w:val="sv-SE"/>
        </w:rPr>
        <w:t xml:space="preserve"> </w:t>
      </w:r>
      <w:r w:rsidR="0059287D">
        <w:rPr>
          <w:lang w:val="sv-SE"/>
        </w:rPr>
        <w:t>Ahmet Osmanović, Pula, Jasne Crnobori 70.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="0059287D">
        <w:rPr>
          <w:lang w:val="sv-SE"/>
        </w:rPr>
        <w:t>Ahmet Osmanović, Pula, Jasne Crnobori 70.</w:t>
      </w:r>
      <w:r w:rsidR="002C28EC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</w:t>
      </w:r>
      <w:r w:rsidR="0059287D">
        <w:rPr>
          <w:lang w:val="sv-SE"/>
        </w:rPr>
        <w:t>Ahmetu Osmanoviću, Pula, Jasne Crnobori 70.</w:t>
      </w:r>
      <w:r w:rsidR="002C28EC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694363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B000DF">
        <w:t>1</w:t>
      </w:r>
      <w:r w:rsidR="0059287D">
        <w:t>3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A01DA1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71EF" w:rsidR="003E00AF" w:rsidRPr="0077472A">
      <w:pPr>
        <w:ind w:firstLine="708"/>
        <w:jc w:val="both"/>
      </w:pPr>
      <w:r w:rsidRPr="0077472A">
        <w:t xml:space="preserve">- dužnik </w:t>
      </w:r>
      <w:r w:rsidR="00872A06" w:rsidRPr="00872A06">
        <w:t>OSMANOVIĆ i dr. j.t.d. PULA</w:t>
      </w:r>
      <w:r w:rsidR="00872A06">
        <w:t xml:space="preserve">, Pula, Jasne Crnobori 70, OIB: </w:t>
      </w:r>
      <w:r w:rsidR="00872A06" w:rsidRPr="00872A06">
        <w:t>51238596886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</w:t>
      </w:r>
      <w:r w:rsidR="0059287D">
        <w:rPr>
          <w:lang w:val="sv-SE"/>
        </w:rPr>
        <w:t>Ahmet Osmanović, Pula, Jasne Crnobori 70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980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872A06">
          <w:t>Posl. broj: 4 St-605</w:t>
        </w:r>
        <w:r w:rsidR="00931764">
          <w:t>/2016-3</w:t>
        </w:r>
      </w:sdtContent>
    </w:sdt>
  </w:p>
  <w:p w:rsidRDefault="00A2398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872A06">
      <w:t>605</w:t>
    </w:r>
    <w:r w:rsidR="00931764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6ADB"/>
    <w:rsid w:val="0007507F"/>
    <w:rsid w:val="00097593"/>
    <w:rsid w:val="000A7AEE"/>
    <w:rsid w:val="000B0370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24322F"/>
    <w:rsid w:val="0024798E"/>
    <w:rsid w:val="00252668"/>
    <w:rsid w:val="002534BF"/>
    <w:rsid w:val="00262377"/>
    <w:rsid w:val="00264035"/>
    <w:rsid w:val="00283BE9"/>
    <w:rsid w:val="002850F7"/>
    <w:rsid w:val="002B36A8"/>
    <w:rsid w:val="002B627E"/>
    <w:rsid w:val="002C28EC"/>
    <w:rsid w:val="002D55AD"/>
    <w:rsid w:val="002E6113"/>
    <w:rsid w:val="00315097"/>
    <w:rsid w:val="003157B1"/>
    <w:rsid w:val="00317FBA"/>
    <w:rsid w:val="00333A6A"/>
    <w:rsid w:val="00395F29"/>
    <w:rsid w:val="003971EF"/>
    <w:rsid w:val="003B74B1"/>
    <w:rsid w:val="003E00AF"/>
    <w:rsid w:val="003F265C"/>
    <w:rsid w:val="00435808"/>
    <w:rsid w:val="0044039B"/>
    <w:rsid w:val="004977C6"/>
    <w:rsid w:val="004B0907"/>
    <w:rsid w:val="004B6919"/>
    <w:rsid w:val="004F327B"/>
    <w:rsid w:val="0051365F"/>
    <w:rsid w:val="00513D67"/>
    <w:rsid w:val="005521FC"/>
    <w:rsid w:val="00554328"/>
    <w:rsid w:val="00560E38"/>
    <w:rsid w:val="00560FBF"/>
    <w:rsid w:val="00580787"/>
    <w:rsid w:val="0059287D"/>
    <w:rsid w:val="0059655A"/>
    <w:rsid w:val="005A0AE7"/>
    <w:rsid w:val="005E3EB7"/>
    <w:rsid w:val="005E434E"/>
    <w:rsid w:val="00603520"/>
    <w:rsid w:val="00620365"/>
    <w:rsid w:val="006270B6"/>
    <w:rsid w:val="006706ED"/>
    <w:rsid w:val="00672A0C"/>
    <w:rsid w:val="006841D7"/>
    <w:rsid w:val="00694363"/>
    <w:rsid w:val="006A66C3"/>
    <w:rsid w:val="006A71CF"/>
    <w:rsid w:val="006B3C3E"/>
    <w:rsid w:val="00733E50"/>
    <w:rsid w:val="0077472A"/>
    <w:rsid w:val="0079454F"/>
    <w:rsid w:val="007A1B7A"/>
    <w:rsid w:val="007D18CE"/>
    <w:rsid w:val="007D48AE"/>
    <w:rsid w:val="007D7A8F"/>
    <w:rsid w:val="0080758F"/>
    <w:rsid w:val="00814FDD"/>
    <w:rsid w:val="00815514"/>
    <w:rsid w:val="008249FA"/>
    <w:rsid w:val="00844FE0"/>
    <w:rsid w:val="008551A7"/>
    <w:rsid w:val="00872A06"/>
    <w:rsid w:val="0087394A"/>
    <w:rsid w:val="008A2A93"/>
    <w:rsid w:val="008D598C"/>
    <w:rsid w:val="008E2F2B"/>
    <w:rsid w:val="008E4F58"/>
    <w:rsid w:val="008F0C79"/>
    <w:rsid w:val="00904EF4"/>
    <w:rsid w:val="00912B21"/>
    <w:rsid w:val="00931764"/>
    <w:rsid w:val="00972CF8"/>
    <w:rsid w:val="00985388"/>
    <w:rsid w:val="00985C0A"/>
    <w:rsid w:val="00986F40"/>
    <w:rsid w:val="00987DD0"/>
    <w:rsid w:val="00990EFA"/>
    <w:rsid w:val="009A5878"/>
    <w:rsid w:val="009B356E"/>
    <w:rsid w:val="009C7404"/>
    <w:rsid w:val="009D109D"/>
    <w:rsid w:val="009D1DFA"/>
    <w:rsid w:val="00A01DA1"/>
    <w:rsid w:val="00A17409"/>
    <w:rsid w:val="00A23980"/>
    <w:rsid w:val="00A560B4"/>
    <w:rsid w:val="00AA0ED3"/>
    <w:rsid w:val="00AD57E9"/>
    <w:rsid w:val="00AF4620"/>
    <w:rsid w:val="00B000DF"/>
    <w:rsid w:val="00B17BB5"/>
    <w:rsid w:val="00B17EED"/>
    <w:rsid w:val="00B31C9F"/>
    <w:rsid w:val="00B50C26"/>
    <w:rsid w:val="00B668D9"/>
    <w:rsid w:val="00B726BF"/>
    <w:rsid w:val="00B853E6"/>
    <w:rsid w:val="00B953BA"/>
    <w:rsid w:val="00BE2CDA"/>
    <w:rsid w:val="00BE6E6A"/>
    <w:rsid w:val="00C157BB"/>
    <w:rsid w:val="00C20061"/>
    <w:rsid w:val="00C32C1A"/>
    <w:rsid w:val="00C35228"/>
    <w:rsid w:val="00C40F0B"/>
    <w:rsid w:val="00C8148C"/>
    <w:rsid w:val="00C83B31"/>
    <w:rsid w:val="00CA0CBB"/>
    <w:rsid w:val="00CD64A0"/>
    <w:rsid w:val="00D023FB"/>
    <w:rsid w:val="00D14604"/>
    <w:rsid w:val="00D8003F"/>
    <w:rsid w:val="00D91E95"/>
    <w:rsid w:val="00DA1AB5"/>
    <w:rsid w:val="00DB3C1B"/>
    <w:rsid w:val="00DB4E8D"/>
    <w:rsid w:val="00DC1A62"/>
    <w:rsid w:val="00DD483B"/>
    <w:rsid w:val="00DD5F14"/>
    <w:rsid w:val="00DF28E8"/>
    <w:rsid w:val="00DF2D30"/>
    <w:rsid w:val="00DF442A"/>
    <w:rsid w:val="00E369F6"/>
    <w:rsid w:val="00E372E4"/>
    <w:rsid w:val="00E40DC9"/>
    <w:rsid w:val="00E57F5E"/>
    <w:rsid w:val="00E86C6C"/>
    <w:rsid w:val="00E878B0"/>
    <w:rsid w:val="00F26397"/>
    <w:rsid w:val="00F32923"/>
    <w:rsid w:val="00F32B1B"/>
    <w:rsid w:val="00F46859"/>
    <w:rsid w:val="00F531AB"/>
    <w:rsid w:val="00F560F8"/>
    <w:rsid w:val="00F84493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3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9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9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9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9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3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9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9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9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9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St-605/2016</izvorni_sadrzaj>
    <derivirana_varijabla naziv="DomainObject.Predmet.OznakaBroj_1">St-605/2016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OSMANOVIĆ i dr. j.t.d. PULA</izvorni_sadrzaj>
    <derivirana_varijabla naziv="DomainObject.Predmet.ProtustrankaFormated_1">  OSMANOVIĆ i dr. j.t.d. PULA</derivirana_varijabla>
  </DomainObject.Predmet.ProtustrankaFormated>
  <DomainObject.Predmet.ProtustrankaFormatedOIB>
    <izvorni_sadrzaj>  OSMANOVIĆ i dr. j.t.d. PULA, OIB 51238596886</izvorni_sadrzaj>
    <derivirana_varijabla naziv="DomainObject.Predmet.ProtustrankaFormatedOIB_1">  OSMANOVIĆ i dr. j.t.d. PULA, OIB 51238596886</derivirana_varijabla>
  </DomainObject.Predmet.ProtustrankaFormatedOIB>
  <DomainObject.Predmet.ProtustrankaFormatedWithAdress>
    <izvorni_sadrzaj> OSMANOVIĆ i dr. j.t.d. PULA, Jasne Crnobori 70, 52100 Pula</izvorni_sadrzaj>
    <derivirana_varijabla naziv="DomainObject.Predmet.ProtustrankaFormatedWithAdress_1"> OSMANOVIĆ i dr. j.t.d. PULA, Jasne Crnobori 70, 52100 Pula</derivirana_varijabla>
  </DomainObject.Predmet.ProtustrankaFormatedWithAdress>
  <DomainObject.Predmet.ProtustrankaFormatedWithAdressOIB>
    <izvorni_sadrzaj> OSMANOVIĆ i dr. j.t.d. PULA, OIB 51238596886, Jasne Crnobori 70, 52100 Pula</izvorni_sadrzaj>
    <derivirana_varijabla naziv="DomainObject.Predmet.ProtustrankaFormatedWithAdressOIB_1"> OSMANOVIĆ i dr. j.t.d. PULA, OIB 51238596886, Jasne Crnobori 70, 52100 Pula</derivirana_varijabla>
  </DomainObject.Predmet.ProtustrankaFormatedWithAdressOIB>
  <DomainObject.Predmet.ProtustrankaWithAdress>
    <izvorni_sadrzaj>OSMANOVIĆ i dr. j.t.d. PULA Jasne Crnobori 70, 52100 Pula</izvorni_sadrzaj>
    <derivirana_varijabla naziv="DomainObject.Predmet.ProtustrankaWithAdress_1">OSMANOVIĆ i dr. j.t.d. PULA Jasne Crnobori 70, 52100 Pula</derivirana_varijabla>
  </DomainObject.Predmet.ProtustrankaWithAdress>
  <DomainObject.Predmet.ProtustrankaWithAdressOIB>
    <izvorni_sadrzaj>OSMANOVIĆ i dr. j.t.d. PULA, OIB 51238596886, Jasne Crnobori 70, 52100 Pula</izvorni_sadrzaj>
    <derivirana_varijabla naziv="DomainObject.Predmet.ProtustrankaWithAdressOIB_1">OSMANOVIĆ i dr. j.t.d. PULA, OIB 51238596886, Jasne Crnobori 70, 52100 Pula</derivirana_varijabla>
  </DomainObject.Predmet.ProtustrankaWithAdressOIB>
  <DomainObject.Predmet.ProtustrankaNazivFormated>
    <izvorni_sadrzaj>OSMANOVIĆ i dr. j.t.d. PULA</izvorni_sadrzaj>
    <derivirana_varijabla naziv="DomainObject.Predmet.ProtustrankaNazivFormated_1">OSMANOVIĆ i dr. j.t.d. PULA</derivirana_varijabla>
  </DomainObject.Predmet.ProtustrankaNazivFormated>
  <DomainObject.Predmet.ProtustrankaNazivFormatedOIB>
    <izvorni_sadrzaj>OSMANOVIĆ i dr. j.t.d. PULA, OIB 51238596886</izvorni_sadrzaj>
    <derivirana_varijabla naziv="DomainObject.Predmet.ProtustrankaNazivFormatedOIB_1">OSMANOVIĆ i dr. j.t.d. PULA, OIB 51238596886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22968.42</izvorni_sadrzaj>
    <derivirana_varijabla naziv="DomainObject.Predmet.TrenutnaVrijednost_1">22968.42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OSMANOVIĆ i dr. j.t.d. PULA</item>
    </izvorni_sadrzaj>
    <derivirana_varijabla naziv="DomainObject.Predmet.ProtuStrankaListFormated_1">
      <item>OSMANOVIĆ i dr. j.t.d. PULA</item>
    </derivirana_varijabla>
  </DomainObject.Predmet.ProtuStrankaListFormated>
  <DomainObject.Predmet.ProtuStrankaListFormatedOIB>
    <izvorni_sadrzaj>
      <item>OSMANOVIĆ i dr. j.t.d. PULA, OIB 51238596886</item>
    </izvorni_sadrzaj>
    <derivirana_varijabla naziv="DomainObject.Predmet.ProtuStrankaListFormatedOIB_1">
      <item>OSMANOVIĆ i dr. j.t.d. PULA, OIB 51238596886</item>
    </derivirana_varijabla>
  </DomainObject.Predmet.ProtuStrankaListFormatedOIB>
  <DomainObject.Predmet.ProtuStrankaListFormatedWithAdress>
    <izvorni_sadrzaj>
      <item>OSMANOVIĆ i dr. j.t.d. PULA, Jasne Crnobori 70, 52100 Pula</item>
    </izvorni_sadrzaj>
    <derivirana_varijabla naziv="DomainObject.Predmet.ProtuStrankaListFormatedWithAdress_1">
      <item>OSMANOVIĆ i dr. j.t.d. PULA, Jasne Crnobori 70, 52100 Pula</item>
    </derivirana_varijabla>
  </DomainObject.Predmet.ProtuStrankaListFormatedWithAdress>
  <DomainObject.Predmet.ProtuStrankaListFormatedWithAdressOIB>
    <izvorni_sadrzaj>
      <item>OSMANOVIĆ i dr. j.t.d. PULA, OIB 51238596886, Jasne Crnobori 70, 52100 Pula</item>
    </izvorni_sadrzaj>
    <derivirana_varijabla naziv="DomainObject.Predmet.ProtuStrankaListFormatedWithAdressOIB_1">
      <item>OSMANOVIĆ i dr. j.t.d. PULA, OIB 51238596886, Jasne Crnobori 70, 52100 Pula</item>
    </derivirana_varijabla>
  </DomainObject.Predmet.ProtuStrankaListFormatedWithAdressOIB>
  <DomainObject.Predmet.ProtuStrankaListNazivFormated>
    <izvorni_sadrzaj>
      <item>OSMANOVIĆ i dr. j.t.d. PULA</item>
    </izvorni_sadrzaj>
    <derivirana_varijabla naziv="DomainObject.Predmet.ProtuStrankaListNazivFormated_1">
      <item>OSMANOVIĆ i dr. j.t.d. PULA</item>
    </derivirana_varijabla>
  </DomainObject.Predmet.ProtuStrankaListNazivFormated>
  <DomainObject.Predmet.ProtuStrankaListNazivFormatedOIB>
    <izvorni_sadrzaj>
      <item>OSMANOVIĆ i dr. j.t.d. PULA, OIB 51238596886</item>
    </izvorni_sadrzaj>
    <derivirana_varijabla naziv="DomainObject.Predmet.ProtuStrankaListNazivFormatedOIB_1">
      <item>OSMANOVIĆ i dr. j.t.d. PULA, OIB 51238596886</item>
    </derivirana_varijabla>
  </DomainObject.Predmet.ProtuStrankaListNazivFormatedOIB>
  <DomainObject.Predmet.OstaliListFormated>
    <izvorni_sadrzaj>
      <item>Ahmet Osmanović</item>
    </izvorni_sadrzaj>
    <derivirana_varijabla naziv="DomainObject.Predmet.OstaliListFormated_1">
      <item>Ahmet Osmanović</item>
    </derivirana_varijabla>
  </DomainObject.Predmet.OstaliListFormated>
  <DomainObject.Predmet.OstaliListFormatedOIB>
    <izvorni_sadrzaj>
      <item>Ahmet Osmanović, OIB 13477619044</item>
    </izvorni_sadrzaj>
    <derivirana_varijabla naziv="DomainObject.Predmet.OstaliListFormatedOIB_1">
      <item>Ahmet Osmanović, OIB 13477619044</item>
    </derivirana_varijabla>
  </DomainObject.Predmet.OstaliListFormatedOIB>
  <DomainObject.Predmet.OstaliListFormatedWithAdress>
    <izvorni_sadrzaj>
      <item>Ahmet Osmanović, Jasne Crnobori 70, 52100 Pula</item>
    </izvorni_sadrzaj>
    <derivirana_varijabla naziv="DomainObject.Predmet.OstaliListFormatedWithAdress_1">
      <item>Ahmet Osmanović, Jasne Crnobori 70, 52100 Pula</item>
    </derivirana_varijabla>
  </DomainObject.Predmet.OstaliListFormatedWithAdress>
  <DomainObject.Predmet.OstaliListFormatedWithAdressOIB>
    <izvorni_sadrzaj>
      <item>Ahmet Osmanović, OIB 13477619044, Jasne Crnobori 70, 52100 Pula</item>
    </izvorni_sadrzaj>
    <derivirana_varijabla naziv="DomainObject.Predmet.OstaliListFormatedWithAdressOIB_1">
      <item>Ahmet Osmanović, OIB 13477619044, Jasne Crnobori 70, 52100 Pula</item>
    </derivirana_varijabla>
  </DomainObject.Predmet.OstaliListFormatedWithAdressOIB>
  <DomainObject.Predmet.OstaliListNazivFormated>
    <izvorni_sadrzaj>
      <item>Ahmet Osmanović</item>
    </izvorni_sadrzaj>
    <derivirana_varijabla naziv="DomainObject.Predmet.OstaliListNazivFormated_1">
      <item>Ahmet Osmanović</item>
    </derivirana_varijabla>
  </DomainObject.Predmet.OstaliListNazivFormated>
  <DomainObject.Predmet.OstaliListNazivFormatedOIB>
    <izvorni_sadrzaj>
      <item>Ahmet Osmanović, OIB 13477619044</item>
    </izvorni_sadrzaj>
    <derivirana_varijabla naziv="DomainObject.Predmet.OstaliListNazivFormatedOIB_1">
      <item>Ahmet Osmanović, OIB 13477619044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OSMANOVIĆ i dr. j.t.d. PULA</izvorni_sadrzaj>
    <derivirana_varijabla naziv="DomainObject.Predmet.ProtustrankaIDrugi_1">OSMANOVIĆ i dr. j.t.d.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OSMANOVIĆ i dr. j.t.d. PULA, OIB 51238596886, Jasne Crnobori 70, 52100 Pula</izvorni_sadrzaj>
    <derivirana_varijabla naziv="DomainObject.Predmet.ProtustrankaIDrugiAdressOIB_1">OSMANOVIĆ i dr. j.t.d. PULA, OIB 51238596886, Jasne Crnobori 70,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OSMANOVIĆ i dr. j.t.d. PULA</item>
      <item>Ahmet Osmanović</item>
    </izvorni_sadrzaj>
    <derivirana_varijabla naziv="DomainObject.Predmet.SudioniciListNaziv_1">
      <item>FINANCIJSKA AGENCIJA, RC RIJEKA, PODRUŽNICA PULA, PULA</item>
      <item>OSMANOVIĆ i dr. j.t.d. PULA</item>
      <item>Ahmet Osmanović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OSMANOVIĆ i dr. j.t.d. PULA, OIB 51238596886, Jasne Crnobori 70,52100 Pula</item>
      <item>Ahmet Osmanović, OIB 13477619044, Jasne Crnobori 70,52100 Pula</item>
    </izvorni_sadrzaj>
    <derivirana_varijabla naziv="DomainObject.Predmet.SudioniciListAdressOIB_1">
      <item>FINANCIJSKA AGENCIJA, RC RIJEKA, PODRUŽNICA PULA, PULA, OIB 85821130368, Giardini 5,52100 Pula</item>
      <item>OSMANOVIĆ i dr. j.t.d. PULA, OIB 51238596886, Jasne Crnobori 70,52100 Pula</item>
      <item>Ahmet Osmanović, OIB 13477619044, Jasne Crnobori 70,52100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51238596886</item>
      <item>, OIB 13477619044</item>
    </izvorni_sadrzaj>
    <derivirana_varijabla naziv="DomainObject.Predmet.SudioniciListNazivOIB_1">
      <item>, OIB 85821130368</item>
      <item>, OIB 51238596886</item>
      <item>, OIB 13477619044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F642FB-D8DC-454D-993B-4A818F95F2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3218</properties:Characters>
  <properties:Lines>87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2016-04-13T07:22:00Z</dcterms:created>
  <dc:creator>Jasmina Matika</dc:creator>
  <cp:lastModifiedBy>Sanja Prodan</cp:lastModifiedBy>
  <cp:lastPrinted>2016-04-13T07:25:00Z</cp:lastPrinted>
  <dcterms:modified xmlns:xsi="http://www.w3.org/2001/XMLSchema-instance" xsi:type="dcterms:W3CDTF">2016-04-13T07:25:00Z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