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a9cd" w14:paraId="195a9cd" w:rsidRDefault="001105AD" w:rsidR="00BF750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8088564" cx="576072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8856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750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5AD"/>
    <w:rsid w:val="000B2518"/>
    <w:rsid w:val="000C2FCA"/>
    <w:rsid w:val="001105AD"/>
    <w:rsid w:val="001430B5"/>
    <w:rsid w:val="00183778"/>
    <w:rsid w:val="002134AA"/>
    <w:rsid w:val="00247D2A"/>
    <w:rsid w:val="002543CE"/>
    <w:rsid w:val="00277EFA"/>
    <w:rsid w:val="003241F9"/>
    <w:rsid w:val="003245E5"/>
    <w:rsid w:val="0045416B"/>
    <w:rsid w:val="004B7566"/>
    <w:rsid w:val="004F4343"/>
    <w:rsid w:val="00555239"/>
    <w:rsid w:val="00557EA4"/>
    <w:rsid w:val="00612555"/>
    <w:rsid w:val="00652904"/>
    <w:rsid w:val="00657CC6"/>
    <w:rsid w:val="006A2C7E"/>
    <w:rsid w:val="006D7141"/>
    <w:rsid w:val="006E4E46"/>
    <w:rsid w:val="006E676F"/>
    <w:rsid w:val="007321FE"/>
    <w:rsid w:val="00792B4C"/>
    <w:rsid w:val="007A4255"/>
    <w:rsid w:val="007B2A9D"/>
    <w:rsid w:val="007E63DA"/>
    <w:rsid w:val="0096303C"/>
    <w:rsid w:val="009662ED"/>
    <w:rsid w:val="00973A46"/>
    <w:rsid w:val="009F0EC5"/>
    <w:rsid w:val="00B76F29"/>
    <w:rsid w:val="00EA6943"/>
    <w:rsid w:val="00F15ADB"/>
    <w:rsid w:val="00F638D9"/>
    <w:rsid w:val="00F8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05A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5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5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2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2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2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2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05A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5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5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2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2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2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2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čl.429.st.1. SZ</izvorni_sadrzaj>
    <derivirana_varijabla naziv="DomainObject.Primjedba_1">čl.429.st.1. SZ</derivirana_varijabla>
  </DomainObject.Primjedba>
  <DomainObject.Oznaka>
    <izvorni_sadrzaj>St-775/2017-1</izvorni_sadrzaj>
    <derivirana_varijabla naziv="DomainObject.Oznaka_1">St-775/2017-1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St-775/2017</izvorni_sadrzaj>
    <derivirana_varijabla naziv="DomainObject.Predmet.OznakaBroj_1">St-775/2017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 SZ</izvorni_sadrzaj>
    <derivirana_varijabla naziv="DomainObject.Predmet.PrimjedbaSuca_1">čl.429.st.1. SZ</derivirana_varijabla>
  </DomainObject.Predmet.PrimjedbaSuca>
  <DomainObject.Predmet.ProtustrankaFormated>
    <izvorni_sadrzaj>  BARBARINAC d.o.o. za građenje i usluge</izvorni_sadrzaj>
    <derivirana_varijabla naziv="DomainObject.Predmet.ProtustrankaFormated_1">  BARBARINAC d.o.o. za građenje i usluge</derivirana_varijabla>
  </DomainObject.Predmet.ProtustrankaFormated>
  <DomainObject.Predmet.ProtustrankaFormatedOIB>
    <izvorni_sadrzaj>  BARBARINAC d.o.o. za građenje i usluge, OIB 62525979389</izvorni_sadrzaj>
    <derivirana_varijabla naziv="DomainObject.Predmet.ProtustrankaFormatedOIB_1">  BARBARINAC d.o.o. za građenje i usluge, OIB 62525979389</derivirana_varijabla>
  </DomainObject.Predmet.ProtustrankaFormatedOIB>
  <DomainObject.Predmet.ProtustrankaFormatedWithAdress>
    <izvorni_sadrzaj> BARBARINAC d.o.o. za građenje i usluge, Ivana Rendića 24, 21000 Split</izvorni_sadrzaj>
    <derivirana_varijabla naziv="DomainObject.Predmet.ProtustrankaFormatedWithAdress_1"> BARBARINAC d.o.o. za građenje i usluge, Ivana Rendića 24, 21000 Split</derivirana_varijabla>
  </DomainObject.Predmet.ProtustrankaFormatedWithAdress>
  <DomainObject.Predmet.ProtustrankaFormatedWithAdressOIB>
    <izvorni_sadrzaj> BARBARINAC d.o.o. za građenje i usluge, OIB 62525979389, Ivana Rendića 24, 21000 Split</izvorni_sadrzaj>
    <derivirana_varijabla naziv="DomainObject.Predmet.ProtustrankaFormatedWithAdressOIB_1"> BARBARINAC d.o.o. za građenje i usluge, OIB 62525979389, Ivana Rendića 24, 21000 Split</derivirana_varijabla>
  </DomainObject.Predmet.ProtustrankaFormatedWithAdressOIB>
  <DomainObject.Predmet.ProtustrankaWithAdress>
    <izvorni_sadrzaj>BARBARINAC d.o.o. za građenje i usluge Ivana Rendića 24, 21000 Split</izvorni_sadrzaj>
    <derivirana_varijabla naziv="DomainObject.Predmet.ProtustrankaWithAdress_1">BARBARINAC d.o.o. za građenje i usluge Ivana Rendića 24, 21000 Split</derivirana_varijabla>
  </DomainObject.Predmet.ProtustrankaWithAdress>
  <DomainObject.Predmet.ProtustrankaWithAdressOIB>
    <izvorni_sadrzaj>BARBARINAC d.o.o. za građenje i usluge, OIB 62525979389, Ivana Rendića 24, 21000 Split</izvorni_sadrzaj>
    <derivirana_varijabla naziv="DomainObject.Predmet.ProtustrankaWithAdressOIB_1">BARBARINAC d.o.o. za građenje i usluge, OIB 62525979389, Ivana Rendića 24, 21000 Split</derivirana_varijabla>
  </DomainObject.Predmet.ProtustrankaWithAdressOIB>
  <DomainObject.Predmet.ProtustrankaNazivFormated>
    <izvorni_sadrzaj>BARBARINAC d.o.o. za građenje i usluge</izvorni_sadrzaj>
    <derivirana_varijabla naziv="DomainObject.Predmet.ProtustrankaNazivFormated_1">BARBARINAC d.o.o. za građenje i usluge</derivirana_varijabla>
  </DomainObject.Predmet.ProtustrankaNazivFormated>
  <DomainObject.Predmet.ProtustrankaNazivFormatedOIB>
    <izvorni_sadrzaj>BARBARINAC d.o.o. za građenje i usluge, OIB 62525979389</izvorni_sadrzaj>
    <derivirana_varijabla naziv="DomainObject.Predmet.ProtustrankaNazivFormatedOIB_1">BARBARINAC d.o.o. za građenje i usluge, OIB 62525979389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6350.00</izvorni_sadrzaj>
    <derivirana_varijabla naziv="DomainObject.Predmet.TrenutnaVrijednost_1">6350.00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BARBARINAC d.o.o. za građenje i usluge</item>
    </izvorni_sadrzaj>
    <derivirana_varijabla naziv="DomainObject.Predmet.ProtuStrankaListFormated_1">
      <item>BARBARINAC d.o.o. za građenje i usluge</item>
    </derivirana_varijabla>
  </DomainObject.Predmet.ProtuStrankaListFormated>
  <DomainObject.Predmet.ProtuStrankaListFormatedOIB>
    <izvorni_sadrzaj>
      <item>BARBARINAC d.o.o. za građenje i usluge, OIB 62525979389</item>
    </izvorni_sadrzaj>
    <derivirana_varijabla naziv="DomainObject.Predmet.ProtuStrankaListFormatedOIB_1">
      <item>BARBARINAC d.o.o. za građenje i usluge, OIB 62525979389</item>
    </derivirana_varijabla>
  </DomainObject.Predmet.ProtuStrankaListFormatedOIB>
  <DomainObject.Predmet.ProtuStrankaListFormatedWithAdress>
    <izvorni_sadrzaj>
      <item>BARBARINAC d.o.o. za građenje i usluge, Ivana Rendića 24, 21000 Split</item>
    </izvorni_sadrzaj>
    <derivirana_varijabla naziv="DomainObject.Predmet.ProtuStrankaListFormatedWithAdress_1">
      <item>BARBARINAC d.o.o. za građenje i usluge, Ivana Rendića 24, 21000 Split</item>
    </derivirana_varijabla>
  </DomainObject.Predmet.ProtuStrankaListFormatedWithAdress>
  <DomainObject.Predmet.ProtuStrankaListFormatedWithAdressOIB>
    <izvorni_sadrzaj>
      <item>BARBARINAC d.o.o. za građenje i usluge, OIB 62525979389, Ivana Rendića 24, 21000 Split</item>
    </izvorni_sadrzaj>
    <derivirana_varijabla naziv="DomainObject.Predmet.ProtuStrankaListFormatedWithAdressOIB_1">
      <item>BARBARINAC d.o.o. za građenje i usluge, OIB 62525979389, Ivana Rendića 24, 21000 Split</item>
    </derivirana_varijabla>
  </DomainObject.Predmet.ProtuStrankaListFormatedWithAdressOIB>
  <DomainObject.Predmet.ProtuStrankaListNazivFormated>
    <izvorni_sadrzaj>
      <item>BARBARINAC d.o.o. za građenje i usluge</item>
    </izvorni_sadrzaj>
    <derivirana_varijabla naziv="DomainObject.Predmet.ProtuStrankaListNazivFormated_1">
      <item>BARBARINAC d.o.o. za građenje i usluge</item>
    </derivirana_varijabla>
  </DomainObject.Predmet.ProtuStrankaListNazivFormated>
  <DomainObject.Predmet.ProtuStrankaListNazivFormatedOIB>
    <izvorni_sadrzaj>
      <item>BARBARINAC d.o.o. za građenje i usluge, OIB 62525979389</item>
    </izvorni_sadrzaj>
    <derivirana_varijabla naziv="DomainObject.Predmet.ProtuStrankaListNazivFormatedOIB_1">
      <item>BARBARINAC d.o.o. za građenje i usluge, OIB 62525979389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BARBARINAC d.o.o. za građenje i usluge</izvorni_sadrzaj>
    <derivirana_varijabla naziv="DomainObject.Predmet.ProtustrankaIDrugi_1">BARBARINAC d.o.o. za građenje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BARBARINAC d.o.o. za građenje i usluge, OIB 62525979389, Ivana Rendića 24, 21000 Split</izvorni_sadrzaj>
    <derivirana_varijabla naziv="DomainObject.Predmet.ProtustrankaIDrugiAdressOIB_1">BARBARINAC d.o.o. za građenje i usluge, OIB 62525979389, Ivana Rendića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BARBARINAC d.o.o. za građenje i usluge</item>
    </izvorni_sadrzaj>
    <derivirana_varijabla naziv="DomainObject.Predmet.SudioniciListNaziv_1">
      <item>FINANCIJSKA AGENCIJA, RC SPLIT</item>
      <item>BARBARINAC d.o.o. za građenje i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BARBARINAC d.o.o. za građenje i usluge, OIB 62525979389, Ivana Rendića 24,21000 Split</item>
    </izvorni_sadrzaj>
    <derivirana_varijabla naziv="DomainObject.Predmet.SudioniciListAdressOIB_1">
      <item>FINANCIJSKA AGENCIJA, RC SPLIT, OIB 85821130368, Mažuranićevo šetalište 24b,21000 Split</item>
      <item>BARBARINAC d.o.o. za građenje i usluge, OIB 62525979389, Ivana Rendića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62525979389</item>
    </izvorni_sadrzaj>
    <derivirana_varijabla naziv="DomainObject.Predmet.SudioniciListNazivOIB_1">
      <item>, OIB 85821130368</item>
      <item>, OIB 62525979389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2017-08-23T07:36:00Z</dcterms:created>
  <dc:creator>Marija Omazić</dc:creator>
  <cp:lastModifiedBy>Marija Omazić</cp:lastModifiedBy>
  <dcterms:modified xmlns:xsi="http://www.w3.org/2001/XMLSchema-instance" xsi:type="dcterms:W3CDTF">2017-08-23T08:18:00Z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St-775/2017-1 / Podnesak - Zahtjev za pokretanje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