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3a15" w14:paraId="6383a15" w:rsidRDefault="002520D6" w:rsidP="00F84522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A261C5">
        <w:t>3002/16-17</w:t>
      </w:r>
    </w:p>
    <w:p w:rsidRDefault="002520D6" w:rsidP="002D60CE" w:rsidR="002520D6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A261C5">
        <w:t>ZLATNA NIT j.d.o.o. za trgovinu i usluge, OIB 85072977062, Zagreb, Vitasovićeva poljana 3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A261C5">
        <w:rPr>
          <w:lang w:val="pt-BR"/>
        </w:rPr>
        <w:t>30</w:t>
      </w:r>
      <w:r w:rsidR="001B5FCF">
        <w:rPr>
          <w:lang w:val="pt-BR"/>
        </w:rPr>
        <w:t>. studenog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261C5">
        <w:t>ZLATNA NIT j.d.o.o. za trgovinu i usluge, OIB 85072977062, Zagreb, Vitasovićeva poljana 3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261C5">
        <w:t>3002</w:t>
      </w:r>
      <w:r w:rsidR="00535D8E" w:rsidRPr="00B9015B">
        <w:t>-</w:t>
      </w:r>
      <w:r w:rsidR="005543BD">
        <w:t>1</w:t>
      </w:r>
      <w:r w:rsidR="00A261C5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93530" w:rsidR="005543BD" w:rsidRPr="005543BD">
      <w:r w:rsidRPr="00B9015B">
        <w:t xml:space="preserve"> </w:t>
      </w:r>
    </w:p>
    <w:p w:rsidRDefault="00F324F6" w:rsidP="00B947B1" w:rsidR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A261C5">
        <w:t>ZLATNA NIT j.d.o.o. za trgovinu i usluge, OIB 85072977062, Zagreb, Vitasovićeva poljana 3</w:t>
      </w:r>
      <w:r w:rsidR="001B5FCF">
        <w:rPr>
          <w:lang w:val="pt-BR"/>
        </w:rPr>
        <w:t>.</w:t>
      </w:r>
      <w:r>
        <w:t xml:space="preserve"> </w:t>
      </w:r>
    </w:p>
    <w:p w:rsidRDefault="00BE0BAA" w:rsidP="00B947B1" w:rsidR="00BE0BAA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BE0BAA">
        <w:t xml:space="preserve">23. </w:t>
      </w:r>
      <w:r w:rsidR="00A261C5">
        <w:t>ožujka 2016</w:t>
      </w:r>
      <w:r w:rsidR="001B5FCF">
        <w:t>.</w:t>
      </w:r>
      <w:r>
        <w:t xml:space="preserve"> u Očevidniku redoslijeda osnova za plaćanje ima evidentirane neizvršene osnove za plaćanje u neprekinutom razdoblju od </w:t>
      </w:r>
      <w:r w:rsidR="00BE0BAA">
        <w:t>120</w:t>
      </w:r>
      <w:r>
        <w:t xml:space="preserve"> dan</w:t>
      </w:r>
      <w:r w:rsidR="00926841">
        <w:t>a</w:t>
      </w:r>
      <w:r>
        <w:t xml:space="preserve">, u ukupnom iznosu od </w:t>
      </w:r>
      <w:r w:rsidR="00A261C5">
        <w:t>17.416,55</w:t>
      </w:r>
      <w:r>
        <w:t xml:space="preserve"> kn, kao i da dužnik ima </w:t>
      </w:r>
      <w:r w:rsidR="00A261C5">
        <w:t>1 zaposlenog</w:t>
      </w:r>
      <w:r>
        <w:t xml:space="preserve">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F84522">
        <w:t>5. rujna</w:t>
      </w:r>
      <w:r w:rsidR="00926841">
        <w:t xml:space="preserve">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F84522" w:rsidP="00D677F7" w:rsidR="00F84522">
      <w:pPr>
        <w:pStyle w:val="Tijeloteksta"/>
        <w:ind w:firstLine="708"/>
      </w:pPr>
    </w:p>
    <w:p w:rsidRDefault="00F84522" w:rsidP="00D677F7" w:rsidR="00F84522">
      <w:pPr>
        <w:pStyle w:val="Tijeloteksta"/>
        <w:ind w:firstLine="708"/>
      </w:pPr>
    </w:p>
    <w:p w:rsidRDefault="00184012" w:rsidP="00D677F7" w:rsidR="00184012">
      <w:pPr>
        <w:pStyle w:val="Tijeloteksta"/>
        <w:ind w:firstLine="708"/>
      </w:pPr>
      <w:r>
        <w:lastRenderedPageBreak/>
        <w:t>D</w:t>
      </w:r>
      <w:r w:rsidR="00A75576" w:rsidRPr="00184012">
        <w:t xml:space="preserve">užnik je </w:t>
      </w:r>
      <w:r w:rsidR="00A261C5">
        <w:t>19. rujna</w:t>
      </w:r>
      <w:r w:rsidR="00A75576" w:rsidRPr="00184012">
        <w:t xml:space="preserve"> 2016. dostavio podnesak</w:t>
      </w:r>
      <w:r w:rsidR="00A261C5">
        <w:t xml:space="preserve"> sa prilozima</w:t>
      </w:r>
      <w:r w:rsidR="00A75576" w:rsidRPr="00184012">
        <w:t xml:space="preserve"> (list </w:t>
      </w:r>
      <w:r w:rsidR="001B5FCF">
        <w:t>11</w:t>
      </w:r>
      <w:r w:rsidR="00A261C5">
        <w:t>-31spisa) odnosno izvješće o financijsko-gospodarskom stanju dužnika.</w:t>
      </w:r>
    </w:p>
    <w:p w:rsidRDefault="008E437D" w:rsidP="00D677F7" w:rsidR="00847BC2" w:rsidRPr="00F84522">
      <w:pPr>
        <w:pStyle w:val="Tijeloteksta"/>
        <w:ind w:firstLine="708"/>
      </w:pPr>
      <w:r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F84522">
        <w:t>30. studenog</w:t>
      </w:r>
      <w:r w:rsidR="00FF62A0" w:rsidRPr="00184012">
        <w:t xml:space="preserve"> 2016. zastupnica po zakonu dužnika </w:t>
      </w:r>
      <w:r w:rsidR="00F84522">
        <w:t>Ana Navračić</w:t>
      </w:r>
      <w:r w:rsidR="00FF62A0" w:rsidRPr="00184012">
        <w:t xml:space="preserve"> potvrdila je navode iz navedenog </w:t>
      </w:r>
      <w:r w:rsidR="00FF62A0" w:rsidRPr="00F84522">
        <w:t xml:space="preserve">podneska te izjavila da se </w:t>
      </w:r>
      <w:r w:rsidR="00F84522" w:rsidRPr="00F84522">
        <w:t xml:space="preserve">ne </w:t>
      </w:r>
      <w:r w:rsidR="00FF62A0" w:rsidRPr="00F84522">
        <w:t xml:space="preserve">protivi prijedlogu da se nad društvom </w:t>
      </w:r>
      <w:r w:rsidR="00F84522" w:rsidRPr="00F84522">
        <w:t>ZLATNA</w:t>
      </w:r>
      <w:r w:rsidR="00F84522">
        <w:t xml:space="preserve"> NIT j.d.o.o. za trgovinu i usluge, OIB 85072977062, Zagreb, Vitasovićeva poljana 3</w:t>
      </w:r>
      <w:r w:rsidR="001E4BC5">
        <w:t xml:space="preserve"> otvori stečaj.</w:t>
      </w:r>
      <w:r w:rsidR="001B5FCF" w:rsidRPr="005A45CD">
        <w:rPr>
          <w:color w:val="FF0000"/>
        </w:rPr>
        <w:t xml:space="preserve"> </w:t>
      </w:r>
      <w:r w:rsidR="00F84522" w:rsidRPr="00F84522">
        <w:t>Na istom ročištu spojeno je ročište radi očitovanja o prijedlogu za otvaranje stečajnog postupka sa ročištem radi rasprave o uvjetima za otvaranje stečajnog postupka te je zastupnica po zakonu dužnika izjavila da dužnik nema imovine (pokretnina, nekretnina</w:t>
      </w:r>
      <w:r w:rsidR="00F84522">
        <w:t>) kao niti novčanih tražbina, te da je prestao s obavljanjem djelatnosti početkom 2016.</w:t>
      </w:r>
    </w:p>
    <w:p w:rsidRDefault="00FF62A0" w:rsidP="00FF62A0" w:rsidR="00FF62A0" w:rsidRPr="001840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 postup</w:t>
      </w:r>
      <w:r w:rsidRPr="00501EBB">
        <w:t xml:space="preserve">ka nad dužnikom </w:t>
      </w:r>
      <w:r w:rsidR="00F84522">
        <w:t>ZLATNA NIT j.d.o.o. za trgovinu i usluge, OIB 85072977062, Zagreb, Vitasovićeva poljana 3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F84522">
        <w:t>30</w:t>
      </w:r>
      <w:r w:rsidR="001B5FCF">
        <w:t>. studenog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F818DB">
        <w:t>,v.r.</w:t>
      </w:r>
    </w:p>
    <w:p w:rsidRDefault="00BB5767" w:rsidP="00380C3C" w:rsidR="00BB5767">
      <w:pPr>
        <w:jc w:val="right"/>
      </w:pP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593530" w:rsidP="00593530" w:rsidR="00593530"/>
    <w:p w:rsidRDefault="00F818DB" w:rsidP="002B3342" w:rsidR="00F818DB" w:rsidRPr="00694D64">
      <w:r w:rsidRPr="00694D64">
        <w:t>Za točnost otpravka-ovlašteni službenik:</w:t>
      </w:r>
    </w:p>
    <w:p w:rsidRDefault="00F818DB" w:rsidP="002B3342" w:rsidR="00F818DB" w:rsidRPr="00694D64">
      <w:r w:rsidRPr="00694D64">
        <w:t>Karmela Dolenc</w:t>
      </w:r>
    </w:p>
    <w:p w:rsidRDefault="00F818DB" w:rsidP="002B3342" w:rsidR="00F818DB">
      <w:pPr>
        <w:pStyle w:val="Bezproreda"/>
      </w:pPr>
    </w:p>
    <w:p w:rsidRDefault="00F818DB" w:rsidP="00593530" w:rsidR="00F818DB"/>
    <w:sectPr w:rsidSect="00F84522" w:rsidR="00F818DB">
      <w:headerReference w:type="default" r:id="rId10"/>
      <w:headerReference w:type="first" r:id="rId11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F818DB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A261C5">
      <w:rPr>
        <w:sz w:val="24"/>
        <w:szCs w:val="24"/>
      </w:rPr>
      <w:t>3002/16-17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1B5FCF"/>
    <w:rsid w:val="001E4BC5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93530"/>
    <w:rsid w:val="005A45CD"/>
    <w:rsid w:val="005E2724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B3D51"/>
    <w:rsid w:val="00A0793E"/>
    <w:rsid w:val="00A261C5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3ADD"/>
    <w:rsid w:val="00C40A44"/>
    <w:rsid w:val="00C905A8"/>
    <w:rsid w:val="00CF535B"/>
    <w:rsid w:val="00D340BD"/>
    <w:rsid w:val="00D3501A"/>
    <w:rsid w:val="00D677F7"/>
    <w:rsid w:val="00D803A5"/>
    <w:rsid w:val="00DC6690"/>
    <w:rsid w:val="00DE0F86"/>
    <w:rsid w:val="00E24B5E"/>
    <w:rsid w:val="00E25562"/>
    <w:rsid w:val="00E44FBD"/>
    <w:rsid w:val="00E75B5C"/>
    <w:rsid w:val="00EE45AE"/>
    <w:rsid w:val="00F20F2B"/>
    <w:rsid w:val="00F24250"/>
    <w:rsid w:val="00F324F6"/>
    <w:rsid w:val="00F818DB"/>
    <w:rsid w:val="00F84522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F818D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3002</izvorni_sadrzaj>
    <derivirana_varijabla naziv="DomainObject.Predmet.Broj_1">3002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St-3002/2016</izvorni_sadrzaj>
    <derivirana_varijabla naziv="DomainObject.Predmet.OznakaBroj_1">St-3002/2016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NIT j.d.o.o. za trgovinu i usluge zastupanog po punomoćniku Ana Navračić</izvorni_sadrzaj>
    <derivirana_varijabla naziv="DomainObject.Predmet.ProtustrankaFormated_1">  ZLATNA NIT j.d.o.o. za trgovinu i usluge zastupanog po punomoćniku Ana Navračić</derivirana_varijabla>
  </DomainObject.Predmet.ProtustrankaFormated>
  <DomainObject.Predmet.ProtustrankaFormatedOIB>
    <izvorni_sadrzaj>  ZLATNA NIT j.d.o.o. za trgovinu i usluge, OIB 85072977062 zastupanog po punomoćniku Ana Navračić</izvorni_sadrzaj>
    <derivirana_varijabla naziv="DomainObject.Predmet.ProtustrankaFormatedOIB_1">  ZLATNA NIT j.d.o.o. za trgovinu i usluge, OIB 85072977062 zastupanog po punomoćniku Ana Navračić</derivirana_varijabla>
  </DomainObject.Predmet.ProtustrankaFormatedOIB>
  <DomainObject.Predmet.ProtustrankaFormatedWithAdress>
    <izvorni_sadrzaj> ZLATNA NIT j.d.o.o. za trgovinu i usluge, Vitasovićeva poljana 3, 10000 Zagreb zastupanog po punomoćniku Ana Navračić</izvorni_sadrzaj>
    <derivirana_varijabla naziv="DomainObject.Predmet.ProtustrankaFormatedWithAdress_1"> ZLATNA NIT j.d.o.o. za trgovinu i usluge, Vitasovićeva poljana 3, 10000 Zagreb zastupanog po punomoćniku Ana Navračić</derivirana_varijabla>
  </DomainObject.Predmet.ProtustrankaFormatedWithAdress>
  <DomainObject.Predmet.ProtustrankaFormatedWithAdressOIB>
    <izvorni_sadrzaj> ZLATNA NIT j.d.o.o. za trgovinu i usluge, OIB 85072977062, Vitasovićeva poljana 3, 10000 Zagreb zastupanog po punomoćniku Ana Navračić</izvorni_sadrzaj>
    <derivirana_varijabla naziv="DomainObject.Predmet.ProtustrankaFormatedWithAdressOIB_1"> ZLATNA NIT j.d.o.o. za trgovinu i usluge, OIB 85072977062, Vitasovićeva poljana 3, 10000 Zagreb zastupanog po punomoćniku Ana Navračić</derivirana_varijabla>
  </DomainObject.Predmet.ProtustrankaFormatedWithAdressOIB>
  <DomainObject.Predmet.ProtustrankaWithAdress>
    <izvorni_sadrzaj>ZLATNA NIT j.d.o.o. za trgovinu i usluge Vitasovićeva poljana 3, 10000 Zagreb</izvorni_sadrzaj>
    <derivirana_varijabla naziv="DomainObject.Predmet.ProtustrankaWithAdress_1">ZLATNA NIT j.d.o.o. za trgovinu i usluge Vitasovićeva poljana 3, 10000 Zagreb</derivirana_varijabla>
  </DomainObject.Predmet.ProtustrankaWithAdress>
  <DomainObject.Predmet.ProtustrankaWithAdressOIB>
    <izvorni_sadrzaj>ZLATNA NIT j.d.o.o. za trgovinu i usluge, OIB 85072977062, Vitasovićeva poljana 3, 10000 Zagreb</izvorni_sadrzaj>
    <derivirana_varijabla naziv="DomainObject.Predmet.ProtustrankaWithAdressOIB_1">ZLATNA NIT j.d.o.o. za trgovinu i usluge, OIB 85072977062, Vitasovićeva poljana 3, 10000 Zagreb</derivirana_varijabla>
  </DomainObject.Predmet.ProtustrankaWithAdressOIB>
  <DomainObject.Predmet.ProtustrankaNazivFormated>
    <izvorni_sadrzaj>ZLATNA NIT j.d.o.o. za trgovinu i usluge</izvorni_sadrzaj>
    <derivirana_varijabla naziv="DomainObject.Predmet.ProtustrankaNazivFormated_1">ZLATNA NIT j.d.o.o. za trgovinu i usluge</derivirana_varijabla>
  </DomainObject.Predmet.ProtustrankaNazivFormated>
  <DomainObject.Predmet.ProtustrankaNazivFormatedOIB>
    <izvorni_sadrzaj>ZLATNA NIT j.d.o.o. za trgovinu i usluge, OIB 85072977062</izvorni_sadrzaj>
    <derivirana_varijabla naziv="DomainObject.Predmet.ProtustrankaNazivFormatedOIB_1">ZLATNA NIT j.d.o.o. za trgovinu i usluge, OIB 85072977062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NIT j.d.o.o. za trgovinu i usluge zastupanog po punomoćniku Ana Navračić</item>
    </izvorni_sadrzaj>
    <derivirana_varijabla naziv="DomainObject.Predmet.ProtuStrankaListFormated_1">
      <item>ZLATNA NIT j.d.o.o. za trgovinu i usluge zastupanog po punomoćniku Ana Navračić</item>
    </derivirana_varijabla>
  </DomainObject.Predmet.ProtuStrankaListFormated>
  <DomainObject.Predmet.ProtuStrankaListFormatedOIB>
    <izvorni_sadrzaj>
      <item>ZLATNA NIT j.d.o.o. za trgovinu i usluge, OIB 85072977062 zastupanog po punomoćniku Ana Navračić</item>
    </izvorni_sadrzaj>
    <derivirana_varijabla naziv="DomainObject.Predmet.ProtuStrankaListFormatedOIB_1">
      <item>ZLATNA NIT j.d.o.o. za trgovinu i usluge, OIB 85072977062 zastupanog po punomoćniku Ana Navračić</item>
    </derivirana_varijabla>
  </DomainObject.Predmet.ProtuStrankaListFormatedOIB>
  <DomainObject.Predmet.ProtuStrankaListFormatedWithAdress>
    <izvorni_sadrzaj>
      <item>ZLATNA NIT j.d.o.o. za trgovinu i usluge, Vitasovićeva poljana 3, 10000 Zagreb zastupanog po punomoćniku Ana Navračić</item>
    </izvorni_sadrzaj>
    <derivirana_varijabla naziv="DomainObject.Predmet.ProtuStrankaListFormatedWithAdress_1">
      <item>ZLATNA NIT j.d.o.o. za trgovinu i usluge, Vitasovićeva poljana 3, 10000 Zagreb zastupanog po punomoćniku Ana Navračić</item>
    </derivirana_varijabla>
  </DomainObject.Predmet.ProtuStrankaListFormatedWithAdress>
  <DomainObject.Predmet.ProtuStrankaListFormatedWithAdressOIB>
    <izvorni_sadrzaj>
      <item>ZLATNA NIT j.d.o.o. za trgovinu i usluge, OIB 85072977062, Vitasovićeva poljana 3, 10000 Zagreb zastupanog po punomoćniku Ana Navračić</item>
    </izvorni_sadrzaj>
    <derivirana_varijabla naziv="DomainObject.Predmet.ProtuStrankaListFormatedWithAdressOIB_1">
      <item>ZLATNA NIT j.d.o.o. za trgovinu i usluge, OIB 85072977062, Vitasovićeva poljana 3, 10000 Zagreb zastupanog po punomoćniku Ana Navračić</item>
    </derivirana_varijabla>
  </DomainObject.Predmet.ProtuStrankaListFormatedWithAdressOIB>
  <DomainObject.Predmet.ProtuStrankaListNazivFormated>
    <izvorni_sadrzaj>
      <item>ZLATNA NIT j.d.o.o. za trgovinu i usluge</item>
    </izvorni_sadrzaj>
    <derivirana_varijabla naziv="DomainObject.Predmet.ProtuStrankaListNazivFormated_1">
      <item>ZLATNA NIT j.d.o.o. za trgovinu i usluge</item>
    </derivirana_varijabla>
  </DomainObject.Predmet.ProtuStrankaListNazivFormated>
  <DomainObject.Predmet.ProtuStrankaListNazivFormatedOIB>
    <izvorni_sadrzaj>
      <item>ZLATNA NIT j.d.o.o. za trgovinu i usluge, OIB 85072977062</item>
    </izvorni_sadrzaj>
    <derivirana_varijabla naziv="DomainObject.Predmet.ProtuStrankaListNazivFormatedOIB_1">
      <item>ZLATNA NIT j.d.o.o. za trgovinu i usluge, OIB 85072977062</item>
    </derivirana_varijabla>
  </DomainObject.Predmet.ProtuStrankaListNazivFormatedOIB>
  <DomainObject.Predmet.OstaliListFormated>
    <izvorni_sadrzaj>
      <item>Ana Navračić punomoćnik sudionika u postupku ZLATNA NIT j.d.o.o. za trgovinu i usluge</item>
      <item>OTP banka Hrvatska dioničko društvo</item>
      <item>Raiffeisenbank Austria d.d.</item>
    </izvorni_sadrzaj>
    <derivirana_varijabla naziv="DomainObject.Predmet.OstaliListFormated_1">
      <item>Ana Navračić punomoćnik sudionika u postupku ZLATNA NIT j.d.o.o. za trgovinu i usluge</item>
      <item>OTP banka Hrvatska dioničko društvo</item>
      <item>Raiffeisenbank Austria d.d.</item>
    </derivirana_varijabla>
  </DomainObject.Predmet.OstaliListFormated>
  <DomainObject.Predmet.OstaliListFormatedOIB>
    <izvorni_sadrzaj>
      <item>Ana Navračić, OIB 69670024651 punomoćnik sudionika u postupku ZLATNA NIT j.d.o.o. za trgovinu i usluge</item>
      <item>OTP banka Hrvatska dioničko društvo, OIB 52508873833</item>
      <item>Raiffeisenbank Austria d.d., OIB 53056966535</item>
    </izvorni_sadrzaj>
    <derivirana_varijabla naziv="DomainObject.Predmet.OstaliListFormatedOIB_1">
      <item>Ana Navračić, OIB 69670024651 punomoćnik sudionika u postupku ZLATNA NIT j.d.o.o. za trgovinu i usluge</item>
      <item>OTP banka Hrvatska dioničko društvo, OIB 52508873833</item>
      <item>Raiffeisenbank Austria d.d., OIB 53056966535</item>
    </derivirana_varijabla>
  </DomainObject.Predmet.OstaliListFormatedOIB>
  <DomainObject.Predmet.OstaliListFormatedWithAdress>
    <izvorni_sadrzaj>
      <item>Ana Navračić, Vitasovićeva Poljana 3, 10000 Zagreb punomoćnik sudionika u postupku ZLATNA NIT j.d.o.o. za trgovinu i usluge</item>
      <item>OTP banka Hrvatska dioničko društvo, Ulica Domovinskog rata 3, 23000 Zadar</item>
      <item>Raiffeisenbank Austria d.d., Petrinjska 59, 10000 Zagreb</item>
    </izvorni_sadrzaj>
    <derivirana_varijabla naziv="DomainObject.Predmet.OstaliListFormatedWithAdress_1">
      <item>Ana Navračić, Vitasovićeva Poljana 3, 10000 Zagreb punomoćnik sudionika u postupku ZLATNA NIT j.d.o.o. za trgovinu i usluge</item>
      <item>OTP banka Hrvatska dioničko društvo, Ulica Domovinskog rata 3, 23000 Zadar</item>
      <item>Raiffeisenbank Austria d.d., Petrinjska 59, 10000 Zagreb</item>
    </derivirana_varijabla>
  </DomainObject.Predmet.OstaliListFormatedWithAdress>
  <DomainObject.Predmet.OstaliListFormatedWithAdressOIB>
    <izvorni_sadrzaj>
      <item>Ana Navračić, OIB 69670024651, Vitasovićeva Poljana 3, 10000 Zagreb punomoćnik sudionika u postupku ZLATNA NIT j.d.o.o. za trgovinu i usluge</item>
      <item>OTP banka Hrvatska dioničko društvo, OIB 52508873833, Ulica Domovinskog rata 3, 23000 Zadar</item>
      <item>Raiffeisenbank Austria d.d., OIB 53056966535, Petrinjska 59, 10000 Zagreb</item>
    </izvorni_sadrzaj>
    <derivirana_varijabla naziv="DomainObject.Predmet.OstaliListFormatedWithAdressOIB_1">
      <item>Ana Navračić, OIB 69670024651, Vitasovićeva Poljana 3, 10000 Zagreb punomoćnik sudionika u postupku ZLATNA NIT j.d.o.o. za trgovinu i usluge</item>
      <item>OTP banka Hrvatska dioničko društvo, OIB 52508873833, Ulica Domovinskog rata 3, 23000 Zadar</item>
      <item>Raiffeisenbank Austria d.d., OIB 53056966535, Petrinjska 59, 10000 Zagreb</item>
    </derivirana_varijabla>
  </DomainObject.Predmet.OstaliListFormatedWithAdressOIB>
  <DomainObject.Predmet.OstaliListNazivFormated>
    <izvorni_sadrzaj>
      <item>Ana Navračić</item>
      <item>OTP banka Hrvatska dioničko društvo</item>
      <item>Raiffeisenbank Austria d.d.</item>
    </izvorni_sadrzaj>
    <derivirana_varijabla naziv="DomainObject.Predmet.OstaliListNazivFormated_1">
      <item>Ana Navračić</item>
      <item>OTP banka Hrvatska dioničko društvo</item>
      <item>Raiffeisenbank Austria d.d.</item>
    </derivirana_varijabla>
  </DomainObject.Predmet.OstaliListNazivFormated>
  <DomainObject.Predmet.OstaliListNazivFormatedOIB>
    <izvorni_sadrzaj>
      <item>Ana Navračić, OIB 69670024651</item>
      <item>OTP banka Hrvatska dioničko društvo, OIB 52508873833</item>
      <item>Raiffeisenbank Austria d.d., OIB 53056966535</item>
    </izvorni_sadrzaj>
    <derivirana_varijabla naziv="DomainObject.Predmet.OstaliListNazivFormatedOIB_1">
      <item>Ana Navračić, OIB 69670024651</item>
      <item>OTP banka Hrvatska dioničko društvo, OIB 52508873833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NIT j.d.o.o. za trgovinu i usluge</izvorni_sadrzaj>
    <derivirana_varijabla naziv="DomainObject.Predmet.ProtustrankaIDrugi_1">ZLATNA NIT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ZLATNA NIT j.d.o.o. za trgovinu i usluge, OIB 85072977062, Vitasovićeva poljana 3, 10000 Zagreb</izvorni_sadrzaj>
    <derivirana_varijabla naziv="DomainObject.Predmet.ProtustrankaIDrugiAdressOIB_1">ZLATNA NIT j.d.o.o. za trgovinu i usluge, OIB 85072977062, Vitasovićeva poljana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ZLATNA NIT j.d.o.o. za trgovinu i usluge</item>
      <item>Ana Navračić</item>
      <item>OTP banka Hrvatska dioničko društvo</item>
      <item>Raiffeisenbank Austria d.d.</item>
    </izvorni_sadrzaj>
    <derivirana_varijabla naziv="DomainObject.Predmet.SudioniciListNaziv_1">
      <item>FINA Regionalni centar Zagreb</item>
      <item>ZLATNA NIT j.d.o.o. za trgovinu i usluge</item>
      <item>Ana Navračić</item>
      <item>OTP banka Hrvatska dioničko društvo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ZLATNA NIT j.d.o.o. za trgovinu i usluge, OIB 85072977062, Vitasovićeva poljana 3,10000 Zagreb</item>
      <item>Ana Navračić, OIB 69670024651, Vitasovićeva Poljana 3,10000 Zagreb</item>
      <item>OTP banka Hrvatska dioničko društvo, OIB 52508873833, Ulica Domovinskog rata 3,23000 Zadar</item>
      <item>Raiffeisenbank Austria d.d., OIB 53056966535, Petrinjska 59,10000 Zagreb</item>
    </izvorni_sadrzaj>
    <derivirana_varijabla naziv="DomainObject.Predmet.SudioniciListAdressOIB_1">
      <item>FINA Regionalni centar Zagreb, OIB 85821130368, Trg svibanjskih žrtava 1995. br. 1,10000 Zagreb</item>
      <item>ZLATNA NIT j.d.o.o. za trgovinu i usluge, OIB 85072977062, Vitasovićeva poljana 3,10000 Zagreb</item>
      <item>Ana Navračić, OIB 69670024651, Vitasovićeva Poljana 3,10000 Zagreb</item>
      <item>OTP banka Hrvatska dioničko društvo, OIB 52508873833, Ulica Domovinskog rata 3,23000 Zadar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85072977062</item>
      <item>, OIB 69670024651</item>
      <item>, OIB 52508873833</item>
      <item>, OIB 53056966535</item>
    </izvorni_sadrzaj>
    <derivirana_varijabla naziv="DomainObject.Predmet.SudioniciListNazivOIB_1">
      <item>, OIB 85821130368</item>
      <item>, OIB 85072977062</item>
      <item>, OIB 69670024651</item>
      <item>, OIB 52508873833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760A5F-AF97-438E-919C-C93F0E50A3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840</properties:Words>
  <properties:Characters>4703</properties:Characters>
  <properties:Lines>95</properties:Lines>
  <properties:Paragraphs>25</properties:Paragraphs>
  <properties:TotalTime>323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2016-12-01T07:33:00Z</cp:lastPrinted>
  <dcterms:modified xmlns:xsi="http://www.w3.org/2001/XMLSchema-instance" xsi:type="dcterms:W3CDTF">2016-12-01T07:33:00Z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