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b221" w14:paraId="637b221" w:rsidRDefault="000A0835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Financijske agencije, Regionalni centar Zagreb, Zagreb, Trg Svibanjskih žrtava 1995. br. 1, OIB: 85821130368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dužnikom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FIBIS PLUS d.o.o., Zaprešić, Pavla Lončara 1d, OIB: 91391946904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26. rujna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5D1271" w:rsidP="00AB360D" w:rsidR="005D127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615BB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AB33F4" w:rsidRP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Regionalni centar Zagreb, Zagreb, Trg Svibanjskih žrtava 1995. br. 1, OIB: 85821130368,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FIBIS PLUS d.o.o., Zaprešić, Pavla Lončara 1d, OIB: 91391946904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D1271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330A2A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Financijska agencija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4. studenog 2016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. temeljem čl.110.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st.1. Stečajnog zakona (Narodne novine 71/15,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104/17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, dalje: SZ-a)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prijedlog za otvaranje 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dužnikom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FIBIS PLUS d.o.o., Zaprešić, Pavla Lončara 1d, OIB: 91391946904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A2A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Kako je rješenjem Trgovačkog suda u Osijeku poslovni broj St-1119/16 od 18. kolovoza 2016. istovremeno otvoren i zaključen stečajni postupak nad dužnikom FIBIS PLUS d.o.o., Zaprešić, Pavla Lončara 1d, OIB: 91391946904, odlučeno je kao u izreci kada je odbačen prijedlog za provođenje stečajnog postupka.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D1271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968AF">
        <w:rPr>
          <w:rFonts w:eastAsia="Times New Roman" w:hAnsi="Times New Roman" w:ascii="Times New Roman"/>
          <w:sz w:val="24"/>
          <w:szCs w:val="24"/>
          <w:lang w:eastAsia="hr-HR"/>
        </w:rPr>
        <w:t>26. rujna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0A0835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0A0835" w:rsidP="001D6498" w:rsidR="000A08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A0835" w:rsidP="001D6498" w:rsidR="000A083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70C" w:rsidP="00B670F6" w:rsidR="00D2070C">
      <w:pPr>
        <w:spacing w:lineRule="auto" w:line="240" w:after="0"/>
      </w:pPr>
      <w:r>
        <w:separator/>
      </w:r>
    </w:p>
  </w:endnote>
  <w:endnote w:id="0" w:type="continuationSeparator">
    <w:p w:rsidRDefault="00D2070C" w:rsidP="00B670F6" w:rsidR="00D207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70C" w:rsidP="00B670F6" w:rsidR="00D2070C">
      <w:pPr>
        <w:spacing w:lineRule="auto" w:line="240" w:after="0"/>
      </w:pPr>
      <w:r>
        <w:separator/>
      </w:r>
    </w:p>
  </w:footnote>
  <w:footnote w:id="0" w:type="continuationSeparator">
    <w:p w:rsidRDefault="00D2070C" w:rsidP="00B670F6" w:rsidR="00D207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835">
          <w:rPr>
            <w:noProof/>
          </w:rPr>
          <w:t>1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9968AF">
      <w:rPr>
        <w:rFonts w:hAnsi="Times New Roman" w:ascii="Times New Roman"/>
        <w:sz w:val="24"/>
        <w:szCs w:val="24"/>
      </w:rPr>
      <w:t>6545/16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A0835"/>
    <w:rsid w:val="000C34F2"/>
    <w:rsid w:val="00195EA0"/>
    <w:rsid w:val="001D6498"/>
    <w:rsid w:val="00226DBF"/>
    <w:rsid w:val="00330A2A"/>
    <w:rsid w:val="005615BB"/>
    <w:rsid w:val="005D1271"/>
    <w:rsid w:val="00750327"/>
    <w:rsid w:val="00946536"/>
    <w:rsid w:val="00990B51"/>
    <w:rsid w:val="009968AF"/>
    <w:rsid w:val="009E6241"/>
    <w:rsid w:val="00A17534"/>
    <w:rsid w:val="00AB33F4"/>
    <w:rsid w:val="00AB360D"/>
    <w:rsid w:val="00AD6430"/>
    <w:rsid w:val="00B670F6"/>
    <w:rsid w:val="00CA04E1"/>
    <w:rsid w:val="00CA62C6"/>
    <w:rsid w:val="00D2070C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A0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8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835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8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8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A0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8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835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8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8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St-6545/2016</izvorni_sadrzaj>
    <derivirana_varijabla naziv="DomainObject.Predmet.OznakaBroj_1">St-6545/2016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FIBIS PLUS d.o.o.</izvorni_sadrzaj>
    <derivirana_varijabla naziv="DomainObject.Predmet.ProtustrankaFormated_1">  FIBIS PLUS d.o.o.</derivirana_varijabla>
  </DomainObject.Predmet.ProtustrankaFormated>
  <DomainObject.Predmet.ProtustrankaFormatedOIB>
    <izvorni_sadrzaj>  FIBIS PLUS d.o.o., OIB 91391946904</izvorni_sadrzaj>
    <derivirana_varijabla naziv="DomainObject.Predmet.ProtustrankaFormatedOIB_1">  FIBIS PLUS d.o.o., OIB 91391946904</derivirana_varijabla>
  </DomainObject.Predmet.ProtustrankaFormatedOIB>
  <DomainObject.Predmet.ProtustrankaFormatedWithAdress>
    <izvorni_sadrzaj> FIBIS PLUS d.o.o., Pavla Lončara 1/D, 10290 Zaprešić</izvorni_sadrzaj>
    <derivirana_varijabla naziv="DomainObject.Predmet.ProtustrankaFormatedWithAdress_1"> FIBIS PLUS d.o.o., Pavla Lončara 1/D, 10290 Zaprešić</derivirana_varijabla>
  </DomainObject.Predmet.ProtustrankaFormatedWithAdress>
  <DomainObject.Predmet.ProtustrankaFormatedWithAdressOIB>
    <izvorni_sadrzaj> FIBIS PLUS d.o.o., OIB 91391946904, Pavla Lončara 1/D, 10290 Zaprešić</izvorni_sadrzaj>
    <derivirana_varijabla naziv="DomainObject.Predmet.ProtustrankaFormatedWithAdressOIB_1"> FIBIS PLUS d.o.o., OIB 91391946904, Pavla Lončara 1/D, 10290 Zaprešić</derivirana_varijabla>
  </DomainObject.Predmet.ProtustrankaFormatedWithAdressOIB>
  <DomainObject.Predmet.ProtustrankaWithAdress>
    <izvorni_sadrzaj>FIBIS PLUS d.o.o. Pavla Lončara 1/D, 10290 Zaprešić</izvorni_sadrzaj>
    <derivirana_varijabla naziv="DomainObject.Predmet.ProtustrankaWithAdress_1">FIBIS PLUS d.o.o. Pavla Lončara 1/D, 10290 Zaprešić</derivirana_varijabla>
  </DomainObject.Predmet.ProtustrankaWithAdress>
  <DomainObject.Predmet.ProtustrankaWithAdressOIB>
    <izvorni_sadrzaj>FIBIS PLUS d.o.o., OIB 91391946904, Pavla Lončara 1/D, 10290 Zaprešić</izvorni_sadrzaj>
    <derivirana_varijabla naziv="DomainObject.Predmet.ProtustrankaWithAdressOIB_1">FIBIS PLUS d.o.o., OIB 91391946904, Pavla Lončara 1/D, 10290 Zaprešić</derivirana_varijabla>
  </DomainObject.Predmet.ProtustrankaWithAdressOIB>
  <DomainObject.Predmet.ProtustrankaNazivFormated>
    <izvorni_sadrzaj>FIBIS PLUS d.o.o.</izvorni_sadrzaj>
    <derivirana_varijabla naziv="DomainObject.Predmet.ProtustrankaNazivFormated_1">FIBIS PLUS d.o.o.</derivirana_varijabla>
  </DomainObject.Predmet.ProtustrankaNazivFormated>
  <DomainObject.Predmet.ProtustrankaNazivFormatedOIB>
    <izvorni_sadrzaj>FIBIS PLUS d.o.o., OIB 91391946904</izvorni_sadrzaj>
    <derivirana_varijabla naziv="DomainObject.Predmet.ProtustrankaNazivFormatedOIB_1">FIBIS PLUS d.o.o., OIB 91391946904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FIBIS PLUS d.o.o.</item>
    </izvorni_sadrzaj>
    <derivirana_varijabla naziv="DomainObject.Predmet.ProtuStrankaListFormated_1">
      <item>FIBIS PLUS d.o.o.</item>
    </derivirana_varijabla>
  </DomainObject.Predmet.ProtuStrankaListFormated>
  <DomainObject.Predmet.ProtuStrankaListFormatedOIB>
    <izvorni_sadrzaj>
      <item>FIBIS PLUS d.o.o., OIB 91391946904</item>
    </izvorni_sadrzaj>
    <derivirana_varijabla naziv="DomainObject.Predmet.ProtuStrankaListFormatedOIB_1">
      <item>FIBIS PLUS d.o.o., OIB 91391946904</item>
    </derivirana_varijabla>
  </DomainObject.Predmet.ProtuStrankaListFormatedOIB>
  <DomainObject.Predmet.ProtuStrankaListFormatedWithAdress>
    <izvorni_sadrzaj>
      <item>FIBIS PLUS d.o.o., Pavla Lončara 1/D, 10290 Zaprešić</item>
    </izvorni_sadrzaj>
    <derivirana_varijabla naziv="DomainObject.Predmet.ProtuStrankaListFormatedWithAdress_1">
      <item>FIBIS PLUS d.o.o., Pavla Lončara 1/D, 10290 Zaprešić</item>
    </derivirana_varijabla>
  </DomainObject.Predmet.ProtuStrankaListFormatedWithAdress>
  <DomainObject.Predmet.ProtuStrankaListFormatedWithAdressOIB>
    <izvorni_sadrzaj>
      <item>FIBIS PLUS d.o.o., OIB 91391946904, Pavla Lončara 1/D, 10290 Zaprešić</item>
    </izvorni_sadrzaj>
    <derivirana_varijabla naziv="DomainObject.Predmet.ProtuStrankaListFormatedWithAdressOIB_1">
      <item>FIBIS PLUS d.o.o., OIB 91391946904, Pavla Lončara 1/D, 10290 Zaprešić</item>
    </derivirana_varijabla>
  </DomainObject.Predmet.ProtuStrankaListFormatedWithAdressOIB>
  <DomainObject.Predmet.ProtuStrankaListNazivFormated>
    <izvorni_sadrzaj>
      <item>FIBIS PLUS d.o.o.</item>
    </izvorni_sadrzaj>
    <derivirana_varijabla naziv="DomainObject.Predmet.ProtuStrankaListNazivFormated_1">
      <item>FIBIS PLUS d.o.o.</item>
    </derivirana_varijabla>
  </DomainObject.Predmet.ProtuStrankaListNazivFormated>
  <DomainObject.Predmet.ProtuStrankaListNazivFormatedOIB>
    <izvorni_sadrzaj>
      <item>FIBIS PLUS d.o.o., OIB 91391946904</item>
    </izvorni_sadrzaj>
    <derivirana_varijabla naziv="DomainObject.Predmet.ProtuStrankaListNazivFormatedOIB_1">
      <item>FIBIS PLUS d.o.o., OIB 91391946904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FIBIS PLUS d.o.o.</izvorni_sadrzaj>
    <derivirana_varijabla naziv="DomainObject.Predmet.ProtustrankaIDrugi_1">FIBIS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FIBIS PLUS d.o.o., OIB 91391946904, Pavla Lončara 1/D, 10290 Zaprešić</izvorni_sadrzaj>
    <derivirana_varijabla naziv="DomainObject.Predmet.ProtustrankaIDrugiAdressOIB_1">FIBIS PLUS d.o.o., OIB 91391946904, Pavla Lončara 1/D,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FIBIS PLUS d.o.o.</item>
    </izvorni_sadrzaj>
    <derivirana_varijabla naziv="DomainObject.Predmet.SudioniciListNaziv_1">
      <item>FINA Regionalni centar Zagreb</item>
      <item>FIBIS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FIBIS PLUS d.o.o., OIB 91391946904, Pavla Lončara 1/D,10290 Zaprešić</item>
    </izvorni_sadrzaj>
    <derivirana_varijabla naziv="DomainObject.Predmet.SudioniciListAdressOIB_1">
      <item>FINA Regionalni centar Zagreb, OIB 85821130368, Trg svibanjskih žrtava 1995. br. 1,10000 Zagreb</item>
      <item>FIBIS PLUS d.o.o., OIB 91391946904, Pavla Lončara 1/D,10290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91391946904</item>
    </izvorni_sadrzaj>
    <derivirana_varijabla naziv="DomainObject.Predmet.SudioniciListNazivOIB_1">
      <item>, OIB 85821130368</item>
      <item>, OIB 91391946904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1380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2018-09-26T12:03:00Z</dcterms:created>
  <dc:creator>Draženka Prpić</dc:creator>
  <cp:lastModifiedBy>Draženka Prpić</cp:lastModifiedBy>
  <cp:lastPrinted>2018-09-26T12:06:00Z</cp:lastPrinted>
  <dcterms:modified xmlns:xsi="http://www.w3.org/2001/XMLSchema-instance" xsi:type="dcterms:W3CDTF">2018-09-26T12:06:00Z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PRIJEDLOGA-dužnik brisan iz sudskog registra-St-6545-16.docx)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