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952c" w14:paraId="d5a952c" w:rsidRDefault="00CF1CBE" w:rsidP="00AB7880" w:rsidR="00CF1CBE" w:rsidRPr="00127F49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65B2" w:rsidR="00487207" w:rsidRPr="002A37B5">
        <w:trPr>
          <w:gridAfter w:val="1"/>
          <w:wAfter w:type="dxa" w:w="284"/>
        </w:trPr>
        <w:tc>
          <w:tcPr>
            <w:tcW w:type="dxa" w:w="2943"/>
          </w:tcPr>
          <w:p w:rsidRDefault="00487207" w:rsidP="00D465B2" w:rsidR="0048720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65B2" w:rsidR="00487207" w:rsidRPr="002A37B5">
        <w:tc>
          <w:tcPr>
            <w:tcW w:type="dxa" w:w="3227"/>
            <w:gridSpan w:val="2"/>
          </w:tcPr>
          <w:p w:rsidRDefault="00487207" w:rsidP="00D465B2" w:rsidR="0048720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487207" w:rsidP="00D465B2" w:rsidR="0048720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487207" w:rsidP="00D465B2" w:rsidR="0048720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127F49">
      <w:r w:rsidRPr="00127F49">
        <w:tab/>
      </w:r>
      <w:r w:rsidRPr="00127F49">
        <w:tab/>
      </w:r>
      <w:r w:rsidRPr="00127F49">
        <w:tab/>
      </w:r>
      <w:r w:rsidRPr="00127F49">
        <w:tab/>
      </w:r>
      <w:r w:rsidRPr="00127F49">
        <w:tab/>
      </w:r>
      <w:r w:rsidR="00A066D0" w:rsidRPr="00127F49">
        <w:t xml:space="preserve"> 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660C80" w:rsidP="00487207" w:rsidR="00660C80"/>
    <w:p w:rsidRDefault="00487207" w:rsidP="00487207" w:rsidR="00487207"/>
    <w:p w:rsidRDefault="00487207" w:rsidP="00487207" w:rsidR="00487207" w:rsidRPr="00127F49"/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C944CA">
        <w:t>PRIVATNA OSNOVNA ŠKOLA NOVA, Zadar, Splitska ulica 1, OIB: 73205233161</w:t>
      </w:r>
      <w:r w:rsidR="00487207">
        <w:t xml:space="preserve">, </w:t>
      </w:r>
      <w:r w:rsidR="008B1F41" w:rsidRPr="00127F49">
        <w:t xml:space="preserve">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487207">
        <w:t xml:space="preserve">da </w:t>
      </w:r>
      <w:r w:rsidR="008B1F41" w:rsidRPr="00127F49">
        <w:t>dostavit</w:t>
      </w:r>
      <w:r w:rsidR="00487207">
        <w:t>e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C944CA">
        <w:t>PRIVATNA OSNOVNA ŠKOLA NOVA</w:t>
      </w:r>
      <w:r w:rsidR="00487207">
        <w:t>, Zadar, Splitska ulica 1, OIB:</w:t>
      </w:r>
      <w:r w:rsidR="00C944CA">
        <w:t>73205233161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487207">
        <w:t xml:space="preserve">28. ožujka </w:t>
      </w:r>
      <w:r w:rsidR="00127F49" w:rsidRPr="00127F49">
        <w:t>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0404C6">
        <w:t xml:space="preserve"> </w:t>
      </w:r>
      <w:r w:rsidR="00487207">
        <w:t xml:space="preserve">15. ožujka </w:t>
      </w:r>
      <w:r w:rsidR="00127F49" w:rsidRPr="00127F49">
        <w:t>2018</w:t>
      </w:r>
      <w:r w:rsidR="001A2481" w:rsidRPr="00127F49">
        <w:t xml:space="preserve">. </w:t>
      </w:r>
    </w:p>
    <w:p w:rsidRDefault="00AB7880" w:rsidP="00487207" w:rsidR="00AB7880" w:rsidRPr="00127F49"/>
    <w:p w:rsidRDefault="005D6868" w:rsidP="00487207" w:rsidR="005D6868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487207" w:rsidP="00487207" w:rsidR="005D686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127F49"/>
    <w:p w:rsidRDefault="00AB7880" w:rsidP="005D0B2D" w:rsidR="00AB7880" w:rsidRPr="00127F49">
      <w:pPr>
        <w:jc w:val="right"/>
      </w:pPr>
    </w:p>
    <w:sectPr w:rsidR="00AB7880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944CA">
      <w:t>20</w:t>
    </w:r>
    <w:r w:rsidR="000471FB">
      <w:t>/</w:t>
    </w:r>
    <w:r w:rsidR="00C2454B">
      <w:t>2018</w:t>
    </w:r>
    <w:r w:rsidR="0048720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04C6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87207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D6868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120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944C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48720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1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48720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1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AA03E-775F-4008-AE6F-FC9D000CF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521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2018-03-15T10:14:00Z</dcterms:created>
  <dc:creator>Administrator</dc:creator>
  <cp:lastModifiedBy>Merlina Klišmanić</cp:lastModifiedBy>
  <cp:lastPrinted>2018-03-15T10:14:00Z</cp:lastPrinted>
  <dcterms:modified xmlns:xsi="http://www.w3.org/2001/XMLSchema-instance" xsi:type="dcterms:W3CDTF">2018-03-16T08:51:00Z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(St-20-18  fina stanje računa - 15.3.2018..docx)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