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5e8d" w14:paraId="ea95e8d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0C0769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7/St-1967/2016-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6412E4">
        <w:t xml:space="preserve"> </w:t>
      </w:r>
      <w:r w:rsidR="006412E4" w:rsidRPr="006412E4">
        <w:t>INTOLERANCIJA d.o.o. za usluge</w:t>
      </w:r>
      <w:r w:rsidR="006412E4">
        <w:t>, skraćena tvrtka:</w:t>
      </w:r>
      <w:r w:rsidR="00A41A68">
        <w:t xml:space="preserve"> </w:t>
      </w:r>
      <w:r w:rsidR="006412E4">
        <w:t>INTOLERANCIJA d.o.o., Zagreb, Sokolgradska 4</w:t>
      </w:r>
      <w:r w:rsidR="00E24C6A">
        <w:t>/</w:t>
      </w:r>
      <w:r w:rsidR="006412E4">
        <w:t>1, OIB: 77243131856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6412E4">
        <w:t>0</w:t>
      </w:r>
      <w:r w:rsidR="001726BC">
        <w:t>4</w:t>
      </w:r>
      <w:r w:rsidR="006412E4">
        <w:t>. srpnja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6412E4" w:rsidRPr="006412E4">
        <w:t>INTOLERANCIJA d.o.o. za usluge, skraćena tvrtka: INTOLERANCIJA d.o.o., Zagreb, Sokolgradska 4</w:t>
      </w:r>
      <w:r w:rsidR="00E24C6A">
        <w:t>/</w:t>
      </w:r>
      <w:r w:rsidR="006412E4" w:rsidRPr="006412E4">
        <w:t>1, OIB</w:t>
      </w:r>
      <w:r w:rsidR="006412E4">
        <w:t>:</w:t>
      </w:r>
      <w:r w:rsidR="006412E4" w:rsidRPr="006412E4">
        <w:t xml:space="preserve"> 77243131856</w:t>
      </w:r>
      <w:r w:rsidR="00067508">
        <w:t xml:space="preserve">, </w:t>
      </w:r>
      <w:r w:rsidR="00B76165">
        <w:t xml:space="preserve">iznosi </w:t>
      </w:r>
      <w:r w:rsidR="006412E4">
        <w:t>10.348,45</w:t>
      </w:r>
      <w:r w:rsidR="005B76E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6412E4">
        <w:t xml:space="preserve">Dražen Berdin iz </w:t>
      </w:r>
      <w:r w:rsidR="006412E4" w:rsidRPr="006412E4">
        <w:t>Zagreb</w:t>
      </w:r>
      <w:r w:rsidR="006412E4">
        <w:t>a, Sokolgradska 4/1, OIB:</w:t>
      </w:r>
      <w:r w:rsidR="006412E4" w:rsidRPr="006412E4">
        <w:t xml:space="preserve"> 03013972451</w:t>
      </w:r>
      <w:r w:rsidR="007A25D7">
        <w:t xml:space="preserve"> 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6412E4">
        <w:rPr>
          <w:b/>
        </w:rPr>
        <w:t>1967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6412E4">
        <w:t>0</w:t>
      </w:r>
      <w:r w:rsidR="001726BC">
        <w:t>4</w:t>
      </w:r>
      <w:r w:rsidR="006412E4">
        <w:t>. srpnja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670" w:rsidR="00B66670">
      <w:r>
        <w:separator/>
      </w:r>
    </w:p>
  </w:endnote>
  <w:endnote w:id="0" w:type="continuationSeparator">
    <w:p w:rsidRDefault="00B66670" w:rsidR="00B66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670" w:rsidR="00B66670">
      <w:r>
        <w:separator/>
      </w:r>
    </w:p>
  </w:footnote>
  <w:footnote w:id="0" w:type="continuationSeparator">
    <w:p w:rsidRDefault="00B66670" w:rsidR="00B666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0769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726BC"/>
    <w:rsid w:val="00173F18"/>
    <w:rsid w:val="00177EC7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068B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2D22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25D7"/>
    <w:rsid w:val="007A4540"/>
    <w:rsid w:val="007A5699"/>
    <w:rsid w:val="007C3B75"/>
    <w:rsid w:val="007D4EC1"/>
    <w:rsid w:val="007E7376"/>
    <w:rsid w:val="007F1C41"/>
    <w:rsid w:val="007F4FCA"/>
    <w:rsid w:val="007F6415"/>
    <w:rsid w:val="00801AE0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667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93F6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4C16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F0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6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6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6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6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F0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6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6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6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6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1967</izvorni_sadrzaj>
    <derivirana_varijabla naziv="DomainObject.Predmet.Broj_1">1967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St-1967/2016</izvorni_sadrzaj>
    <derivirana_varijabla naziv="DomainObject.Predmet.OznakaBroj_1">St-1967/2016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INTOLERANCIJA d.o.o. za usluge</izvorni_sadrzaj>
    <derivirana_varijabla naziv="DomainObject.Predmet.ProtustrankaFormated_1">  INTOLERANCIJA d.o.o. za usluge</derivirana_varijabla>
  </DomainObject.Predmet.ProtustrankaFormated>
  <DomainObject.Predmet.ProtustrankaFormatedOIB>
    <izvorni_sadrzaj>  INTOLERANCIJA d.o.o. za usluge, OIB 77243131856</izvorni_sadrzaj>
    <derivirana_varijabla naziv="DomainObject.Predmet.ProtustrankaFormatedOIB_1">  INTOLERANCIJA d.o.o. za usluge, OIB 77243131856</derivirana_varijabla>
  </DomainObject.Predmet.ProtustrankaFormatedOIB>
  <DomainObject.Predmet.ProtustrankaFormatedWithAdress>
    <izvorni_sadrzaj> INTOLERANCIJA d.o.o. za usluge, Sokolgradska 41, 10000 Zagreb</izvorni_sadrzaj>
    <derivirana_varijabla naziv="DomainObject.Predmet.ProtustrankaFormatedWithAdress_1"> INTOLERANCIJA d.o.o. za usluge, Sokolgradska 41, 10000 Zagreb</derivirana_varijabla>
  </DomainObject.Predmet.ProtustrankaFormatedWithAdress>
  <DomainObject.Predmet.ProtustrankaFormatedWithAdressOIB>
    <izvorni_sadrzaj> INTOLERANCIJA d.o.o. za usluge, OIB 77243131856, Sokolgradska 41, 10000 Zagreb</izvorni_sadrzaj>
    <derivirana_varijabla naziv="DomainObject.Predmet.ProtustrankaFormatedWithAdressOIB_1"> INTOLERANCIJA d.o.o. za usluge, OIB 77243131856, Sokolgradska 41, 10000 Zagreb</derivirana_varijabla>
  </DomainObject.Predmet.ProtustrankaFormatedWithAdressOIB>
  <DomainObject.Predmet.ProtustrankaWithAdress>
    <izvorni_sadrzaj>INTOLERANCIJA d.o.o. za usluge Sokolgradska 41, 10000 Zagreb</izvorni_sadrzaj>
    <derivirana_varijabla naziv="DomainObject.Predmet.ProtustrankaWithAdress_1">INTOLERANCIJA d.o.o. za usluge Sokolgradska 41, 10000 Zagreb</derivirana_varijabla>
  </DomainObject.Predmet.ProtustrankaWithAdress>
  <DomainObject.Predmet.ProtustrankaWithAdressOIB>
    <izvorni_sadrzaj>INTOLERANCIJA d.o.o. za usluge, OIB 77243131856, Sokolgradska 41, 10000 Zagreb</izvorni_sadrzaj>
    <derivirana_varijabla naziv="DomainObject.Predmet.ProtustrankaWithAdressOIB_1">INTOLERANCIJA d.o.o. za usluge, OIB 77243131856, Sokolgradska 41, 10000 Zagreb</derivirana_varijabla>
  </DomainObject.Predmet.ProtustrankaWithAdressOIB>
  <DomainObject.Predmet.ProtustrankaNazivFormated>
    <izvorni_sadrzaj>INTOLERANCIJA d.o.o. za usluge</izvorni_sadrzaj>
    <derivirana_varijabla naziv="DomainObject.Predmet.ProtustrankaNazivFormated_1">INTOLERANCIJA d.o.o. za usluge</derivirana_varijabla>
  </DomainObject.Predmet.ProtustrankaNazivFormated>
  <DomainObject.Predmet.ProtustrankaNazivFormatedOIB>
    <izvorni_sadrzaj>INTOLERANCIJA d.o.o. za usluge, OIB 77243131856</izvorni_sadrzaj>
    <derivirana_varijabla naziv="DomainObject.Predmet.ProtustrankaNazivFormatedOIB_1">INTOLERANCIJA d.o.o. za usluge, OIB 77243131856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10348.45</izvorni_sadrzaj>
    <derivirana_varijabla naziv="DomainObject.Predmet.TrenutnaVrijednost_1">10348.45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INTOLERANCIJA d.o.o. za usluge</item>
    </izvorni_sadrzaj>
    <derivirana_varijabla naziv="DomainObject.Predmet.ProtuStrankaListFormated_1">
      <item>INTOLERANCIJA d.o.o. za usluge</item>
    </derivirana_varijabla>
  </DomainObject.Predmet.ProtuStrankaListFormated>
  <DomainObject.Predmet.ProtuStrankaListFormatedOIB>
    <izvorni_sadrzaj>
      <item>INTOLERANCIJA d.o.o. za usluge, OIB 77243131856</item>
    </izvorni_sadrzaj>
    <derivirana_varijabla naziv="DomainObject.Predmet.ProtuStrankaListFormatedOIB_1">
      <item>INTOLERANCIJA d.o.o. za usluge, OIB 77243131856</item>
    </derivirana_varijabla>
  </DomainObject.Predmet.ProtuStrankaListFormatedOIB>
  <DomainObject.Predmet.ProtuStrankaListFormatedWithAdress>
    <izvorni_sadrzaj>
      <item>INTOLERANCIJA d.o.o. za usluge, Sokolgradska 41, 10000 Zagreb</item>
    </izvorni_sadrzaj>
    <derivirana_varijabla naziv="DomainObject.Predmet.ProtuStrankaListFormatedWithAdress_1">
      <item>INTOLERANCIJA d.o.o. za usluge, Sokolgradska 41, 10000 Zagreb</item>
    </derivirana_varijabla>
  </DomainObject.Predmet.ProtuStrankaListFormatedWithAdress>
  <DomainObject.Predmet.ProtuStrankaListFormatedWithAdressOIB>
    <izvorni_sadrzaj>
      <item>INTOLERANCIJA d.o.o. za usluge, OIB 77243131856, Sokolgradska 41, 10000 Zagreb</item>
    </izvorni_sadrzaj>
    <derivirana_varijabla naziv="DomainObject.Predmet.ProtuStrankaListFormatedWithAdressOIB_1">
      <item>INTOLERANCIJA d.o.o. za usluge, OIB 77243131856, Sokolgradska 41, 10000 Zagreb</item>
    </derivirana_varijabla>
  </DomainObject.Predmet.ProtuStrankaListFormatedWithAdressOIB>
  <DomainObject.Predmet.ProtuStrankaListNazivFormated>
    <izvorni_sadrzaj>
      <item>INTOLERANCIJA d.o.o. za usluge</item>
    </izvorni_sadrzaj>
    <derivirana_varijabla naziv="DomainObject.Predmet.ProtuStrankaListNazivFormated_1">
      <item>INTOLERANCIJA d.o.o. za usluge</item>
    </derivirana_varijabla>
  </DomainObject.Predmet.ProtuStrankaListNazivFormated>
  <DomainObject.Predmet.ProtuStrankaListNazivFormatedOIB>
    <izvorni_sadrzaj>
      <item>INTOLERANCIJA d.o.o. za usluge, OIB 77243131856</item>
    </izvorni_sadrzaj>
    <derivirana_varijabla naziv="DomainObject.Predmet.ProtuStrankaListNazivFormatedOIB_1">
      <item>INTOLERANCIJA d.o.o. za usluge, OIB 77243131856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INTOLERANCIJA d.o.o. za usluge</izvorni_sadrzaj>
    <derivirana_varijabla naziv="DomainObject.Predmet.ProtustrankaIDrugi_1">INTOLERANCIJA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INTOLERANCIJA d.o.o. za usluge, OIB 77243131856, Sokolgradska 41, 10000 Zagreb</izvorni_sadrzaj>
    <derivirana_varijabla naziv="DomainObject.Predmet.ProtustrankaIDrugiAdressOIB_1">INTOLERANCIJA d.o.o. za usluge, OIB 77243131856, Sokolgradska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INTOLERANCIJA d.o.o. za usluge</item>
      <item>FINA Regionalni centar Zagreb</item>
    </izvorni_sadrzaj>
    <derivirana_varijabla naziv="DomainObject.Predmet.SudioniciListNaziv_1">
      <item>INTOLERANCIJA d.o.o. za usluge</item>
      <item>FINA Regionalni centar Zagreb</item>
    </derivirana_varijabla>
  </DomainObject.Predmet.SudioniciListNaziv>
  <DomainObject.Predmet.SudioniciListAdressOIB>
    <izvorni_sadrzaj>
      <item>INTOLERANCIJA d.o.o. za usluge, OIB 77243131856, Sokolgradska 41,10000 Zagreb</item>
      <item>FINA Regionalni centar Zagreb, OIB 85821130368, Trg svibanjskih žrtava 1995. br. 1,10000 Zagreb</item>
    </izvorni_sadrzaj>
    <derivirana_varijabla naziv="DomainObject.Predmet.SudioniciListAdressOIB_1">
      <item>INTOLERANCIJA d.o.o. za usluge, OIB 77243131856, Sokolgradska 41,10000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77243131856</item>
      <item>, OIB 85821130368</item>
    </izvorni_sadrzaj>
    <derivirana_varijabla naziv="DomainObject.Predmet.SudioniciListNazivOIB_1">
      <item>, OIB 77243131856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2185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2016-07-04T06:36:00Z</dcterms:created>
  <dc:creator>Korisnik</dc:creator>
  <cp:keywords/>
  <cp:lastModifiedBy>wsadmin</cp:lastModifiedBy>
  <cp:lastPrinted>2016-07-04T06:36:00Z</cp:lastPrinted>
  <dcterms:modified xmlns:xsi="http://www.w3.org/2001/XMLSchema-instance" xsi:type="dcterms:W3CDTF">2016-07-04T09:58:00Z</dcterms:modified>
  <cp:revision>5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