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8238" w14:paraId="f698238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715AF5" w:rsidP="00AC36B8" w:rsidR="00715AF5" w:rsidRPr="00715AF5">
      <w:pPr>
        <w:ind w:firstLine="360"/>
        <w:jc w:val="right"/>
        <w:rPr>
          <w:b/>
        </w:rPr>
      </w:pPr>
      <w:r w:rsidRPr="00715AF5">
        <w:rPr>
          <w:b/>
        </w:rPr>
        <w:t>KRISTINA DOBRIĆ, Zadar,</w:t>
      </w:r>
    </w:p>
    <w:p w:rsidRDefault="00715AF5" w:rsidP="00AC36B8" w:rsidR="005D64DC" w:rsidRPr="00715AF5">
      <w:pPr>
        <w:ind w:firstLine="360"/>
        <w:jc w:val="right"/>
        <w:rPr>
          <w:b/>
        </w:rPr>
      </w:pPr>
      <w:r w:rsidRPr="00715AF5">
        <w:rPr>
          <w:b/>
        </w:rPr>
        <w:t xml:space="preserve"> Vukovarska 4/D</w:t>
      </w:r>
    </w:p>
    <w:p w:rsidRDefault="00715AF5" w:rsidP="00AC36B8" w:rsidR="00715AF5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210B5">
        <w:t>4</w:t>
      </w:r>
      <w:r w:rsidR="00715AF5">
        <w:t>7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BD7CAF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15AF5">
        <w:t>MIHAELA j.d.o.o. za usluge, Zadar, Vukovarska 4 D, OIB:12723087586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7CAF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BD7CAF">
        <w:rPr>
          <w:bCs/>
        </w:rPr>
        <w:t>14,20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7CAF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BD7CAF">
        <w:rPr>
          <w:bCs/>
        </w:rPr>
        <w:t>14,30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BD7CAF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965F4">
      <w:t>34</w:t>
    </w:r>
    <w:r w:rsidR="00715AF5">
      <w:t>7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4628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D7CA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B4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6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6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6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6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B4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6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6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6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6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MIHAELA j.d.o.o. za usluge</izvorni_sadrzaj>
    <derivirana_varijabla naziv="DomainObject.Predmet.ProtustrankaFormated_1">  MIHAELA j.d.o.o. za usluge</derivirana_varijabla>
  </DomainObject.Predmet.ProtustrankaFormated>
  <DomainObject.Predmet.ProtustrankaFormatedOIB>
    <izvorni_sadrzaj>  MIHAELA j.d.o.o. za usluge, OIB 12723087586</izvorni_sadrzaj>
    <derivirana_varijabla naziv="DomainObject.Predmet.ProtustrankaFormatedOIB_1">  MIHAELA j.d.o.o. za usluge, OIB 12723087586</derivirana_varijabla>
  </DomainObject.Predmet.ProtustrankaFormatedOIB>
  <DomainObject.Predmet.ProtustrankaFormatedWithAdress>
    <izvorni_sadrzaj> MIHAELA j.d.o.o. za usluge, Vukovarska 4/D, 23000 Zadar</izvorni_sadrzaj>
    <derivirana_varijabla naziv="DomainObject.Predmet.ProtustrankaFormatedWithAdress_1"> MIHAELA j.d.o.o. za usluge, Vukovarska 4/D, 23000 Zadar</derivirana_varijabla>
  </DomainObject.Predmet.ProtustrankaFormatedWithAdress>
  <DomainObject.Predmet.ProtustrankaFormatedWithAdressOIB>
    <izvorni_sadrzaj> MIHAELA j.d.o.o. za usluge, OIB 12723087586, Vukovarska 4/D, 23000 Zadar</izvorni_sadrzaj>
    <derivirana_varijabla naziv="DomainObject.Predmet.ProtustrankaFormatedWithAdressOIB_1"> MIHAELA j.d.o.o. za usluge, OIB 12723087586, Vukovarska 4/D, 23000 Zadar</derivirana_varijabla>
  </DomainObject.Predmet.ProtustrankaFormatedWithAdressOIB>
  <DomainObject.Predmet.ProtustrankaWithAdress>
    <izvorni_sadrzaj>MIHAELA j.d.o.o. za usluge Vukovarska 4/D, 23000 Zadar</izvorni_sadrzaj>
    <derivirana_varijabla naziv="DomainObject.Predmet.ProtustrankaWithAdress_1">MIHAELA j.d.o.o. za usluge Vukovarska 4/D, 23000 Zadar</derivirana_varijabla>
  </DomainObject.Predmet.ProtustrankaWithAdress>
  <DomainObject.Predmet.ProtustrankaWithAdressOIB>
    <izvorni_sadrzaj>MIHAELA j.d.o.o. za usluge, OIB 12723087586, Vukovarska 4/D, 23000 Zadar</izvorni_sadrzaj>
    <derivirana_varijabla naziv="DomainObject.Predmet.ProtustrankaWithAdressOIB_1">MIHAELA j.d.o.o. za usluge, OIB 12723087586, Vukovarska 4/D, 23000 Zadar</derivirana_varijabla>
  </DomainObject.Predmet.ProtustrankaWithAdressOIB>
  <DomainObject.Predmet.ProtustrankaNazivFormated>
    <izvorni_sadrzaj>MIHAELA j.d.o.o. za usluge</izvorni_sadrzaj>
    <derivirana_varijabla naziv="DomainObject.Predmet.ProtustrankaNazivFormated_1">MIHAELA j.d.o.o. za usluge</derivirana_varijabla>
  </DomainObject.Predmet.ProtustrankaNazivFormated>
  <DomainObject.Predmet.ProtustrankaNazivFormatedOIB>
    <izvorni_sadrzaj>MIHAELA j.d.o.o. za usluge, OIB 12723087586</izvorni_sadrzaj>
    <derivirana_varijabla naziv="DomainObject.Predmet.ProtustrankaNazivFormatedOIB_1">MIHAELA j.d.o.o. za usluge, OIB 12723087586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16719.14</izvorni_sadrzaj>
    <derivirana_varijabla naziv="DomainObject.Predmet.TrenutnaVrijednost_1">16719.14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MIHAELA j.d.o.o. za usluge</item>
    </izvorni_sadrzaj>
    <derivirana_varijabla naziv="DomainObject.Predmet.ProtuStrankaListFormated_1">
      <item>MIHAELA j.d.o.o. za usluge</item>
    </derivirana_varijabla>
  </DomainObject.Predmet.ProtuStrankaListFormated>
  <DomainObject.Predmet.ProtuStrankaListFormatedOIB>
    <izvorni_sadrzaj>
      <item>MIHAELA j.d.o.o. za usluge, OIB 12723087586</item>
    </izvorni_sadrzaj>
    <derivirana_varijabla naziv="DomainObject.Predmet.ProtuStrankaListFormatedOIB_1">
      <item>MIHAELA j.d.o.o. za usluge, OIB 12723087586</item>
    </derivirana_varijabla>
  </DomainObject.Predmet.ProtuStrankaListFormatedOIB>
  <DomainObject.Predmet.ProtuStrankaListFormatedWithAdress>
    <izvorni_sadrzaj>
      <item>MIHAELA j.d.o.o. za usluge, Vukovarska 4/D, 23000 Zadar</item>
    </izvorni_sadrzaj>
    <derivirana_varijabla naziv="DomainObject.Predmet.ProtuStrankaListFormatedWithAdress_1">
      <item>MIHAELA j.d.o.o. za usluge, Vukovarska 4/D, 23000 Zadar</item>
    </derivirana_varijabla>
  </DomainObject.Predmet.ProtuStrankaListFormatedWithAdress>
  <DomainObject.Predmet.ProtuStrankaListFormatedWithAdressOIB>
    <izvorni_sadrzaj>
      <item>MIHAELA j.d.o.o. za usluge, OIB 12723087586, Vukovarska 4/D, 23000 Zadar</item>
    </izvorni_sadrzaj>
    <derivirana_varijabla naziv="DomainObject.Predmet.ProtuStrankaListFormatedWithAdressOIB_1">
      <item>MIHAELA j.d.o.o. za usluge, OIB 12723087586, Vukovarska 4/D, 23000 Zadar</item>
    </derivirana_varijabla>
  </DomainObject.Predmet.ProtuStrankaListFormatedWithAdressOIB>
  <DomainObject.Predmet.ProtuStrankaListNazivFormated>
    <izvorni_sadrzaj>
      <item>MIHAELA j.d.o.o. za usluge</item>
    </izvorni_sadrzaj>
    <derivirana_varijabla naziv="DomainObject.Predmet.ProtuStrankaListNazivFormated_1">
      <item>MIHAELA j.d.o.o. za usluge</item>
    </derivirana_varijabla>
  </DomainObject.Predmet.ProtuStrankaListNazivFormated>
  <DomainObject.Predmet.ProtuStrankaListNazivFormatedOIB>
    <izvorni_sadrzaj>
      <item>MIHAELA j.d.o.o. za usluge, OIB 12723087586</item>
    </izvorni_sadrzaj>
    <derivirana_varijabla naziv="DomainObject.Predmet.ProtuStrankaListNazivFormatedOIB_1">
      <item>MIHAELA j.d.o.o. za usluge, OIB 12723087586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MIHAELA j.d.o.o. za usluge</izvorni_sadrzaj>
    <derivirana_varijabla naziv="DomainObject.Predmet.ProtustrankaIDrugi_1">MIHAELA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MIHAELA j.d.o.o. za usluge, OIB 12723087586, Vukovarska 4/D, 23000 Zadar</izvorni_sadrzaj>
    <derivirana_varijabla naziv="DomainObject.Predmet.ProtustrankaIDrugiAdressOIB_1">MIHAELA j.d.o.o. za usluge, OIB 12723087586, Vukovarska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MIHAELA j.d.o.o. za usluge</item>
    </izvorni_sadrzaj>
    <derivirana_varijabla naziv="DomainObject.Predmet.SudioniciListNaziv_1">
      <item>FINA</item>
      <item>MIHAELA j.d.o.o. za usluge</item>
    </derivirana_varijabla>
  </DomainObject.Predmet.SudioniciListNaziv>
  <DomainObject.Predmet.SudioniciListAdressOIB>
    <izvorni_sadrzaj>
      <item>FINA, OIB 85821130368</item>
      <item>MIHAELA j.d.o.o. za usluge, OIB 12723087586, Vukovarska 4/D,23000 Zadar</item>
    </izvorni_sadrzaj>
    <derivirana_varijabla naziv="DomainObject.Predmet.SudioniciListAdressOIB_1">
      <item>FINA, OIB 85821130368</item>
      <item>MIHAELA j.d.o.o. za usluge, OIB 12723087586, Vukovarska 4/D,23000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12723087586</item>
    </izvorni_sadrzaj>
    <derivirana_varijabla naziv="DomainObject.Predmet.SudioniciListNazivOIB_1">
      <item>, OIB 85821130368</item>
      <item>, OIB 12723087586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B9984-1C2C-4B6C-A798-B7E4D485F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799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2016-03-15T14:20:00Z</dcterms:created>
  <dc:creator>Ardena Bajlo</dc:creator>
  <cp:lastModifiedBy>Merlina Klišmanić</cp:lastModifiedBy>
  <cp:lastPrinted>2016-03-22T13:59:00Z</cp:lastPrinted>
  <dcterms:modified xmlns:xsi="http://www.w3.org/2001/XMLSchema-instance" xsi:type="dcterms:W3CDTF">2016-04-01T10:45:00Z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