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2ed0" w14:paraId="72c2ed0" w:rsidRDefault="00666C51" w:rsidP="00043BB6" w:rsidR="00043BB6">
      <w:pPr>
        <w:jc w:val="right"/>
        <w15:collapsed w:val="false"/>
      </w:pPr>
      <w:bookmarkStart w:name="_GoBack" w:id="0"/>
      <w:bookmarkEnd w:id="0"/>
      <w:r>
        <w:t>13 St-2238/16-14</w:t>
      </w:r>
    </w:p>
    <w:p w:rsidRDefault="00043BB6" w:rsidP="00043BB6" w:rsidR="00043BB6">
      <w:r>
        <w:rPr>
          <w:rStyle w:val="Naglaeno"/>
        </w:rPr>
        <w:t xml:space="preserve">             </w:t>
      </w:r>
      <w:r w:rsidR="00100E85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BB6" w:rsidP="00043BB6" w:rsidR="00043BB6"/>
    <w:p w:rsidRDefault="00043BB6" w:rsidP="00043BB6" w:rsidR="00043BB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3BB6" w:rsidP="00043BB6" w:rsidR="00043BB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>
      <w:pPr>
        <w:jc w:val="center"/>
      </w:pPr>
      <w:r>
        <w:t>R E P U B L I K A   H R V A T S K A</w:t>
      </w:r>
    </w:p>
    <w:p w:rsidRDefault="00043BB6" w:rsidP="00043BB6" w:rsidR="00043BB6">
      <w:pPr>
        <w:jc w:val="center"/>
      </w:pPr>
      <w:r>
        <w:t>R J E Š E N J E</w:t>
      </w:r>
    </w:p>
    <w:p w:rsidRDefault="00043BB6" w:rsidP="00043BB6" w:rsidR="00043BB6">
      <w:pPr>
        <w:rPr>
          <w:b/>
        </w:rPr>
      </w:pPr>
    </w:p>
    <w:p w:rsidRDefault="00043BB6" w:rsidP="00043BB6" w:rsidR="00043BB6">
      <w:pPr>
        <w:rPr>
          <w:b/>
        </w:rPr>
      </w:pPr>
    </w:p>
    <w:p w:rsidRDefault="00043BB6" w:rsidP="00043BB6" w:rsidR="00043BB6">
      <w:pPr>
        <w:pStyle w:val="Tijeloteksta"/>
      </w:pPr>
      <w:r>
        <w:tab/>
      </w:r>
      <w:r w:rsidR="00666C51">
        <w:t>Trgovački sud u Osijeku, po sucu Jadranki Herman, kao stečajnom sucu, povodom prijedloga FINANCIJSKE AGENCIJE ZAGREB  Regionalni centar Osijek, Podružnica Osijek, Lorenza Jegera 3, za otvaranje stečajnog  postupka nad dužnikom OS&amp;BS j.d.o.o. za ugostiteljstvo i usluge, Osijek, Josipa Jurja Strossmayera 159, MBS: 030167994, OIB: 93311629098, dana 20. studenog 2018.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  <w:r>
        <w:t>r i j e š i o   j e</w:t>
      </w:r>
    </w:p>
    <w:p w:rsidRDefault="00043BB6" w:rsidP="00043BB6" w:rsidR="00043BB6">
      <w:pPr>
        <w:pStyle w:val="Tijeloteksta"/>
      </w:pPr>
      <w:r>
        <w:tab/>
      </w:r>
    </w:p>
    <w:p w:rsidRDefault="00043BB6" w:rsidP="00043BB6" w:rsidR="00043BB6">
      <w:pPr>
        <w:jc w:val="both"/>
      </w:pP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666C51">
        <w:t>OS&amp;BS j.d.o.o. za ugostiteljstvo i usluge, Osijek, Josipa Jurja Strossmayera 159, MBS: 030167994, OIB: 93311629098</w:t>
      </w:r>
      <w:r>
        <w:t xml:space="preserve">, da u roku od 15 dana solidarno uplate na sudski depozit ovog suda broj HR31 2390 0011 3000 0020 </w:t>
      </w:r>
      <w:r w:rsidR="00666C51">
        <w:t>0 s pozivom na broj HR05 272-2238-2016</w:t>
      </w:r>
      <w:r>
        <w:t xml:space="preserve"> kod Hrvatske poštanske banke iznos od </w:t>
      </w:r>
      <w:r w:rsidR="00666C51">
        <w:t>36.260,</w:t>
      </w:r>
      <w:r>
        <w:t>00 kn, na ime predujma za pokriće troškova kako prethodnog tako i otvorenog stečajnog postupka, te da u istom roku potvrdu o uplati dostave u sudski spis.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43BB6" w:rsidP="00043BB6" w:rsidR="00043BB6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 w:rsidRPr="000B0BE5">
      <w:pPr>
        <w:jc w:val="center"/>
      </w:pPr>
      <w:r w:rsidRPr="000B0BE5">
        <w:t>Obrazloženje</w:t>
      </w:r>
    </w:p>
    <w:p w:rsidRDefault="00043BB6" w:rsidP="00043BB6" w:rsidR="00043BB6" w:rsidRPr="000B0BE5">
      <w:pPr>
        <w:jc w:val="center"/>
      </w:pPr>
    </w:p>
    <w:p w:rsidRDefault="00043BB6" w:rsidP="00043BB6" w:rsidR="00043BB6">
      <w:pPr>
        <w:jc w:val="center"/>
        <w:rPr>
          <w:b/>
        </w:rPr>
      </w:pPr>
    </w:p>
    <w:p w:rsidRDefault="00666C51" w:rsidP="00043BB6" w:rsidR="00043BB6">
      <w:pPr>
        <w:pStyle w:val="Tijeloteksta"/>
        <w:ind w:firstLine="708"/>
      </w:pPr>
      <w:r>
        <w:rPr>
          <w:bCs/>
        </w:rPr>
        <w:t xml:space="preserve">Predlagatelj FINA je dana 19. rujna 2016. podnijela ovom sudu prijedlog za pokretanje stečajnog postupka nad dužnikom </w:t>
      </w:r>
      <w:r>
        <w:t>OS&amp;BS j.d.o.o. za ugostiteljstvo i usluge, Osijek, Josipa Jurja Strossmayera 159, MBS: 030167994, OIB: 93311629098, temeljem odredbe članka 110. stav 1. Stečajnog zakona (Narodne novine 71/15 i 104/17).</w:t>
      </w:r>
    </w:p>
    <w:p w:rsidRDefault="00043BB6" w:rsidP="00043BB6" w:rsidR="00043BB6">
      <w:pPr>
        <w:pStyle w:val="Tijeloteksta"/>
        <w:ind w:firstLine="708"/>
        <w:rPr>
          <w:bCs/>
        </w:rPr>
      </w:pPr>
    </w:p>
    <w:p w:rsidRDefault="00043BB6" w:rsidP="00043BB6" w:rsidR="00043BB6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666C51" w:rsidP="00666C51" w:rsidR="00666C51">
      <w:pPr>
        <w:jc w:val="right"/>
      </w:pPr>
      <w:r>
        <w:t>13 St-2238/16-14</w:t>
      </w:r>
    </w:p>
    <w:p w:rsidRDefault="00043BB6" w:rsidP="00043BB6" w:rsidR="00043BB6">
      <w:pPr>
        <w:jc w:val="right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 xml:space="preserve">Na ročištu radi izjašnjenja o prijedlogu za otvaranje stečajnog postupka nad dužnikom, održanom </w:t>
      </w:r>
      <w:r w:rsidR="00666C51">
        <w:t xml:space="preserve">20. studenog  </w:t>
      </w:r>
      <w:r>
        <w:t>2018.,  izvršen je uvid u dokumentaciju u spisu iz koje je razvidno da su kod stečajnog dužnika ostvareni stečajni razlozi predviđeni člankom 5.  Stečajnog zakona (Narodne novine 71/15</w:t>
      </w:r>
      <w:r w:rsidR="0089576F">
        <w:t xml:space="preserve"> i 104/17</w:t>
      </w:r>
      <w:r>
        <w:t xml:space="preserve">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89576F">
        <w:t>36.260,00 kn (troškovi otvaranja stečajnog postupka, troškovi arhiviranja građe, troškovi stečajnog upravitelja, troškovi knjigovodstvenog servisa).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>Sukladno članku 132. stav 1. Stečajnog zakona stečajni sudac riješio je kao u izreci.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</w:p>
    <w:p w:rsidRDefault="00043BB6" w:rsidP="00043BB6" w:rsidR="00043BB6">
      <w:pPr>
        <w:jc w:val="center"/>
      </w:pPr>
      <w:r>
        <w:t xml:space="preserve">U Osijeku </w:t>
      </w:r>
      <w:r w:rsidR="0089576F">
        <w:t xml:space="preserve">20. studeni </w:t>
      </w:r>
      <w:r>
        <w:t xml:space="preserve">2018.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>Zapisničar</w:t>
      </w:r>
    </w:p>
    <w:p w:rsidRDefault="00043BB6" w:rsidP="00043BB6" w:rsidR="00043BB6">
      <w:pPr>
        <w:jc w:val="both"/>
      </w:pPr>
      <w:r>
        <w:t>Maja Kocijan</w:t>
      </w:r>
    </w:p>
    <w:p w:rsidRDefault="00043BB6" w:rsidP="00043BB6" w:rsidR="00043BB6">
      <w:pPr>
        <w:jc w:val="both"/>
      </w:pPr>
    </w:p>
    <w:p w:rsidRDefault="00043BB6" w:rsidP="00043BB6" w:rsidR="00043BB6">
      <w:r>
        <w:t xml:space="preserve">                                                                                                       STEČAJNI SUDAC</w:t>
      </w:r>
    </w:p>
    <w:p w:rsidRDefault="00043BB6" w:rsidP="00043BB6" w:rsidR="00043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43BB6" w:rsidP="00043BB6" w:rsidR="00043BB6"/>
    <w:p w:rsidRDefault="00043BB6" w:rsidP="00043BB6" w:rsidR="00043BB6"/>
    <w:p w:rsidRDefault="00043BB6" w:rsidP="00B009E2" w:rsidR="00043BB6">
      <w:r>
        <w:t>POUKA O PRAVNOM LIJEKU:</w:t>
      </w:r>
      <w:r>
        <w:br/>
      </w:r>
      <w:r w:rsidR="00B009E2">
        <w:t xml:space="preserve">Protiv ovog rješenja može nezadovoljna stranka uložiti žalbu Visokom trgovačkom sudu Republike Hrvatske u Zagrebu u roku od 8 dana pismeno u 3 primjerka putem ovoga suda. </w:t>
      </w: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  <w:r>
        <w:t>DNA</w:t>
      </w:r>
    </w:p>
    <w:p w:rsidRDefault="0089576F" w:rsidP="0089576F" w:rsidR="0089576F" w:rsidRPr="002048A1">
      <w:pPr>
        <w:pStyle w:val="Tijeloteksta"/>
        <w:numPr>
          <w:ilvl w:val="0"/>
          <w:numId w:val="10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>centar Osijek,  Osijek, L. Ja</w:t>
      </w:r>
      <w:r>
        <w:t>gera 3</w:t>
      </w:r>
    </w:p>
    <w:p w:rsidRDefault="0089576F" w:rsidP="0089576F" w:rsidR="0089576F" w:rsidRPr="002048A1">
      <w:pPr>
        <w:pStyle w:val="Tijeloteksta"/>
        <w:numPr>
          <w:ilvl w:val="0"/>
          <w:numId w:val="10"/>
        </w:numPr>
        <w:tabs>
          <w:tab w:pos="8789" w:val="left"/>
        </w:tabs>
        <w:ind w:right="1134"/>
      </w:pPr>
      <w:r w:rsidRPr="002048A1">
        <w:t xml:space="preserve">Dužnik </w:t>
      </w:r>
      <w:r>
        <w:t>- OS&amp;BS j.d.o.o. Osijek, Josipa Jurja Strossmayera 159</w:t>
      </w:r>
    </w:p>
    <w:p w:rsidRDefault="0089576F" w:rsidP="0089576F" w:rsidR="0089576F" w:rsidRPr="002048A1">
      <w:pPr>
        <w:pStyle w:val="Tijeloteksta"/>
        <w:numPr>
          <w:ilvl w:val="0"/>
          <w:numId w:val="10"/>
        </w:numPr>
        <w:tabs>
          <w:tab w:pos="1985" w:val="left"/>
        </w:tabs>
        <w:ind w:right="-284"/>
      </w:pPr>
      <w:r>
        <w:t>Privremeni stečajni upravitelj Marko Tominac dipl. ing., Vinkovci,Vladimira Nazora 3</w:t>
      </w:r>
    </w:p>
    <w:p w:rsidRDefault="0089576F" w:rsidP="0089576F" w:rsidR="0089576F" w:rsidRPr="002048A1">
      <w:pPr>
        <w:pStyle w:val="Tijeloteksta"/>
        <w:numPr>
          <w:ilvl w:val="0"/>
          <w:numId w:val="10"/>
        </w:numPr>
      </w:pPr>
      <w:r w:rsidRPr="002048A1">
        <w:t>Zz dužnika</w:t>
      </w:r>
      <w:r>
        <w:t xml:space="preserve"> Bernard Đumić, Osijek, J.J.Strossmayera 159</w:t>
      </w:r>
    </w:p>
    <w:p w:rsidRDefault="0089576F" w:rsidP="0089576F" w:rsidR="0089576F" w:rsidRPr="002048A1">
      <w:pPr>
        <w:pStyle w:val="Tijeloteksta"/>
        <w:numPr>
          <w:ilvl w:val="0"/>
          <w:numId w:val="10"/>
        </w:numPr>
        <w:ind w:right="4819"/>
      </w:pPr>
      <w:r w:rsidRPr="002048A1">
        <w:t xml:space="preserve">ŽDO </w:t>
      </w:r>
      <w:r>
        <w:t>Osijek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89576F" w:rsidP="00043BB6" w:rsidR="00043BB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r w:rsidR="009F5F05">
        <w:t xml:space="preserve">13/12   </w:t>
      </w:r>
    </w:p>
    <w:p w:rsidRDefault="00043BB6" w:rsidP="00043BB6" w:rsidR="00043BB6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043BB6" w:rsidP="00043BB6" w:rsidR="00043BB6" w:rsidRPr="00B35E7C">
      <w:pPr>
        <w:tabs>
          <w:tab w:pos="6240" w:val="left"/>
        </w:tabs>
        <w:ind w:left="720"/>
      </w:pPr>
    </w:p>
    <w:p w:rsidRDefault="00D90419" w:rsidP="00043BB6" w:rsidR="00D90419" w:rsidRPr="00043BB6"/>
    <w:sectPr w:rsidSect="00435401" w:rsidR="00D90419" w:rsidRPr="00043BB6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0D" w:rsidR="009A620D">
      <w:r>
        <w:separator/>
      </w:r>
    </w:p>
  </w:endnote>
  <w:endnote w:id="0" w:type="continuationSeparator">
    <w:p w:rsidRDefault="009A620D" w:rsidR="009A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0D" w:rsidR="009A620D">
      <w:r>
        <w:separator/>
      </w:r>
    </w:p>
  </w:footnote>
  <w:footnote w:id="0" w:type="continuationSeparator">
    <w:p w:rsidRDefault="009A620D" w:rsidR="009A6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3BB6"/>
    <w:rsid w:val="00081DAA"/>
    <w:rsid w:val="000B0BE5"/>
    <w:rsid w:val="000D5D8B"/>
    <w:rsid w:val="000F1D3A"/>
    <w:rsid w:val="0010048F"/>
    <w:rsid w:val="00100E85"/>
    <w:rsid w:val="001244EE"/>
    <w:rsid w:val="00135F1F"/>
    <w:rsid w:val="00142A69"/>
    <w:rsid w:val="001528E0"/>
    <w:rsid w:val="00161BD6"/>
    <w:rsid w:val="00173460"/>
    <w:rsid w:val="001A5A1A"/>
    <w:rsid w:val="001B7700"/>
    <w:rsid w:val="001C0BBC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6C51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9576F"/>
    <w:rsid w:val="009A620D"/>
    <w:rsid w:val="009E6571"/>
    <w:rsid w:val="009F55F2"/>
    <w:rsid w:val="009F5F05"/>
    <w:rsid w:val="00A57238"/>
    <w:rsid w:val="00A65909"/>
    <w:rsid w:val="00AE015B"/>
    <w:rsid w:val="00B009E2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062F2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6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6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St-2238/2016</izvorni_sadrzaj>
    <derivirana_varijabla naziv="DomainObject.Predmet.OznakaBroj_1">St-2238/2016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OS&amp;BS jednostavno društvo s ograničenom odgovornošću za ugostiteljstvo i usluge</izvorni_sadrzaj>
    <derivirana_varijabla naziv="DomainObject.Predmet.ProtustrankaFormated_1">  OS&amp;BS jednostavno društvo s ograničenom odgovornošću za ugostiteljstvo i usluge</derivirana_varijabla>
  </DomainObject.Predmet.ProtustrankaFormated>
  <DomainObject.Predmet.ProtustrankaFormatedOIB>
    <izvorni_sadrzaj>  OS&amp;BS jednostavno društvo s ograničenom odgovornošću za ugostiteljstvo i usluge, OIB 93311629098</izvorni_sadrzaj>
    <derivirana_varijabla naziv="DomainObject.Predmet.ProtustrankaFormatedOIB_1">  OS&amp;BS jednostavno društvo s ograničenom odgovornošću za ugostiteljstvo i usluge, OIB 93311629098</derivirana_varijabla>
  </DomainObject.Predmet.ProtustrankaFormatedOIB>
  <DomainObject.Predmet.ProtustrankaFormatedWithAdress>
    <izvorni_sadrzaj> OS&amp;BS jednostavno društvo s ograničenom odgovornošću za ugostiteljstvo i usluge, Josipa Jurja Strossmayera 159, 31000 Osijek</izvorni_sadrzaj>
    <derivirana_varijabla naziv="DomainObject.Predmet.ProtustrankaFormatedWithAdress_1"> OS&amp;BS jednostavno društvo s ograničenom odgovornošću za ugostiteljstvo i usluge, Josipa Jurja Strossmayera 159, 31000 Osijek</derivirana_varijabla>
  </DomainObject.Predmet.ProtustrankaFormatedWithAdress>
  <DomainObject.Predmet.ProtustrankaFormatedWithAdressOIB>
    <izvorni_sadrzaj> OS&amp;BS jednostavno društvo s ograničenom odgovornošću za ugostiteljstvo i usluge, OIB 93311629098, Josipa Jurja Strossmayera 159, 31000 Osijek</izvorni_sadrzaj>
    <derivirana_varijabla naziv="DomainObject.Predmet.ProtustrankaFormatedWithAdressOIB_1"> OS&amp;BS jednostavno društvo s ograničenom odgovornošću za ugostiteljstvo i usluge, OIB 93311629098, Josipa Jurja Strossmayera 159, 31000 Osijek</derivirana_varijabla>
  </DomainObject.Predmet.ProtustrankaFormatedWithAdressOIB>
  <DomainObject.Predmet.ProtustrankaWithAdress>
    <izvorni_sadrzaj>OS&amp;BS jednostavno društvo s ograničenom odgovornošću za ugostiteljstvo i usluge Josipa Jurja Strossmayera 159, 31000 Osijek</izvorni_sadrzaj>
    <derivirana_varijabla naziv="DomainObject.Predmet.ProtustrankaWithAdress_1">OS&amp;BS jednostavno društvo s ograničenom odgovornošću za ugostiteljstvo i usluge Josipa Jurja Strossmayera 159, 31000 Osijek</derivirana_varijabla>
  </DomainObject.Predmet.ProtustrankaWithAdress>
  <DomainObject.Predmet.ProtustrankaWithAdressOIB>
    <izvorni_sadrzaj>OS&amp;BS jednostavno društvo s ograničenom odgovornošću za ugostiteljstvo i usluge, OIB 93311629098, Josipa Jurja Strossmayera 159, 31000 Osijek</izvorni_sadrzaj>
    <derivirana_varijabla naziv="DomainObject.Predmet.ProtustrankaWithAdressOIB_1">OS&amp;BS jednostavno društvo s ograničenom odgovornošću za ugostiteljstvo i usluge, OIB 93311629098, Josipa Jurja Strossmayera 159, 31000 Osijek</derivirana_varijabla>
  </DomainObject.Predmet.ProtustrankaWithAdressOIB>
  <DomainObject.Predmet.ProtustrankaNazivFormated>
    <izvorni_sadrzaj>OS&amp;BS jednostavno društvo s ograničenom odgovornošću za ugostiteljstvo i usluge</izvorni_sadrzaj>
    <derivirana_varijabla naziv="DomainObject.Predmet.ProtustrankaNazivFormated_1">OS&amp;BS jednostavno društvo s ograničenom odgovornošću za ugostiteljstvo i usluge</derivirana_varijabla>
  </DomainObject.Predmet.ProtustrankaNazivFormated>
  <DomainObject.Predmet.ProtustrankaNazivFormatedOIB>
    <izvorni_sadrzaj>OS&amp;BS jednostavno društvo s ograničenom odgovornošću za ugostiteljstvo i usluge, OIB 93311629098</izvorni_sadrzaj>
    <derivirana_varijabla naziv="DomainObject.Predmet.ProtustrankaNazivFormatedOIB_1">OS&amp;BS jednostavno društvo s ograničenom odgovornošću za ugostiteljstvo i usluge, OIB 93311629098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OS&amp;BS jednostavno društvo s ograničenom odgovornošću za ugostiteljstvo i usluge</item>
    </izvorni_sadrzaj>
    <derivirana_varijabla naziv="DomainObject.Predmet.ProtuStrankaListFormated_1">
      <item>OS&amp;BS jednostavno društvo s ograničenom odgovornošću za ugostiteljstvo i usluge</item>
    </derivirana_varijabla>
  </DomainObject.Predmet.ProtuStrankaListFormated>
  <DomainObject.Predmet.ProtuStrankaListFormatedOIB>
    <izvorni_sadrzaj>
      <item>OS&amp;BS jednostavno društvo s ograničenom odgovornošću za ugostiteljstvo i usluge, OIB 93311629098</item>
    </izvorni_sadrzaj>
    <derivirana_varijabla naziv="DomainObject.Predmet.ProtuStrankaListFormatedOIB_1">
      <item>OS&amp;BS jednostavno društvo s ograničenom odgovornošću za ugostiteljstvo i usluge, OIB 93311629098</item>
    </derivirana_varijabla>
  </DomainObject.Predmet.ProtuStrankaListFormatedOIB>
  <DomainObject.Predmet.ProtuStrankaListFormatedWithAdress>
    <izvorni_sadrzaj>
      <item>OS&amp;BS jednostavno društvo s ograničenom odgovornošću za ugostiteljstvo i usluge, Josipa Jurja Strossmayera 159, 31000 Osijek</item>
    </izvorni_sadrzaj>
    <derivirana_varijabla naziv="DomainObject.Predmet.ProtuStrankaListFormatedWithAdress_1">
      <item>OS&amp;BS jednostavno društvo s ograničenom odgovornošću za ugostiteljstvo i usluge, Josipa Jurja Strossmayera 159, 31000 Osijek</item>
    </derivirana_varijabla>
  </DomainObject.Predmet.ProtuStrankaListFormatedWithAdress>
  <DomainObject.Predmet.ProtuStrankaListFormatedWithAdressOIB>
    <izvorni_sadrzaj>
      <item>OS&amp;BS jednostavno društvo s ograničenom odgovornošću za ugostiteljstvo i usluge, OIB 93311629098, Josipa Jurja Strossmayera 159, 31000 Osijek</item>
    </izvorni_sadrzaj>
    <derivirana_varijabla naziv="DomainObject.Predmet.ProtuStrankaListFormatedWithAdressOIB_1">
      <item>OS&amp;BS jednostavno društvo s ograničenom odgovornošću za ugostiteljstvo i usluge, OIB 93311629098, Josipa Jurja Strossmayera 159, 31000 Osijek</item>
    </derivirana_varijabla>
  </DomainObject.Predmet.ProtuStrankaListFormatedWithAdressOIB>
  <DomainObject.Predmet.ProtuStrankaListNazivFormated>
    <izvorni_sadrzaj>
      <item>OS&amp;BS jednostavno društvo s ograničenom odgovornošću za ugostiteljstvo i usluge</item>
    </izvorni_sadrzaj>
    <derivirana_varijabla naziv="DomainObject.Predmet.ProtuStrankaListNazivFormated_1">
      <item>OS&amp;BS jednostavno društvo s ograničenom odgovornošću za ugostiteljstvo i usluge</item>
    </derivirana_varijabla>
  </DomainObject.Predmet.ProtuStrankaListNazivFormated>
  <DomainObject.Predmet.ProtuStrankaListNazivFormatedOIB>
    <izvorni_sadrzaj>
      <item>OS&amp;BS jednostavno društvo s ograničenom odgovornošću za ugostiteljstvo i usluge, OIB 93311629098</item>
    </izvorni_sadrzaj>
    <derivirana_varijabla naziv="DomainObject.Predmet.ProtuStrankaListNazivFormatedOIB_1">
      <item>OS&amp;BS jednostavno društvo s ograničenom odgovornošću za ugostiteljstvo i usluge, OIB 93311629098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OS&amp;BS jednostavno društvo s ograničenom odgovornošću za ugostiteljstvo i usluge</izvorni_sadrzaj>
    <derivirana_varijabla naziv="DomainObject.Predmet.ProtustrankaIDrugi_1">OS&amp;BS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OS&amp;BS jednostavno društvo s ograničenom odgovornošću za ugostiteljstvo i usluge, OIB 93311629098, Josipa Jurja Strossmayera 159, 31000 Osijek</izvorni_sadrzaj>
    <derivirana_varijabla naziv="DomainObject.Predmet.ProtustrankaIDrugiAdressOIB_1">OS&amp;BS jednostavno društvo s ograničenom odgovornošću za ugostiteljstvo i usluge, OIB 93311629098, Josipa Jurja Strossmayera 159,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OS&amp;BS jednostavno društvo s ograničenom odgovornošću za ugostiteljstvo i usluge</item>
    </izvorni_sadrzaj>
    <derivirana_varijabla naziv="DomainObject.Predmet.SudioniciListNaziv_1">
      <item>FINA RC OSIJEK</item>
      <item>OS&amp;BS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OS&amp;BS jednostavno društvo s ograničenom odgovornošću za ugostiteljstvo i usluge, OIB 93311629098, Josipa Jurja Strossmayera 159,31000 Osijek</item>
    </izvorni_sadrzaj>
    <derivirana_varijabla naziv="DomainObject.Predmet.SudioniciListAdressOIB_1">
      <item>FINA RC OSIJEK, OIB 85821130368</item>
      <item>OS&amp;BS jednostavno društvo s ograničenom odgovornošću za ugostiteljstvo i usluge, OIB 93311629098, Josipa Jurja Strossmayera 159,31000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93311629098</item>
    </izvorni_sadrzaj>
    <derivirana_varijabla naziv="DomainObject.Predmet.SudioniciListNazivOIB_1">
      <item>, OIB 85821130368</item>
      <item>, OIB 93311629098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St-2238/2016-6</izvorni_sadrzaj>
    <derivirana_varijabla naziv="DomainObject.PredzadnjaOdlukaIzPredmeta.Oznaka_1">St-2238/2016-6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2863</properties:Characters>
  <properties:Lines>91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2018-11-20T10:06:00Z</dcterms:created>
  <dc:creator>..</dc:creator>
  <cp:lastModifiedBy>Maja Kocijan</cp:lastModifiedBy>
  <cp:lastPrinted>2018-11-20T10:11:00Z</cp:lastPrinted>
  <dcterms:modified xmlns:xsi="http://www.w3.org/2001/XMLSchema-instance" xsi:type="dcterms:W3CDTF">2018-11-20T10:13:00Z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