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6740" w14:paraId="eb4674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323261">
        <w:rPr>
          <w:b/>
          <w:sz w:val="22"/>
          <w:szCs w:val="22"/>
        </w:rPr>
        <w:t>2573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323261">
        <w:rPr>
          <w:sz w:val="22"/>
          <w:szCs w:val="22"/>
        </w:rPr>
        <w:t xml:space="preserve">PLATAN TRGOVINA j.d.o.o., </w:t>
      </w:r>
      <w:r w:rsidR="00323261" w:rsidRPr="00323261">
        <w:rPr>
          <w:sz w:val="22"/>
          <w:szCs w:val="22"/>
        </w:rPr>
        <w:t>Metković, Tivatska 7, OIB: 63180252756</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323261">
        <w:rPr>
          <w:sz w:val="22"/>
          <w:szCs w:val="22"/>
        </w:rPr>
        <w:t xml:space="preserve">PLATAN TRGOVINA j.d.o.o., Metković, Tivatska 7, </w:t>
      </w:r>
      <w:r w:rsidR="00323261" w:rsidRPr="00323261">
        <w:rPr>
          <w:sz w:val="22"/>
          <w:szCs w:val="22"/>
        </w:rPr>
        <w:t>OIB: 63180252756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323261" w:rsidRPr="00323261">
        <w:rPr>
          <w:sz w:val="22"/>
          <w:szCs w:val="22"/>
        </w:rPr>
        <w:t>PLATAN TRGOVINA  j.d.o.o.,  Metković, Tivatska 7, OIB: 63180252756</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323261">
        <w:rPr>
          <w:sz w:val="22"/>
          <w:szCs w:val="22"/>
        </w:rPr>
        <w:t>136</w:t>
      </w:r>
      <w:r w:rsidR="00440EFC">
        <w:rPr>
          <w:sz w:val="22"/>
          <w:szCs w:val="22"/>
        </w:rPr>
        <w:t>.</w:t>
      </w:r>
      <w:r w:rsidR="00323261">
        <w:rPr>
          <w:sz w:val="22"/>
          <w:szCs w:val="22"/>
        </w:rPr>
        <w:t>697</w:t>
      </w:r>
      <w:r w:rsidR="006A5CE3">
        <w:rPr>
          <w:sz w:val="22"/>
          <w:szCs w:val="22"/>
        </w:rPr>
        <w:t>,</w:t>
      </w:r>
      <w:r w:rsidR="00323261">
        <w:rPr>
          <w:sz w:val="22"/>
          <w:szCs w:val="22"/>
        </w:rPr>
        <w:t>22</w:t>
      </w:r>
      <w:r w:rsidRPr="00DF6116">
        <w:rPr>
          <w:sz w:val="22"/>
          <w:szCs w:val="22"/>
        </w:rPr>
        <w:t xml:space="preserve"> kune </w:t>
      </w:r>
      <w:r w:rsidR="00477CAA">
        <w:rPr>
          <w:sz w:val="22"/>
          <w:szCs w:val="22"/>
        </w:rPr>
        <w:t xml:space="preserve">u neprekinutom razdoblju od </w:t>
      </w:r>
      <w:r w:rsidR="00323261">
        <w:rPr>
          <w:sz w:val="22"/>
          <w:szCs w:val="22"/>
        </w:rPr>
        <w:t>406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2D396D"/>
    <w:rsid w:val="0031687B"/>
    <w:rsid w:val="00323261"/>
    <w:rsid w:val="00344938"/>
    <w:rsid w:val="00346E3E"/>
    <w:rsid w:val="00355497"/>
    <w:rsid w:val="00357C73"/>
    <w:rsid w:val="003763E7"/>
    <w:rsid w:val="00377494"/>
    <w:rsid w:val="003B19EA"/>
    <w:rsid w:val="003B2238"/>
    <w:rsid w:val="003B7474"/>
    <w:rsid w:val="00421EC9"/>
    <w:rsid w:val="00422968"/>
    <w:rsid w:val="00440EFC"/>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D26CF"/>
    <w:rsid w:val="005E6C99"/>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0F0C"/>
    <w:rsid w:val="00BE1237"/>
    <w:rsid w:val="00C02F8E"/>
    <w:rsid w:val="00C13E5B"/>
    <w:rsid w:val="00CC4D58"/>
    <w:rsid w:val="00CD23C1"/>
    <w:rsid w:val="00CE46C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2573</izvorni_sadrzaj>
    <derivirana_varijabla naziv="DomainObject.Predmet.Broj_1">2573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St-2573/2015</izvorni_sadrzaj>
    <derivirana_varijabla naziv="DomainObject.Predmet.OznakaBroj_1">St-2573/2015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PLATAN TRGOVINA  j.d.o.o. za trgovinu i usluge</izvorni_sadrzaj>
    <derivirana_varijabla naziv="DomainObject.Predmet.ProtustrankaFormated_1">  PLATAN TRGOVINA  j.d.o.o. za trgovinu i usluge</derivirana_varijabla>
  </DomainObject.Predmet.ProtustrankaFormated>
  <DomainObject.Predmet.ProtustrankaFormatedOIB>
    <izvorni_sadrzaj>  PLATAN TRGOVINA  j.d.o.o. za trgovinu i usluge, OIB 63180252756</izvorni_sadrzaj>
    <derivirana_varijabla naziv="DomainObject.Predmet.ProtustrankaFormatedOIB_1">  PLATAN TRGOVINA  j.d.o.o. za trgovinu i usluge, OIB 63180252756</derivirana_varijabla>
  </DomainObject.Predmet.ProtustrankaFormatedOIB>
  <DomainObject.Predmet.ProtustrankaFormatedWithAdress>
    <izvorni_sadrzaj> PLATAN TRGOVINA  j.d.o.o. za trgovinu i usluge, Tivatska 7, 20350 Metković</izvorni_sadrzaj>
    <derivirana_varijabla naziv="DomainObject.Predmet.ProtustrankaFormatedWithAdress_1"> PLATAN TRGOVINA  j.d.o.o. za trgovinu i usluge, Tivatska 7, 20350 Metković</derivirana_varijabla>
  </DomainObject.Predmet.ProtustrankaFormatedWithAdress>
  <DomainObject.Predmet.ProtustrankaFormatedWithAdressOIB>
    <izvorni_sadrzaj> PLATAN TRGOVINA  j.d.o.o. za trgovinu i usluge, OIB 63180252756, Tivatska 7, 20350 Metković</izvorni_sadrzaj>
    <derivirana_varijabla naziv="DomainObject.Predmet.ProtustrankaFormatedWithAdressOIB_1"> PLATAN TRGOVINA  j.d.o.o. za trgovinu i usluge, OIB 63180252756, Tivatska 7, 20350 Metković</derivirana_varijabla>
  </DomainObject.Predmet.ProtustrankaFormatedWithAdressOIB>
  <DomainObject.Predmet.ProtustrankaWithAdress>
    <izvorni_sadrzaj>PLATAN TRGOVINA  j.d.o.o. za trgovinu i usluge Tivatska 7, 20350 Metković</izvorni_sadrzaj>
    <derivirana_varijabla naziv="DomainObject.Predmet.ProtustrankaWithAdress_1">PLATAN TRGOVINA  j.d.o.o. za trgovinu i usluge Tivatska 7, 20350 Metković</derivirana_varijabla>
  </DomainObject.Predmet.ProtustrankaWithAdress>
  <DomainObject.Predmet.ProtustrankaWithAdressOIB>
    <izvorni_sadrzaj>PLATAN TRGOVINA  j.d.o.o. za trgovinu i usluge, OIB 63180252756, Tivatska 7, 20350 Metković</izvorni_sadrzaj>
    <derivirana_varijabla naziv="DomainObject.Predmet.ProtustrankaWithAdressOIB_1">PLATAN TRGOVINA  j.d.o.o. za trgovinu i usluge, OIB 63180252756, Tivatska 7, 20350 Metković</derivirana_varijabla>
  </DomainObject.Predmet.ProtustrankaWithAdressOIB>
  <DomainObject.Predmet.ProtustrankaNazivFormated>
    <izvorni_sadrzaj>PLATAN TRGOVINA  j.d.o.o. za trgovinu i usluge</izvorni_sadrzaj>
    <derivirana_varijabla naziv="DomainObject.Predmet.ProtustrankaNazivFormated_1">PLATAN TRGOVINA  j.d.o.o. za trgovinu i usluge</derivirana_varijabla>
  </DomainObject.Predmet.ProtustrankaNazivFormated>
  <DomainObject.Predmet.ProtustrankaNazivFormatedOIB>
    <izvorni_sadrzaj>PLATAN TRGOVINA  j.d.o.o. za trgovinu i usluge, OIB 63180252756</izvorni_sadrzaj>
    <derivirana_varijabla naziv="DomainObject.Predmet.ProtustrankaNazivFormatedOIB_1">PLATAN TRGOVINA  j.d.o.o. za trgovinu i usluge, OIB 63180252756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136697.22</izvorni_sadrzaj>
    <derivirana_varijabla naziv="DomainObject.Predmet.TrenutnaVrijednost_1">136697.22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PLATAN TRGOVINA  j.d.o.o. za trgovinu i usluge</item>
    </izvorni_sadrzaj>
    <derivirana_varijabla naziv="DomainObject.Predmet.ProtuStrankaListFormated_1">
      <item>PLATAN TRGOVINA  j.d.o.o. za trgovinu i usluge</item>
    </derivirana_varijabla>
  </DomainObject.Predmet.ProtuStrankaListFormated>
  <DomainObject.Predmet.ProtuStrankaListFormatedOIB>
    <izvorni_sadrzaj>
      <item>PLATAN TRGOVINA  j.d.o.o. za trgovinu i usluge, OIB 63180252756</item>
    </izvorni_sadrzaj>
    <derivirana_varijabla naziv="DomainObject.Predmet.ProtuStrankaListFormatedOIB_1">
      <item>PLATAN TRGOVINA  j.d.o.o. za trgovinu i usluge, OIB 63180252756</item>
    </derivirana_varijabla>
  </DomainObject.Predmet.ProtuStrankaListFormatedOIB>
  <DomainObject.Predmet.ProtuStrankaListFormatedWithAdress>
    <izvorni_sadrzaj>
      <item>PLATAN TRGOVINA  j.d.o.o. za trgovinu i usluge, Tivatska 7, 20350 Metković</item>
    </izvorni_sadrzaj>
    <derivirana_varijabla naziv="DomainObject.Predmet.ProtuStrankaListFormatedWithAdress_1">
      <item>PLATAN TRGOVINA  j.d.o.o. za trgovinu i usluge, Tivatska 7, 20350 Metković</item>
    </derivirana_varijabla>
  </DomainObject.Predmet.ProtuStrankaListFormatedWithAdress>
  <DomainObject.Predmet.ProtuStrankaListFormatedWithAdressOIB>
    <izvorni_sadrzaj>
      <item>PLATAN TRGOVINA  j.d.o.o. za trgovinu i usluge, OIB 63180252756, Tivatska 7, 20350 Metković</item>
    </izvorni_sadrzaj>
    <derivirana_varijabla naziv="DomainObject.Predmet.ProtuStrankaListFormatedWithAdressOIB_1">
      <item>PLATAN TRGOVINA  j.d.o.o. za trgovinu i usluge, OIB 63180252756, Tivatska 7, 20350 Metković</item>
    </derivirana_varijabla>
  </DomainObject.Predmet.ProtuStrankaListFormatedWithAdressOIB>
  <DomainObject.Predmet.ProtuStrankaListNazivFormated>
    <izvorni_sadrzaj>
      <item>PLATAN TRGOVINA  j.d.o.o. za trgovinu i usluge</item>
    </izvorni_sadrzaj>
    <derivirana_varijabla naziv="DomainObject.Predmet.ProtuStrankaListNazivFormated_1">
      <item>PLATAN TRGOVINA  j.d.o.o. za trgovinu i usluge</item>
    </derivirana_varijabla>
  </DomainObject.Predmet.ProtuStrankaListNazivFormated>
  <DomainObject.Predmet.ProtuStrankaListNazivFormatedOIB>
    <izvorni_sadrzaj>
      <item>PLATAN TRGOVINA  j.d.o.o. za trgovinu i usluge, OIB 63180252756</item>
    </izvorni_sadrzaj>
    <derivirana_varijabla naziv="DomainObject.Predmet.ProtuStrankaListNazivFormatedOIB_1">
      <item>PLATAN TRGOVINA  j.d.o.o. za trgovinu i usluge, OIB 63180252756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PLATAN TRGOVINA  j.d.o.o. za trgovinu i usluge</izvorni_sadrzaj>
    <derivirana_varijabla naziv="DomainObject.Predmet.ProtustrankaIDrugi_1">PLATAN TRGOVINA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PLATAN TRGOVINA  j.d.o.o. za trgovinu i usluge, OIB 63180252756, Tivatska 7, 20350 Metković</izvorni_sadrzaj>
    <derivirana_varijabla naziv="DomainObject.Predmet.ProtustrankaIDrugiAdressOIB_1">PLATAN TRGOVINA  j.d.o.o. za trgovinu i usluge, OIB 63180252756, Tivatska 7,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PLATAN TRGOVINA  j.d.o.o. za trgovinu i usluge</item>
    </izvorni_sadrzaj>
    <derivirana_varijabla naziv="DomainObject.Predmet.SudioniciListNaziv_1">
      <item>FINA, RC Split, Podružnica Dubrovnik</item>
      <item>PLATAN TRGOVINA  j.d.o.o. za trgovinu i usluge</item>
    </derivirana_varijabla>
  </DomainObject.Predmet.SudioniciListNaziv>
  <DomainObject.Predmet.SudioniciListAdressOIB>
    <izvorni_sadrzaj>
      <item>FINA, RC Split, Podružnica Dubrovnik, OIB 85821130368, Vukovarska 2,20000 Dubrovnik</item>
      <item>PLATAN TRGOVINA  j.d.o.o. za trgovinu i usluge, OIB 63180252756, Tivatska 7,20350 Metković</item>
    </izvorni_sadrzaj>
    <derivirana_varijabla naziv="DomainObject.Predmet.SudioniciListAdressOIB_1">
      <item>FINA, RC Split, Podružnica Dubrovnik, OIB 85821130368, Vukovarska 2,20000 Dubrovnik</item>
      <item>PLATAN TRGOVINA  j.d.o.o. za trgovinu i usluge, OIB 63180252756, Tivatska 7,20350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63180252756</item>
    </izvorni_sadrzaj>
    <derivirana_varijabla naziv="DomainObject.Predmet.SudioniciListNazivOIB_1">
      <item>, OIB 85821130368</item>
      <item>, OIB 63180252756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2018</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2016-01-21T12:28:00Z</dcterms:created>
  <dc:creator>Joško Livaković</dc:creator>
  <cp:lastModifiedBy>Andrijana Leto</cp:lastModifiedBy>
  <cp:lastPrinted>2016-01-21T12:28:00Z</cp:lastPrinted>
  <dcterms:modified xmlns:xsi="http://www.w3.org/2001/XMLSchema-instance" xsi:type="dcterms:W3CDTF">2016-01-21T14:09:00Z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