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de3d" w14:paraId="56ade3d" w:rsidRDefault="00CB406C" w:rsidP="00B56F5A" w:rsidR="00CB406C">
      <w:pPr>
        <w15:collapsed w:val="false"/>
      </w:pPr>
      <w:bookmarkStart w:name="_GoBack" w:id="0"/>
      <w:bookmarkEnd w:id="0"/>
      <w:r>
        <w:t xml:space="preserve">    </w:t>
      </w:r>
      <w:r w:rsidR="0077660C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B56F5A" w:rsidP="00B56F5A" w:rsidR="00B56F5A" w:rsidRPr="00CB40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CB406C">
        <w:tab/>
        <w:t xml:space="preserve"> </w:t>
      </w:r>
      <w:r w:rsidR="003A3E27">
        <w:t xml:space="preserve">    </w:t>
      </w:r>
      <w:r w:rsidR="00414267">
        <w:t xml:space="preserve"> </w:t>
      </w:r>
      <w:r w:rsidRPr="00B56F5A">
        <w:rPr>
          <w:b/>
        </w:rPr>
        <w:t>Broj: 7/St-</w:t>
      </w:r>
      <w:r w:rsidR="003E04D4">
        <w:rPr>
          <w:b/>
        </w:rPr>
        <w:t>741/2016-</w:t>
      </w:r>
      <w:r w:rsidR="00CB406C">
        <w:rPr>
          <w:b/>
        </w:rPr>
        <w:t>29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1153D1" w:rsidP="00754327" w:rsidR="001153D1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1153D1" w:rsidP="00754327" w:rsidR="001153D1"/>
    <w:p w:rsidRDefault="00754327" w:rsidP="00575481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3E04D4">
        <w:t xml:space="preserve">IKO MONT j.d.o.o. za građenje i usluge, skraćena tvrtka: IKO MONT j.d.o.o., </w:t>
      </w:r>
      <w:proofErr w:type="spellStart"/>
      <w:r w:rsidR="003E04D4">
        <w:t>Vidovci</w:t>
      </w:r>
      <w:proofErr w:type="spellEnd"/>
      <w:r w:rsidR="003E04D4">
        <w:t>, Sokolova 7, OIB: 76103996742</w:t>
      </w:r>
      <w:r w:rsidR="00B804C6">
        <w:t xml:space="preserve">, dana </w:t>
      </w:r>
      <w:r w:rsidR="003E04D4">
        <w:t>10</w:t>
      </w:r>
      <w:r w:rsidR="00FB3EF3">
        <w:t>.</w:t>
      </w:r>
      <w:r w:rsidR="003E04D4">
        <w:t>ožujka</w:t>
      </w:r>
      <w:r w:rsidR="00B804C6">
        <w:t xml:space="preserve"> 201</w:t>
      </w:r>
      <w:r w:rsidR="00FB3EF3">
        <w:t>7</w:t>
      </w:r>
      <w:r>
        <w:t xml:space="preserve">. godine </w:t>
      </w:r>
    </w:p>
    <w:p w:rsidRDefault="001153D1" w:rsidP="001153D1" w:rsidR="001153D1">
      <w:pPr>
        <w:jc w:val="both"/>
      </w:pPr>
    </w:p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stečajni upravitelj i skupštin</w:t>
      </w:r>
      <w:r w:rsidR="00B804C6">
        <w:t xml:space="preserve">a vjerovnika stečajnog dužnika </w:t>
      </w:r>
      <w:r w:rsidR="003E04D4">
        <w:t xml:space="preserve">IKO MONT j.d.o.o. za građenje i usluge, skraćena tvrtka: IKO MONT j.d.o.o., </w:t>
      </w:r>
      <w:proofErr w:type="spellStart"/>
      <w:r w:rsidR="003E04D4">
        <w:t>Vidovci</w:t>
      </w:r>
      <w:proofErr w:type="spellEnd"/>
      <w:r w:rsidR="003E04D4">
        <w:t>, Sokolova 7, OIB: 76103996742</w:t>
      </w:r>
      <w:r w:rsidR="00FB3EF3" w:rsidRPr="00FB3EF3">
        <w:t>,</w:t>
      </w:r>
      <w:r w:rsidR="0000607A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</w:t>
      </w:r>
      <w:r w:rsidR="00CB406C">
        <w:t xml:space="preserve">IKO MONT j.d.o.o. za građenje i usluge, skraćena tvrtka: IKO MONT j.d.o.o., </w:t>
      </w:r>
      <w:proofErr w:type="spellStart"/>
      <w:r w:rsidR="00CB406C">
        <w:t>Vidovci</w:t>
      </w:r>
      <w:proofErr w:type="spellEnd"/>
      <w:r w:rsidR="00CB406C">
        <w:t>, Sokolova 7, OIB: 76103996742</w:t>
      </w:r>
      <w:r w:rsidR="00EB7C34">
        <w:t>,</w:t>
      </w:r>
      <w:r w:rsidR="00754327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554FBB">
        <w:t>30.</w:t>
      </w:r>
      <w:r w:rsidR="00754327">
        <w:t>000,00 Kn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CB406C">
        <w:rPr>
          <w:b/>
        </w:rPr>
        <w:t>741</w:t>
      </w:r>
      <w:r w:rsidR="00754327" w:rsidRPr="00FB3EF3">
        <w:rPr>
          <w:b/>
        </w:rPr>
        <w:t>-201</w:t>
      </w:r>
      <w:r w:rsidR="00554FBB" w:rsidRPr="00FB3EF3">
        <w:rPr>
          <w:b/>
        </w:rPr>
        <w:t>6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1153D1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1153D1" w:rsidP="00754327" w:rsidR="001153D1"/>
    <w:p w:rsidRDefault="00754327" w:rsidP="00575481" w:rsidR="00575481">
      <w:pPr>
        <w:ind w:firstLine="1440"/>
        <w:jc w:val="both"/>
      </w:pPr>
      <w:r>
        <w:t>Rješenjem ovoga suda poslovni broj 7/St-</w:t>
      </w:r>
      <w:r w:rsidR="00082A02">
        <w:t>741</w:t>
      </w:r>
      <w:r w:rsidR="008F2F61">
        <w:t>/201</w:t>
      </w:r>
      <w:r w:rsidR="00554FBB">
        <w:t>6</w:t>
      </w:r>
      <w:r w:rsidR="00826CC2">
        <w:t>-</w:t>
      </w:r>
      <w:r w:rsidR="00082A02">
        <w:t>17</w:t>
      </w:r>
      <w:r w:rsidR="00826CC2">
        <w:t xml:space="preserve"> od </w:t>
      </w:r>
      <w:r w:rsidR="00EB7C34">
        <w:t>1</w:t>
      </w:r>
      <w:r w:rsidR="00082A02">
        <w:t>4</w:t>
      </w:r>
      <w:r w:rsidR="00554FBB">
        <w:t xml:space="preserve">. </w:t>
      </w:r>
      <w:r w:rsidR="00082A02">
        <w:t>studenog</w:t>
      </w:r>
      <w:r w:rsidR="00554FBB">
        <w:t xml:space="preserve"> </w:t>
      </w:r>
      <w:r>
        <w:t>201</w:t>
      </w:r>
      <w:r w:rsidR="00554FBB">
        <w:t>6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CB406C">
        <w:t xml:space="preserve">IKO MONT j.d.o.o. za građenje i usluge, skraćena tvrtka: IKO MONT j.d.o.o., </w:t>
      </w:r>
      <w:proofErr w:type="spellStart"/>
      <w:r w:rsidR="00CB406C">
        <w:t>Vidovci</w:t>
      </w:r>
      <w:proofErr w:type="spellEnd"/>
      <w:r w:rsidR="00CB406C">
        <w:t>, Sokolova 7, OIB: 76103996742</w:t>
      </w:r>
      <w:r w:rsidR="00575481" w:rsidRPr="00575481">
        <w:t>,</w:t>
      </w:r>
      <w:r w:rsidR="00826CC2">
        <w:t xml:space="preserve"> a za stečajnog upravitelja imenovan</w:t>
      </w:r>
      <w:r w:rsidR="00082A02">
        <w:t>a</w:t>
      </w:r>
      <w:r w:rsidR="00826CC2">
        <w:t xml:space="preserve"> je </w:t>
      </w:r>
      <w:r w:rsidR="00CB406C">
        <w:t>Vinka Ivanković iz Vinkovaca</w:t>
      </w:r>
      <w:r w:rsidR="008F2F61">
        <w:t>.</w:t>
      </w:r>
      <w:r w:rsidR="00554FBB">
        <w:t xml:space="preserve"> </w:t>
      </w:r>
    </w:p>
    <w:p w:rsidRDefault="001153D1" w:rsidP="001153D1" w:rsidR="001153D1">
      <w:pPr>
        <w:jc w:val="both"/>
      </w:pPr>
    </w:p>
    <w:p w:rsidRDefault="001153D1" w:rsidP="001153D1" w:rsidR="001153D1">
      <w:pPr>
        <w:jc w:val="both"/>
      </w:pPr>
      <w:r>
        <w:t xml:space="preserve">                       </w:t>
      </w:r>
    </w:p>
    <w:p w:rsidRDefault="00651BE0" w:rsidP="001153D1" w:rsidR="001153D1">
      <w:pPr>
        <w:jc w:val="both"/>
        <w:rPr>
          <w:b/>
        </w:rPr>
      </w:pPr>
      <w:r>
        <w:lastRenderedPageBreak/>
        <w:tab/>
      </w:r>
      <w:r w:rsidR="001153D1">
        <w:tab/>
      </w:r>
      <w:r w:rsidR="001153D1">
        <w:tab/>
      </w:r>
      <w:r w:rsidR="001153D1">
        <w:tab/>
      </w:r>
      <w:r w:rsidR="001153D1">
        <w:tab/>
      </w:r>
      <w:r w:rsidR="00FE3FF7">
        <w:t xml:space="preserve">      </w:t>
      </w:r>
      <w:r w:rsidR="001153D1">
        <w:t>-2-</w:t>
      </w:r>
      <w:r w:rsidR="001153D1">
        <w:tab/>
      </w:r>
      <w:r w:rsidR="001153D1">
        <w:tab/>
      </w:r>
      <w:r w:rsidR="001153D1">
        <w:tab/>
      </w:r>
      <w:r w:rsidR="001153D1">
        <w:tab/>
        <w:t xml:space="preserve">      </w:t>
      </w:r>
      <w:r w:rsidR="001153D1">
        <w:rPr>
          <w:b/>
        </w:rPr>
        <w:t>Broj: 7/St-741/2016-29</w:t>
      </w:r>
    </w:p>
    <w:p w:rsidRDefault="001153D1" w:rsidP="001153D1" w:rsidR="001153D1" w:rsidRPr="001153D1">
      <w:pPr>
        <w:jc w:val="both"/>
        <w:rPr>
          <w:b/>
        </w:rPr>
      </w:pPr>
    </w:p>
    <w:p w:rsidRDefault="001153D1" w:rsidP="001153D1" w:rsidR="006A6713" w:rsidRPr="001153D1">
      <w:pPr>
        <w:ind w:firstLine="708"/>
        <w:jc w:val="both"/>
      </w:pPr>
      <w:r>
        <w:t xml:space="preserve">             </w:t>
      </w:r>
      <w:r w:rsidR="00106F7F" w:rsidRPr="00106F7F">
        <w:t>Iz Izvješća o tijeku stečajnog postupka i stanju stečajne mase  koje je tijekom postupka dostavi</w:t>
      </w:r>
      <w:r w:rsidR="00163CB1">
        <w:t>la</w:t>
      </w:r>
      <w:r w:rsidR="00106F7F" w:rsidRPr="00106F7F">
        <w:t xml:space="preserve"> stečajn</w:t>
      </w:r>
      <w:r w:rsidR="00082A02">
        <w:t>a</w:t>
      </w:r>
      <w:r w:rsidR="00106F7F" w:rsidRPr="00106F7F">
        <w:t xml:space="preserve"> upravitelj</w:t>
      </w:r>
      <w:r w:rsidR="00082A02">
        <w:t>ica i očitovanja stečajne upraviteljice</w:t>
      </w:r>
      <w:r w:rsidR="007774B7">
        <w:t xml:space="preserve"> na izvještajnom ročištu</w:t>
      </w:r>
      <w:r w:rsidR="00106F7F" w:rsidRPr="00106F7F">
        <w:t xml:space="preserve"> proizlazi da</w:t>
      </w:r>
      <w:r w:rsidR="006A6713">
        <w:t xml:space="preserve"> nema mogućnosti za nastavak poslovanja dužnika, da</w:t>
      </w:r>
      <w:r w:rsidR="00106F7F" w:rsidRPr="00106F7F">
        <w:t xml:space="preserve"> </w:t>
      </w:r>
      <w:r w:rsidR="00514E65">
        <w:t>dužnik nije vlasnik po</w:t>
      </w:r>
      <w:r w:rsidR="00082A02">
        <w:t>kretne niti n</w:t>
      </w:r>
      <w:r w:rsidR="00B300DD">
        <w:t>epokretne imovine, nije nositelj dionica</w:t>
      </w:r>
      <w:r w:rsidR="00163CB1">
        <w:t xml:space="preserve">, </w:t>
      </w:r>
      <w:r w:rsidR="00B300DD">
        <w:t>poslovnih udjela u drugim društvima niti</w:t>
      </w:r>
      <w:r w:rsidR="00163CB1">
        <w:t xml:space="preserve"> nositelj</w:t>
      </w:r>
      <w:r w:rsidR="00B300DD">
        <w:t xml:space="preserve"> imovinskih prava, te da dužnik u </w:t>
      </w:r>
      <w:r w:rsidR="00163CB1">
        <w:t>imovini iskazuje jedino tražbine</w:t>
      </w:r>
      <w:r w:rsidR="007774B7">
        <w:t xml:space="preserve"> i to </w:t>
      </w:r>
      <w:r w:rsidR="00163CB1">
        <w:t xml:space="preserve">u </w:t>
      </w:r>
      <w:r w:rsidR="007774B7">
        <w:t xml:space="preserve">bilanci </w:t>
      </w:r>
      <w:r w:rsidR="00B300DD">
        <w:t>z</w:t>
      </w:r>
      <w:r w:rsidR="007774B7">
        <w:t>a</w:t>
      </w:r>
      <w:r w:rsidR="00B300DD">
        <w:t xml:space="preserve"> 2015.g</w:t>
      </w:r>
      <w:r w:rsidR="00163CB1">
        <w:t xml:space="preserve">odine </w:t>
      </w:r>
      <w:r w:rsidR="00B300DD">
        <w:t>iskazuje tražbinu u iznosu od 129.400,00</w:t>
      </w:r>
      <w:r w:rsidR="007774B7">
        <w:t xml:space="preserve"> K</w:t>
      </w:r>
      <w:r w:rsidR="00B300DD">
        <w:t>n prema dva inozemna druš</w:t>
      </w:r>
      <w:r w:rsidR="007774B7">
        <w:t>tva te</w:t>
      </w:r>
      <w:r w:rsidR="00B300DD">
        <w:t xml:space="preserve"> da nakon toga </w:t>
      </w:r>
      <w:r w:rsidR="00163CB1">
        <w:t>nije više vodio poslovne knjige</w:t>
      </w:r>
      <w:r w:rsidR="007774B7">
        <w:t>. P</w:t>
      </w:r>
      <w:r w:rsidR="00B300DD">
        <w:t>rema do</w:t>
      </w:r>
      <w:r w:rsidR="00163CB1">
        <w:t>kumentaciji koja je</w:t>
      </w:r>
      <w:r w:rsidR="00B300DD">
        <w:t xml:space="preserve"> dostup</w:t>
      </w:r>
      <w:r w:rsidR="00FA351D">
        <w:t>n</w:t>
      </w:r>
      <w:r w:rsidR="00B300DD">
        <w:t>a</w:t>
      </w:r>
      <w:r w:rsidR="007774B7">
        <w:t xml:space="preserve"> stečajnoj upraviteljici dužnik je</w:t>
      </w:r>
      <w:r w:rsidR="00B300DD">
        <w:t xml:space="preserve"> imao </w:t>
      </w:r>
      <w:r w:rsidR="007774B7">
        <w:t>sklopljena</w:t>
      </w:r>
      <w:r w:rsidR="00163CB1">
        <w:t xml:space="preserve"> </w:t>
      </w:r>
      <w:r w:rsidR="007774B7">
        <w:t>tri</w:t>
      </w:r>
      <w:r w:rsidR="00B300DD">
        <w:t xml:space="preserve"> ugovora o obavlja</w:t>
      </w:r>
      <w:r w:rsidR="00163CB1">
        <w:t>nju građevinskih radova sa inozemnim društvima, te je</w:t>
      </w:r>
      <w:r w:rsidR="00B300DD">
        <w:t xml:space="preserve"> u 2015.g</w:t>
      </w:r>
      <w:r w:rsidR="00163CB1">
        <w:t>odini</w:t>
      </w:r>
      <w:r w:rsidR="00B300DD">
        <w:t xml:space="preserve"> izdao </w:t>
      </w:r>
      <w:r w:rsidR="00163CB1">
        <w:t>pet</w:t>
      </w:r>
      <w:r w:rsidR="00B300DD">
        <w:t xml:space="preserve"> računa u ukupnom iznosu od 172.587,30 Kn, </w:t>
      </w:r>
      <w:r w:rsidR="007774B7">
        <w:t xml:space="preserve">koje su inozemni kupci zaprimili, ali nisu platili, </w:t>
      </w:r>
      <w:r w:rsidR="00B300DD">
        <w:t>te i račune u iznos</w:t>
      </w:r>
      <w:r w:rsidR="00163CB1">
        <w:t>u</w:t>
      </w:r>
      <w:r w:rsidR="00B300DD">
        <w:t xml:space="preserve"> od 74.023,47</w:t>
      </w:r>
      <w:r w:rsidR="00163CB1">
        <w:t xml:space="preserve"> Kn i u iznosu od 47.421,40 K</w:t>
      </w:r>
      <w:r w:rsidR="00B300DD">
        <w:t>n koje inozemni kupci nisu htjeli preuzeti</w:t>
      </w:r>
      <w:r w:rsidR="007774B7">
        <w:t>,</w:t>
      </w:r>
      <w:r w:rsidR="00B300DD">
        <w:t xml:space="preserve"> pa su vraćeni i na takav način se pokazala razlika između iskazanih tražbina</w:t>
      </w:r>
      <w:r w:rsidR="007774B7">
        <w:t xml:space="preserve"> u dokumentaciji i ispostavljenih računa, </w:t>
      </w:r>
      <w:r w:rsidR="00B300DD">
        <w:t xml:space="preserve">da prednik dužnika nije osigurao </w:t>
      </w:r>
      <w:r w:rsidR="007774B7">
        <w:t>ove svoju tražbine</w:t>
      </w:r>
      <w:r w:rsidR="00B300DD">
        <w:t>,</w:t>
      </w:r>
      <w:r w:rsidR="007774B7">
        <w:t xml:space="preserve"> a niti dužnik</w:t>
      </w:r>
      <w:r w:rsidR="00B300DD">
        <w:t xml:space="preserve"> posjeduje analitiku ovih tražbina odnosno dokumentaciju iz koje bi se moglo sa sigurnošću utvrditi vrsta građevinskih radova, opseg i jedinična cijena radova koje je izvodio, </w:t>
      </w:r>
      <w:r w:rsidR="007774B7">
        <w:t>pa je mogućnost naplate tražbina</w:t>
      </w:r>
      <w:r w:rsidR="00B300DD">
        <w:t xml:space="preserve"> u vrlo visokom stupnju neizvjesna s obzirom da bi se u slučaju pokretanja sudskog postupka, otvorilo pitanje dokazivanja opsega izvedenih radova, te da druge imovine osim tražbina du</w:t>
      </w:r>
      <w:r w:rsidR="007774B7">
        <w:t xml:space="preserve">žnik nema. Nadalje, proizlazi </w:t>
      </w:r>
      <w:r w:rsidR="00B300DD">
        <w:t>da dužnik iskazuje obveze prema zaposlenicima, obveze za poreze i doprinose i prema dobavlja</w:t>
      </w:r>
      <w:r w:rsidR="0043551A">
        <w:t>čima u iznosu od 166.185,52 kn</w:t>
      </w:r>
      <w:r w:rsidR="00FA351D">
        <w:t xml:space="preserve"> </w:t>
      </w:r>
      <w:r w:rsidR="00514E65">
        <w:t>i da nastavno tome dužnik nema imovine koja bi bila dostatna za namirenje troškova stečajnog postupka</w:t>
      </w:r>
      <w:r w:rsidR="006A6713">
        <w:t>. S</w:t>
      </w:r>
      <w:r w:rsidR="00163CB1">
        <w:t xml:space="preserve">tečajna </w:t>
      </w:r>
      <w:r w:rsidR="00106F7F" w:rsidRPr="00106F7F">
        <w:t xml:space="preserve"> upravitelj</w:t>
      </w:r>
      <w:r w:rsidR="00163CB1">
        <w:t>ica</w:t>
      </w:r>
      <w:r w:rsidR="00106F7F" w:rsidRPr="00106F7F">
        <w:t xml:space="preserve"> predloži</w:t>
      </w:r>
      <w:r w:rsidR="00163CB1">
        <w:t>la</w:t>
      </w:r>
      <w:r w:rsidR="006A6713">
        <w:t xml:space="preserve"> je</w:t>
      </w:r>
      <w:r w:rsidR="00106F7F" w:rsidRPr="00106F7F">
        <w:t xml:space="preserve"> da se stečajni postupak iz tog razloga obustavi, a da se vjerovnici prije toga pozovu na uplatu novčanog predujma za namirenje troškova stečajnog postupka.</w:t>
      </w:r>
    </w:p>
    <w:p w:rsidRDefault="00106F7F" w:rsidP="008F2F61" w:rsidR="00106F7F">
      <w:pPr>
        <w:ind w:firstLine="1440"/>
        <w:jc w:val="both"/>
      </w:pPr>
      <w:r w:rsidRPr="00106F7F">
        <w:t xml:space="preserve"> I na izvještajnom ročištu vjerovnici su se očitovali da se ne protive da se stečajni postupak  nad dužnikom iz tog razloga obustavi</w:t>
      </w:r>
      <w:r w:rsidR="00FE3FF7">
        <w:t xml:space="preserve"> i zaključi</w:t>
      </w:r>
      <w:r w:rsidRPr="00106F7F">
        <w:t>, a sukladno odredbi čl. 293. Stečajnog zakona (NN 71/15)</w:t>
      </w:r>
      <w:r w:rsidR="0043551A">
        <w:t>.</w:t>
      </w:r>
    </w:p>
    <w:p w:rsidRDefault="006A6713" w:rsidP="008F2F61" w:rsidR="00514E65">
      <w:pPr>
        <w:ind w:firstLine="1440"/>
        <w:jc w:val="both"/>
      </w:pPr>
      <w:r>
        <w:t xml:space="preserve">Stoga </w:t>
      </w:r>
      <w:r w:rsidR="00163CB1">
        <w:t>je na temelju izvješća i očitovanja stečajne</w:t>
      </w:r>
      <w:r w:rsidR="00514E65">
        <w:t xml:space="preserve"> upravitelj</w:t>
      </w:r>
      <w:r w:rsidR="00163CB1">
        <w:t>ice</w:t>
      </w:r>
      <w:r w:rsidR="00514E65">
        <w:t xml:space="preserve"> utvrđeno da nema mogućnosti za nastavak poslovanja stečajnog dužnika te da stečajna masa nije dostatna za namirenje troškova stečajnog postupka</w:t>
      </w:r>
      <w:r>
        <w:t xml:space="preserve">. 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163CB1">
        <w:t>rad stečajne</w:t>
      </w:r>
      <w:r w:rsidR="004039DF">
        <w:t xml:space="preserve"> upravitelj</w:t>
      </w:r>
      <w:r w:rsidR="00163CB1">
        <w:t>ice</w:t>
      </w:r>
      <w:r w:rsidR="004039DF">
        <w:t xml:space="preserve"> u </w:t>
      </w:r>
      <w:r w:rsidR="00754327">
        <w:t xml:space="preserve"> </w:t>
      </w:r>
      <w:r w:rsidR="006312D5">
        <w:t>iznosu od 16</w:t>
      </w:r>
      <w:r w:rsidR="004039DF">
        <w:t>.000.00 bruto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163CB1">
        <w:t>čajne</w:t>
      </w:r>
      <w:r w:rsidR="00B12789">
        <w:t xml:space="preserve"> upravite</w:t>
      </w:r>
      <w:r w:rsidR="00163CB1">
        <w:t>ljice</w:t>
      </w:r>
      <w:r w:rsidR="00B12789">
        <w:t xml:space="preserve"> u iznosu od </w:t>
      </w:r>
      <w:r w:rsidR="00701685">
        <w:t>1</w:t>
      </w:r>
      <w:r w:rsidR="00163CB1">
        <w:t>2</w:t>
      </w:r>
      <w:r w:rsidR="00754327">
        <w:t>.000,00 Kn</w:t>
      </w:r>
      <w:r w:rsidR="005B1B42">
        <w:t xml:space="preserve"> ( izdaci za potrebe telefona,</w:t>
      </w:r>
      <w:r w:rsidR="00701685">
        <w:t xml:space="preserve"> putnih troškova,</w:t>
      </w:r>
      <w:r w:rsidR="005B1B42">
        <w:t xml:space="preserve"> preslika</w:t>
      </w:r>
      <w:r w:rsidR="00754327">
        <w:t>,</w:t>
      </w:r>
      <w:r w:rsidR="00163CB1">
        <w:t xml:space="preserve"> sudskih pristojbi </w:t>
      </w:r>
      <w:r w:rsidR="005B1B42">
        <w:t xml:space="preserve">i </w:t>
      </w:r>
      <w:r w:rsidR="00163CB1">
        <w:t>eventualnog angažiranja punomoćnika za vođenje sudskog postupka</w:t>
      </w:r>
      <w:r w:rsidR="005B1B42">
        <w:t>)</w:t>
      </w:r>
      <w:r w:rsidR="00B760BF">
        <w:t>,</w:t>
      </w:r>
      <w:r w:rsidR="00754327">
        <w:t xml:space="preserve"> te troškove angažiranje knjigovodstvenog servisa i arhiviranja u predvidivom iznosu od </w:t>
      </w:r>
      <w:r w:rsidR="00163CB1">
        <w:t>2</w:t>
      </w:r>
      <w:r w:rsidR="00754327">
        <w:t>.000,00 Kn.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>. S</w:t>
      </w:r>
      <w:r w:rsidR="00554FBB">
        <w:t>tečajnog zakona</w:t>
      </w:r>
      <w:r w:rsidR="0014706C">
        <w:t xml:space="preserve">  ( NN 75/15 ) 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1153D1" w:rsidP="00E537E8" w:rsidR="001153D1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CB406C">
        <w:t>10</w:t>
      </w:r>
      <w:r w:rsidR="00554FBB">
        <w:t xml:space="preserve">. </w:t>
      </w:r>
      <w:r w:rsidR="00CB406C">
        <w:t>ožujka</w:t>
      </w:r>
      <w:r w:rsidR="001417AF">
        <w:t xml:space="preserve"> </w:t>
      </w:r>
      <w:r w:rsidR="00B760BF">
        <w:t>201</w:t>
      </w:r>
      <w:r w:rsidR="00575481">
        <w:t>7</w:t>
      </w:r>
      <w:r w:rsidR="00754327">
        <w:t>. godine</w:t>
      </w:r>
    </w:p>
    <w:p w:rsidRDefault="001153D1" w:rsidP="00E537E8" w:rsidR="00831320">
      <w:pPr>
        <w:jc w:val="both"/>
      </w:pPr>
      <w:r>
        <w:t xml:space="preserve">        </w:t>
      </w: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754327">
        <w:t>Stečajna sutkinja:</w:t>
      </w:r>
    </w:p>
    <w:p w:rsidRDefault="00754327" w:rsidP="00E537E8" w:rsidR="00AF26BF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 </w:t>
      </w:r>
      <w:r w:rsidR="00554FBB">
        <w:t xml:space="preserve">   </w:t>
      </w:r>
      <w:r w:rsidR="001153D1">
        <w:t>Mirna Vujčić</w:t>
      </w:r>
    </w:p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754327" w:rsidP="00754327" w:rsidR="00754327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701685" w:rsidP="00754327" w:rsidR="00754327">
      <w:r>
        <w:t>2. Kalendar 20 dana</w:t>
      </w:r>
    </w:p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607A"/>
    <w:rsid w:val="00016F2A"/>
    <w:rsid w:val="00035AA2"/>
    <w:rsid w:val="00082A02"/>
    <w:rsid w:val="00106F7F"/>
    <w:rsid w:val="001153D1"/>
    <w:rsid w:val="001417AF"/>
    <w:rsid w:val="0014706C"/>
    <w:rsid w:val="00163CB1"/>
    <w:rsid w:val="00246414"/>
    <w:rsid w:val="002805F3"/>
    <w:rsid w:val="002C3E8E"/>
    <w:rsid w:val="002C75B6"/>
    <w:rsid w:val="003053CF"/>
    <w:rsid w:val="003065AB"/>
    <w:rsid w:val="0034718C"/>
    <w:rsid w:val="00396C36"/>
    <w:rsid w:val="003A3E27"/>
    <w:rsid w:val="003B3314"/>
    <w:rsid w:val="003E04D4"/>
    <w:rsid w:val="004037C5"/>
    <w:rsid w:val="004039DF"/>
    <w:rsid w:val="00414267"/>
    <w:rsid w:val="00425C64"/>
    <w:rsid w:val="0043551A"/>
    <w:rsid w:val="00465B1A"/>
    <w:rsid w:val="004A493B"/>
    <w:rsid w:val="004A62AA"/>
    <w:rsid w:val="004E6267"/>
    <w:rsid w:val="00514E65"/>
    <w:rsid w:val="00530390"/>
    <w:rsid w:val="00554FBB"/>
    <w:rsid w:val="00575481"/>
    <w:rsid w:val="005B1B42"/>
    <w:rsid w:val="005C703E"/>
    <w:rsid w:val="005D3854"/>
    <w:rsid w:val="005D51E4"/>
    <w:rsid w:val="005E4F92"/>
    <w:rsid w:val="00612F46"/>
    <w:rsid w:val="006312D5"/>
    <w:rsid w:val="00651BE0"/>
    <w:rsid w:val="00692884"/>
    <w:rsid w:val="006A6713"/>
    <w:rsid w:val="006C0994"/>
    <w:rsid w:val="006E3BF5"/>
    <w:rsid w:val="00701685"/>
    <w:rsid w:val="007166C1"/>
    <w:rsid w:val="00754327"/>
    <w:rsid w:val="0076416D"/>
    <w:rsid w:val="00766AE2"/>
    <w:rsid w:val="0077660C"/>
    <w:rsid w:val="007774B7"/>
    <w:rsid w:val="007E22A8"/>
    <w:rsid w:val="007F7A21"/>
    <w:rsid w:val="00826CC2"/>
    <w:rsid w:val="00831320"/>
    <w:rsid w:val="008A5F52"/>
    <w:rsid w:val="008F2F61"/>
    <w:rsid w:val="00910DC8"/>
    <w:rsid w:val="00916AAE"/>
    <w:rsid w:val="00924634"/>
    <w:rsid w:val="009305A2"/>
    <w:rsid w:val="00931FE3"/>
    <w:rsid w:val="0095335D"/>
    <w:rsid w:val="00A779B1"/>
    <w:rsid w:val="00A90F39"/>
    <w:rsid w:val="00AF26BF"/>
    <w:rsid w:val="00B06A46"/>
    <w:rsid w:val="00B12789"/>
    <w:rsid w:val="00B27957"/>
    <w:rsid w:val="00B300DD"/>
    <w:rsid w:val="00B521C7"/>
    <w:rsid w:val="00B56F5A"/>
    <w:rsid w:val="00B760BF"/>
    <w:rsid w:val="00B804C6"/>
    <w:rsid w:val="00C950F4"/>
    <w:rsid w:val="00CB406C"/>
    <w:rsid w:val="00CD1CC2"/>
    <w:rsid w:val="00CE3744"/>
    <w:rsid w:val="00CF7A18"/>
    <w:rsid w:val="00D506ED"/>
    <w:rsid w:val="00DA498E"/>
    <w:rsid w:val="00E23866"/>
    <w:rsid w:val="00E537E8"/>
    <w:rsid w:val="00EB7C34"/>
    <w:rsid w:val="00F70C32"/>
    <w:rsid w:val="00F80F64"/>
    <w:rsid w:val="00F87F96"/>
    <w:rsid w:val="00FA351D"/>
    <w:rsid w:val="00FA6B14"/>
    <w:rsid w:val="00FB3EF3"/>
    <w:rsid w:val="00FC3AD2"/>
    <w:rsid w:val="00FE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</izvorni_sadrzaj>
    <derivirana_varijabla naziv="DomainObject.Predmet.Opis_1">ČL.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 MONT j.d.o.o. za građenje i usluge zastupanog po punomoćniku Ivan Kuprešak</izvorni_sadrzaj>
    <derivirana_varijabla naziv="DomainObject.Predmet.ProtustrankaFormated_1">  IKO MONT j.d.o.o. za građenje i usluge zastupanog po punomoćniku Ivan Kuprešak</derivirana_varijabla>
  </DomainObject.Predmet.ProtustrankaFormated>
  <DomainObject.Predmet.ProtustrankaFormatedOIB>
    <izvorni_sadrzaj>  IKO MONT j.d.o.o. za građenje i usluge, OIB 76103996742 zastupanog po punomoćniku Ivan Kuprešak</izvorni_sadrzaj>
    <derivirana_varijabla naziv="DomainObject.Predmet.ProtustrankaFormatedOIB_1">  IKO MONT j.d.o.o. za građenje i usluge, OIB 76103996742 zastupanog po punomoćniku Ivan Kuprešak</derivirana_varijabla>
  </DomainObject.Predmet.ProtustrankaFormatedOIB>
  <DomainObject.Predmet.ProtustrankaFormatedWithAdress>
    <izvorni_sadrzaj> IKO MONT j.d.o.o. za građenje i usluge, Sokolova 7, 34000 Vidovci zastupanog po punomoćniku Ivan Kuprešak</izvorni_sadrzaj>
    <derivirana_varijabla naziv="DomainObject.Predmet.ProtustrankaFormatedWithAdress_1"> IKO MONT j.d.o.o. za građenje i usluge, Sokolova 7, 34000 Vidovci zastupanog po punomoćniku Ivan Kuprešak</derivirana_varijabla>
  </DomainObject.Predmet.ProtustrankaFormatedWithAdress>
  <DomainObject.Predmet.ProtustrankaFormatedWithAdressOIB>
    <izvorni_sadrzaj> IKO MONT j.d.o.o. za građenje i usluge, OIB 76103996742, Sokolova 7, 34000 Vidovci zastupanog po punomoćniku Ivan Kuprešak</izvorni_sadrzaj>
    <derivirana_varijabla naziv="DomainObject.Predmet.ProtustrankaFormatedWithAdressOIB_1"> IKO MONT j.d.o.o. za građenje i usluge, OIB 76103996742, Sokolova 7, 34000 Vidovci zastupanog po punomoćniku Ivan Kuprešak</derivirana_varijabla>
  </DomainObject.Predmet.ProtustrankaFormatedWithAdressOIB>
  <DomainObject.Predmet.ProtustrankaWithAdress>
    <izvorni_sadrzaj>IKO MONT j.d.o.o. za građenje i usluge Sokolova 7, 34000 Vidovci</izvorni_sadrzaj>
    <derivirana_varijabla naziv="DomainObject.Predmet.ProtustrankaWithAdress_1">IKO MONT j.d.o.o. za građenje i usluge Sokolova 7, 34000 Vidovci</derivirana_varijabla>
  </DomainObject.Predmet.ProtustrankaWithAdress>
  <DomainObject.Predmet.ProtustrankaWithAdressOIB>
    <izvorni_sadrzaj>IKO MONT j.d.o.o. za građenje i usluge, OIB 76103996742, Sokolova 7, 34000 Vidovci</izvorni_sadrzaj>
    <derivirana_varijabla naziv="DomainObject.Predmet.ProtustrankaWithAdressOIB_1">IKO MONT j.d.o.o. za građenje i usluge, OIB 76103996742, Sokolova 7, 34000 Vidovci</derivirana_varijabla>
  </DomainObject.Predmet.ProtustrankaWithAdressOIB>
  <DomainObject.Predmet.ProtustrankaNazivFormated>
    <izvorni_sadrzaj>IKO MONT j.d.o.o. za građenje i usluge</izvorni_sadrzaj>
    <derivirana_varijabla naziv="DomainObject.Predmet.ProtustrankaNazivFormated_1">IKO MONT j.d.o.o. za građenje i usluge</derivirana_varijabla>
  </DomainObject.Predmet.ProtustrankaNazivFormated>
  <DomainObject.Predmet.ProtustrankaNazivFormatedOIB>
    <izvorni_sadrzaj>IKO MONT j.d.o.o. za građenje i usluge, OIB 76103996742</izvorni_sadrzaj>
    <derivirana_varijabla naziv="DomainObject.Predmet.ProtustrankaNazivFormatedOIB_1">IKO MONT j.d.o.o. za građenje i usluge, OIB 76103996742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18918.72</izvorni_sadrzaj>
    <derivirana_varijabla naziv="DomainObject.Predmet.TrenutnaVrijednost_1">18918.72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IKO MONT j.d.o.o. za građenje i usluge zastupanog po punomoćniku Ivan Kuprešak</item>
    </izvorni_sadrzaj>
    <derivirana_varijabla naziv="DomainObject.Predmet.ProtuStrankaListFormated_1">
      <item>IKO MONT j.d.o.o. za građenje i usluge zastupanog po punomoćniku Ivan Kuprešak</item>
    </derivirana_varijabla>
  </DomainObject.Predmet.ProtuStrankaListFormated>
  <DomainObject.Predmet.ProtuStrankaListFormatedOIB>
    <izvorni_sadrzaj>
      <item>IKO MONT j.d.o.o. za građenje i usluge, OIB 76103996742 zastupanog po punomoćniku Ivan Kuprešak</item>
    </izvorni_sadrzaj>
    <derivirana_varijabla naziv="DomainObject.Predmet.ProtuStrankaListFormatedOIB_1">
      <item>IKO MONT j.d.o.o. za građenje i usluge, OIB 76103996742 zastupanog po punomoćniku Ivan Kuprešak</item>
    </derivirana_varijabla>
  </DomainObject.Predmet.ProtuStrankaListFormatedOIB>
  <DomainObject.Predmet.ProtuStrankaListFormatedWithAdress>
    <izvorni_sadrzaj>
      <item>IKO MONT j.d.o.o. za građenje i usluge, Sokolova 7, 34000 Vidovci zastupanog po punomoćniku Ivan Kuprešak</item>
    </izvorni_sadrzaj>
    <derivirana_varijabla naziv="DomainObject.Predmet.ProtuStrankaListFormatedWithAdress_1">
      <item>IKO MONT j.d.o.o. za građenje i usluge, Sokolova 7, 34000 Vidovci zastupanog po punomoćniku Ivan Kuprešak</item>
    </derivirana_varijabla>
  </DomainObject.Predmet.ProtuStrankaListFormatedWithAdress>
  <DomainObject.Predmet.ProtuStrankaListFormatedWithAdressOIB>
    <izvorni_sadrzaj>
      <item>IKO MONT j.d.o.o. za građenje i usluge, OIB 76103996742, Sokolova 7, 34000 Vidovci zastupanog po punomoćniku Ivan Kuprešak</item>
    </izvorni_sadrzaj>
    <derivirana_varijabla naziv="DomainObject.Predmet.ProtuStrankaListFormatedWithAdressOIB_1">
      <item>IKO MONT j.d.o.o. za građenje i usluge, OIB 76103996742, Sokolova 7, 34000 Vidovci zastupanog po punomoćniku Ivan Kuprešak</item>
    </derivirana_varijabla>
  </DomainObject.Predmet.ProtuStrankaListFormatedWithAdressOIB>
  <DomainObject.Predmet.ProtuStrankaListNazivFormated>
    <izvorni_sadrzaj>
      <item>IKO MONT j.d.o.o. za građenje i usluge</item>
    </izvorni_sadrzaj>
    <derivirana_varijabla naziv="DomainObject.Predmet.ProtuStrankaListNazivFormated_1">
      <item>IKO MONT j.d.o.o. za građenje i usluge</item>
    </derivirana_varijabla>
  </DomainObject.Predmet.ProtuStrankaListNazivFormated>
  <DomainObject.Predmet.ProtuStrankaListNazivFormatedOIB>
    <izvorni_sadrzaj>
      <item>IKO MONT j.d.o.o. za građenje i usluge, OIB 76103996742</item>
    </izvorni_sadrzaj>
    <derivirana_varijabla naziv="DomainObject.Predmet.ProtuStrankaListNazivFormatedOIB_1">
      <item>IKO MONT j.d.o.o. za građenje i usluge, OIB 76103996742</item>
    </derivirana_varijabla>
  </DomainObject.Predmet.ProtuStrankaListNazivFormatedOIB>
  <DomainObject.Predmet.OstaliListFormated>
    <izvorni_sadrzaj>
      <item>Ivan Kuprešak punomoćnik sudionika u postupku IKO MONT j.d.o.o. za građenje i usluge</item>
      <item>Gabriel Zovak</item>
      <item>Vinka Ivanković</item>
    </izvorni_sadrzaj>
    <derivirana_varijabla naziv="DomainObject.Predmet.OstaliListFormated_1">
      <item>Ivan Kuprešak punomoćnik sudionika u postupku IKO MONT j.d.o.o. za građenje i usluge</item>
      <item>Gabriel Zovak</item>
      <item>Vinka Ivanković</item>
    </derivirana_varijabla>
  </DomainObject.Predmet.OstaliListFormated>
  <DomainObject.Predmet.OstaliListFormatedOIB>
    <izvorni_sadrzaj>
      <item>Ivan Kuprešak, OIB 80598025489 punomoćnik sudionika u postupku IKO MONT j.d.o.o. za građenje i usluge</item>
      <item>Gabriel Zovak</item>
      <item>Vinka Ivanković</item>
    </izvorni_sadrzaj>
    <derivirana_varijabla naziv="DomainObject.Predmet.OstaliListFormatedOIB_1">
      <item>Ivan Kuprešak, OIB 80598025489 punomoćnik sudionika u postupku IKO MONT j.d.o.o. za građenje i usluge</item>
      <item>Gabriel Zovak</item>
      <item>Vinka Ivanković</item>
    </derivirana_varijabla>
  </DomainObject.Predmet.OstaliListFormatedOIB>
  <DomainObject.Predmet.OstaliListFormatedWithAdress>
    <izvorni_sadrzaj>
      <item>Ivan Kuprešak, Sokolova 7, 34000 Vidovci punomoćnik sudionika u postupku IKO MONT j.d.o.o. za građenje i usluge</item>
      <item>Gabriel Zovak</item>
      <item>Vinka Ivanković</item>
    </izvorni_sadrzaj>
    <derivirana_varijabla naziv="DomainObject.Predmet.OstaliListFormatedWithAdress_1">
      <item>Ivan Kuprešak, Sokolova 7, 34000 Vidovci punomoćnik sudionika u postupku IKO MONT j.d.o.o. za građenje i usluge</item>
      <item>Gabriel Zovak</item>
      <item>Vinka Ivanković</item>
    </derivirana_varijabla>
  </DomainObject.Predmet.OstaliListFormatedWithAdress>
  <DomainObject.Predmet.OstaliListFormatedWithAdressOIB>
    <izvorni_sadrzaj>
      <item>Ivan Kuprešak, OIB 80598025489, Sokolova 7, 34000 Vidovci punomoćnik sudionika u postupku IKO MONT j.d.o.o. za građenje i usluge</item>
      <item>Gabriel Zovak</item>
      <item>Vinka Ivanković</item>
    </izvorni_sadrzaj>
    <derivirana_varijabla naziv="DomainObject.Predmet.OstaliListFormatedWithAdressOIB_1">
      <item>Ivan Kuprešak, OIB 80598025489, Sokolova 7, 34000 Vidovci punomoćnik sudionika u postupku IKO MONT j.d.o.o. za građenje i usluge</item>
      <item>Gabriel Zovak</item>
      <item>Vinka Ivanković</item>
    </derivirana_varijabla>
  </DomainObject.Predmet.OstaliListFormatedWithAdressOIB>
  <DomainObject.Predmet.OstaliListNazivFormated>
    <izvorni_sadrzaj>
      <item>Ivan Kuprešak</item>
      <item>Gabriel Zovak</item>
      <item>Vinka Ivanković</item>
    </izvorni_sadrzaj>
    <derivirana_varijabla naziv="DomainObject.Predmet.OstaliListNazivFormated_1">
      <item>Ivan Kuprešak</item>
      <item>Gabriel Zovak</item>
      <item>Vinka Ivanković</item>
    </derivirana_varijabla>
  </DomainObject.Predmet.OstaliListNazivFormated>
  <DomainObject.Predmet.OstaliListNazivFormatedOIB>
    <izvorni_sadrzaj>
      <item>Ivan Kuprešak, OIB 80598025489</item>
      <item>Gabriel Zovak</item>
      <item>Vinka Ivanković</item>
    </izvorni_sadrzaj>
    <derivirana_varijabla naziv="DomainObject.Predmet.OstaliListNazivFormatedOIB_1">
      <item>Ivan Kuprešak, OIB 80598025489</item>
      <item>Gabriel Zovak</item>
      <item>Vinka Ivanković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IKO MONT j.d.o.o. za građenje i usluge</izvorni_sadrzaj>
    <derivirana_varijabla naziv="DomainObject.Predmet.ProtustrankaIDrugi_1">IKO MONT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IKO MONT j.d.o.o. za građenje i usluge, OIB 76103996742, Sokolova 7, 34000 Vidovci</izvorni_sadrzaj>
    <derivirana_varijabla naziv="DomainObject.Predmet.ProtustrankaIDrugiAdressOIB_1">IKO MONT j.d.o.o. za građenje i usluge, OIB 76103996742, Sokolova 7,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IKO MONT j.d.o.o. za građenje i usluge</item>
      <item>Ivan Kuprešak</item>
      <item>Gabriel Zovak</item>
      <item>Vinka Ivanković</item>
    </izvorni_sadrzaj>
    <derivirana_varijabla naziv="DomainObject.Predmet.SudioniciListNaziv_1">
      <item>Financijska agencija</item>
      <item>IKO MONT j.d.o.o. za građenje i usluge</item>
      <item>Ivan Kuprešak</item>
      <item>Gabriel Zovak</item>
      <item>Vinka Ivanković</item>
    </derivirana_varijabla>
  </DomainObject.Predmet.SudioniciListNaziv>
  <DomainObject.Predmet.SudioniciListAdressOIB>
    <izvorni_sadrzaj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  <item>Gabriel Zovak</item>
      <item>Vinka Ivanković</item>
    </izvorni_sadrzaj>
    <derivirana_varijabla naziv="DomainObject.Predmet.SudioniciListAdressOIB_1"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  <item>Gabriel Zovak</item>
      <item>Vinka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76103996742</item>
      <item>, OIB 80598025489</item>
      <item>, OIB null</item>
      <item>, OIB null</item>
    </izvorni_sadrzaj>
    <derivirana_varijabla naziv="DomainObject.Predmet.SudioniciListNazivOIB_1">
      <item>, OIB 85821130368</item>
      <item>, OIB 76103996742</item>
      <item>, OIB 80598025489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886</properties:Words>
  <properties:Characters>4882</properties:Characters>
  <properties:Lines>102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2017-03-10T08:13:00Z</dcterms:created>
  <dc:creator>alet</dc:creator>
  <cp:lastModifiedBy>wsadmin</cp:lastModifiedBy>
  <cp:lastPrinted>2017-03-10T08:07:00Z</cp:lastPrinted>
  <dcterms:modified xmlns:xsi="http://www.w3.org/2001/XMLSchema-instance" xsi:type="dcterms:W3CDTF">2017-03-10T08:17:00Z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