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b0a8" w14:paraId="cf2b0a8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</w:t>
      </w:r>
      <w:r w:rsidR="0008505A">
        <w:t xml:space="preserve">  </w:t>
      </w:r>
      <w:r>
        <w:t xml:space="preserve"> REPUBLIKA HRVATSKA</w:t>
      </w:r>
    </w:p>
    <w:p w:rsidRDefault="00562E41" w:rsidP="00562E41" w:rsidR="00562E41">
      <w:pPr>
        <w:jc w:val="both"/>
      </w:pPr>
      <w:r>
        <w:t>TRGOVAČKI SUD  U PAZINU</w:t>
      </w:r>
    </w:p>
    <w:p w:rsidRDefault="00562E41" w:rsidP="00562E41" w:rsidR="00562E41">
      <w:pPr>
        <w:jc w:val="both"/>
      </w:pPr>
      <w:r>
        <w:t xml:space="preserve">   </w:t>
      </w:r>
      <w:r w:rsidR="0008505A">
        <w:t xml:space="preserve">        Pazin, </w:t>
      </w:r>
      <w:proofErr w:type="spellStart"/>
      <w:r w:rsidR="0008505A">
        <w:t>Dršćevka</w:t>
      </w:r>
      <w:proofErr w:type="spellEnd"/>
      <w:r w:rsidR="0008505A">
        <w:t xml:space="preserve"> 1   </w:t>
      </w:r>
    </w:p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08505A">
        <w:t xml:space="preserve">AQUATOR d.o.o. "u stečaju", Pula, De </w:t>
      </w:r>
      <w:proofErr w:type="spellStart"/>
      <w:r w:rsidR="0008505A">
        <w:t>Franceschijeva</w:t>
      </w:r>
      <w:proofErr w:type="spellEnd"/>
      <w:r w:rsidR="0008505A">
        <w:t xml:space="preserve"> ulica 62</w:t>
      </w:r>
      <w:r w:rsidR="00D86A66">
        <w:t xml:space="preserve">, OIB: </w:t>
      </w:r>
      <w:r w:rsidR="0008505A" w:rsidRPr="0008505A">
        <w:t>64563890216</w:t>
      </w:r>
      <w:r>
        <w:t xml:space="preserve">, dana </w:t>
      </w:r>
      <w:r w:rsidR="0008505A">
        <w:t>16</w:t>
      </w:r>
      <w:r w:rsidR="00D86A66">
        <w:t xml:space="preserve">. </w:t>
      </w:r>
      <w:r w:rsidR="0008505A">
        <w:t>siječnja</w:t>
      </w:r>
      <w:r>
        <w:t xml:space="preserve"> </w:t>
      </w:r>
      <w:r w:rsidR="0008505A">
        <w:t>2018</w:t>
      </w:r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08505A">
        <w:t xml:space="preserve">AQUATOR d.o.o. "u stečaju", Pula, De </w:t>
      </w:r>
      <w:proofErr w:type="spellStart"/>
      <w:r w:rsidR="0008505A">
        <w:t>Franceschijeva</w:t>
      </w:r>
      <w:proofErr w:type="spellEnd"/>
      <w:r w:rsidR="0008505A">
        <w:t xml:space="preserve"> ulica 62, OIB: </w:t>
      </w:r>
      <w:r w:rsidR="0008505A" w:rsidRPr="0008505A">
        <w:t>64563890216</w:t>
      </w:r>
      <w:r>
        <w:t>, i određuje se za dan</w:t>
      </w:r>
    </w:p>
    <w:p w:rsidRDefault="00562E41" w:rsidP="00562E41" w:rsidR="00562E41"/>
    <w:p w:rsidRDefault="0008505A" w:rsidP="00562E41" w:rsidR="00562E41" w:rsidRPr="00562E41">
      <w:pPr>
        <w:jc w:val="center"/>
      </w:pPr>
      <w:r>
        <w:t>22</w:t>
      </w:r>
      <w:r w:rsidR="00D86A66">
        <w:t xml:space="preserve">. </w:t>
      </w:r>
      <w:r>
        <w:t>veljače</w:t>
      </w:r>
      <w:r w:rsidR="00562E41" w:rsidRPr="00562E41">
        <w:t xml:space="preserve"> </w:t>
      </w:r>
      <w:r>
        <w:t>2018</w:t>
      </w:r>
      <w:r w:rsidR="00562E41" w:rsidRPr="00562E41">
        <w:t xml:space="preserve">. godine u </w:t>
      </w:r>
      <w:r>
        <w:t>10</w:t>
      </w:r>
      <w:r w:rsidR="00562E41" w:rsidRPr="00562E41">
        <w:t>:</w:t>
      </w:r>
      <w:r>
        <w:t>30</w:t>
      </w:r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>1. raspravlja o završnom računu stečajnog upravitelja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smartTag w:element="metricconverter" w:uri="urn:schemas-microsoft-com:office:smarttags">
        <w:smartTagPr>
          <w:attr w:val="192. st" w:name="ProductID"/>
        </w:smartTagPr>
        <w:r w:rsidRPr="00562E41">
          <w:t>192. st</w:t>
        </w:r>
      </w:smartTag>
      <w:r w:rsidRPr="00562E41">
        <w:t xml:space="preserve">. 1. i 2. i čl. 193.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08505A" w:rsidR="00562E41">
      <w:pPr>
        <w:jc w:val="center"/>
      </w:pPr>
      <w:r w:rsidRPr="00562E41">
        <w:t xml:space="preserve">U Pazinu, dana </w:t>
      </w:r>
      <w:r w:rsidR="0008505A">
        <w:t>16</w:t>
      </w:r>
      <w:r w:rsidR="00D86A66">
        <w:t xml:space="preserve">. </w:t>
      </w:r>
      <w:r w:rsidR="0008505A">
        <w:t>siječnja</w:t>
      </w:r>
      <w:r>
        <w:t xml:space="preserve"> </w:t>
      </w:r>
      <w:r w:rsidR="0008505A">
        <w:t>2018</w:t>
      </w:r>
      <w:r w:rsidRPr="00562E41">
        <w:t xml:space="preserve">. </w:t>
      </w:r>
    </w:p>
    <w:p w:rsidRDefault="00562E41" w:rsidP="00562E41" w:rsidR="00562E41"/>
    <w:p w:rsidRDefault="008C6675" w:rsidP="0008505A" w:rsidR="00562E41" w:rsidRPr="00562E41">
      <w:pPr>
        <w:ind w:firstLine="708" w:left="5664"/>
      </w:pPr>
      <w:r>
        <w:t xml:space="preserve">    </w:t>
      </w:r>
      <w:r w:rsidR="00562E41" w:rsidRPr="00562E41">
        <w:t xml:space="preserve">Stečajni sudac </w:t>
      </w:r>
    </w:p>
    <w:p w:rsidRDefault="0008505A" w:rsidP="0008505A" w:rsidR="00562E41">
      <w:pPr>
        <w:ind w:firstLine="708" w:left="5664"/>
      </w:pPr>
      <w:r>
        <w:t xml:space="preserve">  </w:t>
      </w:r>
      <w:r w:rsidR="00562E41" w:rsidRPr="00562E41">
        <w:t>Damir Rabar</w:t>
      </w:r>
      <w:r w:rsidR="008C6675">
        <w:t>, v.r.</w:t>
      </w:r>
    </w:p>
    <w:p w:rsidRDefault="0008505A" w:rsidP="0008505A" w:rsidR="0008505A" w:rsidRPr="00562E41">
      <w:pPr>
        <w:ind w:firstLine="708" w:left="5664"/>
      </w:pP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  <w:r w:rsidR="0008505A">
        <w:t xml:space="preserve"> Damiru Majstoroviću, Pula, Koparska 37</w:t>
      </w:r>
    </w:p>
    <w:p w:rsidRDefault="00562E41" w:rsidP="00562E41" w:rsidR="0008505A" w:rsidRPr="004C5D48">
      <w:r>
        <w:t>- e-oglasna ploča suda</w:t>
      </w:r>
    </w:p>
    <w:sectPr w:rsidSect="00D949A9" w:rsidR="0008505A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08505A" w:rsidR="00D41D2A" w:rsidRPr="004C5D48">
    <w:pPr>
      <w:ind w:left="5664"/>
      <w:jc w:val="right"/>
    </w:pPr>
    <w:r>
      <w:t>1 St-</w:t>
    </w:r>
    <w:r w:rsidR="0008505A">
      <w:t>44</w:t>
    </w:r>
    <w:r w:rsidRPr="004C5D48">
      <w:t>/15-</w:t>
    </w:r>
    <w:r w:rsidR="0008505A">
      <w:t>112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8505A"/>
    <w:rsid w:val="00202458"/>
    <w:rsid w:val="002A1885"/>
    <w:rsid w:val="00343E78"/>
    <w:rsid w:val="0038388E"/>
    <w:rsid w:val="00462EEB"/>
    <w:rsid w:val="004C5D48"/>
    <w:rsid w:val="005056CD"/>
    <w:rsid w:val="00562E41"/>
    <w:rsid w:val="00596B6D"/>
    <w:rsid w:val="005C144C"/>
    <w:rsid w:val="006A5E5B"/>
    <w:rsid w:val="00830A3E"/>
    <w:rsid w:val="008C6675"/>
    <w:rsid w:val="0093576F"/>
    <w:rsid w:val="009A1586"/>
    <w:rsid w:val="00A03428"/>
    <w:rsid w:val="00A61614"/>
    <w:rsid w:val="00C0196A"/>
    <w:rsid w:val="00C539E1"/>
    <w:rsid w:val="00C922E5"/>
    <w:rsid w:val="00CA545A"/>
    <w:rsid w:val="00CC0D30"/>
    <w:rsid w:val="00D41D2A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67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67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67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67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67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67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1</properties:Pages>
  <properties:Words>198</properties:Words>
  <properties:Characters>1087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2017-06-20T07:35:00Z</dcterms:created>
  <dc:creator>drabar</dc:creator>
  <cp:lastModifiedBy>wsadmin</cp:lastModifiedBy>
  <cp:lastPrinted>2018-01-16T13:40:00Z</cp:lastPrinted>
  <dcterms:modified xmlns:xsi="http://www.w3.org/2001/XMLSchema-instance" xsi:type="dcterms:W3CDTF">2018-01-16T13:40:00Z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