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b5e" w14:paraId="d656b5e" w:rsidRDefault="002D78E4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 w:rsidRPr="00F14A92">
        <w:rPr>
          <w:b/>
        </w:rPr>
        <w:t>Posl.br. 7.St.416</w:t>
      </w:r>
      <w:r w:rsidR="00583F5B" w:rsidRPr="00F14A92">
        <w:rPr>
          <w:b/>
        </w:rPr>
        <w:t>/</w:t>
      </w:r>
      <w:r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A126EF" w:rsidRPr="00F14A92">
        <w:t>MILENIUM CAR RENTAL d.o.o., Dubrovnik, I. Vojnovića 4, OIB: 20493163617</w:t>
      </w:r>
      <w:r w:rsidRPr="00F14A92">
        <w:t>, dana</w:t>
      </w:r>
      <w:r w:rsidR="00583F5B" w:rsidRPr="00F14A92">
        <w:t xml:space="preserve"> </w:t>
      </w:r>
      <w:r w:rsidR="00A126EF" w:rsidRPr="00F14A92">
        <w:t>3</w:t>
      </w:r>
      <w:r w:rsidR="00583F5B" w:rsidRPr="00F14A92">
        <w:t>1. ožujka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A126EF" w:rsidRPr="00F14A92">
        <w:t>MILENIUM CAR RENTAL d.o.o., Dubrovnik, I. Vojnovića 4, OIB: 20493163617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d. Zagreb, pozivom na broj 10-4162016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2D78E4" w:rsidRPr="00F14A92">
        <w:t>10</w:t>
      </w:r>
      <w:r w:rsidRPr="00F14A92">
        <w:t xml:space="preserve">. </w:t>
      </w:r>
      <w:r w:rsidR="002D78E4" w:rsidRPr="00F14A92">
        <w:t>veljače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A126EF" w:rsidRPr="00F14A92">
        <w:t>MILENIUM CAR RENTAL d.o.o., Dubrovnik, I. Vojnovića 4, OIB: 20493163617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>U svom prijedlogu predlagatelj navodi da dužnik prezadužen.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2D78E4" w:rsidRPr="00F14A92">
        <w:t>416/2016 od 1</w:t>
      </w:r>
      <w:r w:rsidR="0065181B" w:rsidRPr="00F14A92">
        <w:t>5</w:t>
      </w:r>
      <w:r w:rsidRPr="00F14A92">
        <w:t xml:space="preserve">. </w:t>
      </w:r>
      <w:r w:rsidR="002D78E4" w:rsidRPr="00F14A92">
        <w:t>veljače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2D78E4" w:rsidRPr="00F14A92">
        <w:t>138.156,53</w:t>
      </w:r>
      <w:r w:rsidRPr="00F14A92">
        <w:t xml:space="preserve"> kuna, 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156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A126EF" w:rsidRPr="00F14A92">
        <w:rPr>
          <w:b/>
        </w:rPr>
        <w:t>3</w:t>
      </w:r>
      <w:r w:rsidRPr="00F14A92">
        <w:rPr>
          <w:b/>
        </w:rPr>
        <w:t>1. ožujka 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384">
          <w:rPr>
            <w:noProof/>
          </w:rPr>
          <w:t>2</w:t>
        </w:r>
        <w:r>
          <w:fldChar w:fldCharType="end"/>
        </w:r>
        <w:r w:rsidR="00A126EF">
          <w:t xml:space="preserve"> </w:t>
        </w:r>
        <w:r w:rsidR="00A126EF">
          <w:tab/>
        </w:r>
        <w:r w:rsidR="00A126EF">
          <w:tab/>
          <w:t>Posl.br. 7.St.416/16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C7384"/>
    <w:rsid w:val="001B47A7"/>
    <w:rsid w:val="002D78E4"/>
    <w:rsid w:val="00407841"/>
    <w:rsid w:val="00550A50"/>
    <w:rsid w:val="00583F5B"/>
    <w:rsid w:val="0065181B"/>
    <w:rsid w:val="00A126EF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3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3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3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3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3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3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3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3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MILENIUM CAR RENTAL d.o.o. za iznajmljivanje automobila, prijevoz i turizam</izvorni_sadrzaj>
    <derivirana_varijabla naziv="DomainObject.Predmet.ProtustrankaFormated_1">  MILENIUM CAR RENTAL d.o.o. za iznajmljivanje automobila, prijevoz i turizam</derivirana_varijabla>
  </DomainObject.Predmet.ProtustrankaFormated>
  <DomainObject.Predmet.ProtustrankaFormatedOIB>
    <izvorni_sadrzaj>  MILENIUM CAR RENTAL d.o.o. za iznajmljivanje automobila, prijevoz i turizam, OIB 20493163617</izvorni_sadrzaj>
    <derivirana_varijabla naziv="DomainObject.Predmet.ProtustrankaFormatedOIB_1">  MILENIUM CAR RENTAL d.o.o. za iznajmljivanje automobila, prijevoz i turizam, OIB 20493163617</derivirana_varijabla>
  </DomainObject.Predmet.ProtustrankaFormatedOIB>
  <DomainObject.Predmet.ProtustrankaFormatedWithAdress>
    <izvorni_sadrzaj> MILENIUM CAR RENTAL d.o.o. za iznajmljivanje automobila, prijevoz i turizam, Iva Vojnovića 4, 20000 Dubrovnik</izvorni_sadrzaj>
    <derivirana_varijabla naziv="DomainObject.Predmet.ProtustrankaFormatedWithAdress_1"> MILENIUM CAR RENTAL d.o.o. za iznajmljivanje automobila, prijevoz i turizam, Iva Vojnovića 4, 20000 Dubrovnik</derivirana_varijabla>
  </DomainObject.Predmet.ProtustrankaFormatedWithAdress>
  <DomainObject.Predmet.ProtustrankaFormatedWithAdressOIB>
    <izvorni_sadrzaj> MILENIUM CAR RENTAL d.o.o. za iznajmljivanje automobila, prijevoz i turizam, OIB 20493163617, Iva Vojnovića 4, 20000 Dubrovnik</izvorni_sadrzaj>
    <derivirana_varijabla naziv="DomainObject.Predmet.ProtustrankaFormatedWithAdressOIB_1"> MILENIUM CAR RENTAL d.o.o. za iznajmljivanje automobila, prijevoz i turizam, OIB 20493163617, Iva Vojnovića 4, 20000 Dubrovnik</derivirana_varijabla>
  </DomainObject.Predmet.ProtustrankaFormatedWithAdressOIB>
  <DomainObject.Predmet.ProtustrankaWithAdress>
    <izvorni_sadrzaj>MILENIUM CAR RENTAL d.o.o. za iznajmljivanje automobila, prijevoz i turizam Iva Vojnovića 4, 20000 Dubrovnik</izvorni_sadrzaj>
    <derivirana_varijabla naziv="DomainObject.Predmet.ProtustrankaWithAdress_1">MILENIUM CAR RENTAL d.o.o. za iznajmljivanje automobila, prijevoz i turizam Iva Vojnovića 4, 20000 Dubrovnik</derivirana_varijabla>
  </DomainObject.Predmet.ProtustrankaWithAdress>
  <DomainObject.Predmet.ProtustrankaWithAdressOIB>
    <izvorni_sadrzaj>MILENIUM CAR RENTAL d.o.o. za iznajmljivanje automobila, prijevoz i turizam, OIB 20493163617, Iva Vojnovića 4, 20000 Dubrovnik</izvorni_sadrzaj>
    <derivirana_varijabla naziv="DomainObject.Predmet.ProtustrankaWithAdressOIB_1">MILENIUM CAR RENTAL d.o.o. za iznajmljivanje automobila, prijevoz i turizam, OIB 20493163617, Iva Vojnovića 4, 20000 Dubrovnik</derivirana_varijabla>
  </DomainObject.Predmet.ProtustrankaWithAdressOIB>
  <DomainObject.Predmet.ProtustrankaNazivFormated>
    <izvorni_sadrzaj>MILENIUM CAR RENTAL d.o.o. za iznajmljivanje automobila, prijevoz i turizam</izvorni_sadrzaj>
    <derivirana_varijabla naziv="DomainObject.Predmet.ProtustrankaNazivFormated_1">MILENIUM CAR RENTAL d.o.o. za iznajmljivanje automobila, prijevoz i turizam</derivirana_varijabla>
  </DomainObject.Predmet.ProtustrankaNazivFormated>
  <DomainObject.Predmet.ProtustrankaNazivFormatedOIB>
    <izvorni_sadrzaj>MILENIUM CAR RENTAL d.o.o. za iznajmljivanje automobila, prijevoz i turizam, OIB 20493163617</izvorni_sadrzaj>
    <derivirana_varijabla naziv="DomainObject.Predmet.ProtustrankaNazivFormatedOIB_1">MILENIUM CAR RENTAL d.o.o. za iznajmljivanje automobila, prijevoz i turizam, OIB 20493163617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138156.53</izvorni_sadrzaj>
    <derivirana_varijabla naziv="DomainObject.Predmet.TrenutnaVrijednost_1">138156.53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MILENIUM CAR RENTAL d.o.o. za iznajmljivanje automobila, prijevoz i turizam</item>
    </izvorni_sadrzaj>
    <derivirana_varijabla naziv="DomainObject.Predmet.ProtuStrankaListFormated_1">
      <item>MILENIUM CAR RENTAL d.o.o. za iznajmljivanje automobila, prijevoz i turizam</item>
    </derivirana_varijabla>
  </DomainObject.Predmet.ProtuStrankaListFormated>
  <DomainObject.Predmet.ProtuStrankaListFormatedOIB>
    <izvorni_sadrzaj>
      <item>MILENIUM CAR RENTAL d.o.o. za iznajmljivanje automobila, prijevoz i turizam, OIB 20493163617</item>
    </izvorni_sadrzaj>
    <derivirana_varijabla naziv="DomainObject.Predmet.ProtuStrankaListFormatedOIB_1">
      <item>MILENIUM CAR RENTAL d.o.o. za iznajmljivanje automobila, prijevoz i turizam, OIB 20493163617</item>
    </derivirana_varijabla>
  </DomainObject.Predmet.ProtuStrankaListFormatedOIB>
  <DomainObject.Predmet.ProtuStrankaListFormatedWithAdress>
    <izvorni_sadrzaj>
      <item>MILENIUM CAR RENTAL d.o.o. za iznajmljivanje automobila, prijevoz i turizam, Iva Vojnovića 4, 20000 Dubrovnik</item>
    </izvorni_sadrzaj>
    <derivirana_varijabla naziv="DomainObject.Predmet.ProtuStrankaListFormatedWithAdress_1">
      <item>MILENIUM CAR RENTAL d.o.o. za iznajmljivanje automobila, prijevoz i turizam, Iva Vojnovića 4, 20000 Dubrovnik</item>
    </derivirana_varijabla>
  </DomainObject.Predmet.ProtuStrankaListFormatedWithAdress>
  <DomainObject.Predmet.ProtuStrankaListFormatedWithAdressOIB>
    <izvorni_sadrzaj>
      <item>MILENIUM CAR RENTAL d.o.o. za iznajmljivanje automobila, prijevoz i turizam, OIB 20493163617, Iva Vojnovića 4, 20000 Dubrovnik</item>
    </izvorni_sadrzaj>
    <derivirana_varijabla naziv="DomainObject.Predmet.ProtuStrankaListFormatedWithAdressOIB_1">
      <item>MILENIUM CAR RENTAL d.o.o. za iznajmljivanje automobila, prijevoz i turizam, OIB 20493163617, Iva Vojnovića 4, 20000 Dubrovnik</item>
    </derivirana_varijabla>
  </DomainObject.Predmet.ProtuStrankaListFormatedWithAdressOIB>
  <DomainObject.Predmet.ProtuStrankaListNazivFormated>
    <izvorni_sadrzaj>
      <item>MILENIUM CAR RENTAL d.o.o. za iznajmljivanje automobila, prijevoz i turizam</item>
    </izvorni_sadrzaj>
    <derivirana_varijabla naziv="DomainObject.Predmet.ProtuStrankaListNazivFormated_1">
      <item>MILENIUM CAR RENTAL d.o.o. za iznajmljivanje automobila, prijevoz i turizam</item>
    </derivirana_varijabla>
  </DomainObject.Predmet.ProtuStrankaListNazivFormated>
  <DomainObject.Predmet.ProtuStrankaListNazivFormatedOIB>
    <izvorni_sadrzaj>
      <item>MILENIUM CAR RENTAL d.o.o. za iznajmljivanje automobila, prijevoz i turizam, OIB 20493163617</item>
    </izvorni_sadrzaj>
    <derivirana_varijabla naziv="DomainObject.Predmet.ProtuStrankaListNazivFormatedOIB_1">
      <item>MILENIUM CAR RENTAL d.o.o. za iznajmljivanje automobila, prijevoz i turizam, OIB 20493163617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MILENIUM CAR RENTAL d.o.o. za iznajmljivanje automobila, prijevoz i turizam</izvorni_sadrzaj>
    <derivirana_varijabla naziv="DomainObject.Predmet.ProtustrankaIDrugi_1">MILENIUM CAR RENTAL d.o.o. za iznajmljivanje automobila, prijevoz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MILENIUM CAR RENTAL d.o.o. za iznajmljivanje automobila, prijevoz i turizam, OIB 20493163617, Iva Vojnovića 4, 20000 Dubrovnik</izvorni_sadrzaj>
    <derivirana_varijabla naziv="DomainObject.Predmet.ProtustrankaIDrugiAdressOIB_1">MILENIUM CAR RENTAL d.o.o. za iznajmljivanje automobila, prijevoz i turizam, OIB 20493163617, Iva Vojnovića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MILENIUM CAR RENTAL d.o.o. za iznajmljivanje automobila, prijevoz i turizam</item>
    </izvorni_sadrzaj>
    <derivirana_varijabla naziv="DomainObject.Predmet.SudioniciListNaziv_1">
      <item>FINA, RC Split, Podružnica Dubrovnik</item>
      <item>MILENIUM CAR RENTAL d.o.o. za iznajmljivanje automobila, prijevoz i turizam</item>
    </derivirana_varijabla>
  </DomainObject.Predmet.SudioniciListNaziv>
  <DomainObject.Predmet.SudioniciListAdressOIB>
    <izvorni_sadrzaj>
      <item>FINA, RC Split, Podružnica Dubrovnik, OIB 85821130368, Vukovarska 2,20000 Dubrovnik</item>
      <item>MILENIUM CAR RENTAL d.o.o. za iznajmljivanje automobila, prijevoz i turizam, OIB 20493163617, Iva Vojnovića 4,20000 Dubrovnik</item>
    </izvorni_sadrzaj>
    <derivirana_varijabla naziv="DomainObject.Predmet.SudioniciListAdressOIB_1">
      <item>FINA, RC Split, Podružnica Dubrovnik, OIB 85821130368, Vukovarska 2,20000 Dubrovnik</item>
      <item>MILENIUM CAR RENTAL d.o.o. za iznajmljivanje automobila, prijevoz i turizam, OIB 20493163617, Iva Vojnovića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20493163617</item>
    </izvorni_sadrzaj>
    <derivirana_varijabla naziv="DomainObject.Predmet.SudioniciListNazivOIB_1">
      <item>, OIB 85821130368</item>
      <item>, OIB 20493163617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3535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2016-03-29T09:41:00Z</dcterms:created>
  <dc:creator>Diana Butigan Granić</dc:creator>
  <cp:lastModifiedBy>Mara Marčinko</cp:lastModifiedBy>
  <dcterms:modified xmlns:xsi="http://www.w3.org/2001/XMLSchema-instance" xsi:type="dcterms:W3CDTF">2016-03-31T08:19:00Z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