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e01f" w14:paraId="cc2e01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8E3DB0">
        <w:rPr>
          <w:lang w:val="hr-HR"/>
        </w:rPr>
        <w:t>1</w:t>
      </w:r>
      <w:r w:rsidR="00C10334">
        <w:rPr>
          <w:lang w:val="hr-HR"/>
        </w:rPr>
        <w:t>6</w:t>
      </w:r>
      <w:r w:rsidR="005A21BE">
        <w:rPr>
          <w:lang w:val="hr-HR"/>
        </w:rPr>
        <w:t>3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4B7E8E">
        <w:rPr>
          <w:lang w:val="hr-HR"/>
        </w:rPr>
        <w:t xml:space="preserve">GABRIELA društvo s ograničenom odgovornošću za trgovinu, proizvodnju i usluge, Bjelovar, Dr. Ivše Lebovića 7,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4B7E8E">
        <w:rPr>
          <w:lang w:val="hr-HR"/>
        </w:rPr>
        <w:t>81734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4B7E8E">
        <w:rPr>
          <w:lang w:val="hr-HR"/>
        </w:rPr>
        <w:t>84789477718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B7F79">
        <w:rPr>
          <w:lang w:val="hr-HR"/>
        </w:rPr>
        <w:t>1</w:t>
      </w:r>
      <w:r w:rsidR="004B7E8E">
        <w:rPr>
          <w:lang w:val="hr-HR"/>
        </w:rPr>
        <w:t>3</w:t>
      </w:r>
      <w:r w:rsidR="00FA3C36">
        <w:rPr>
          <w:lang w:val="hr-HR"/>
        </w:rPr>
        <w:t>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107FD">
        <w:rPr>
          <w:lang w:val="hr-HR"/>
        </w:rPr>
        <w:t>4.255,85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6107FD">
        <w:rPr>
          <w:lang w:val="hr-HR"/>
        </w:rPr>
        <w:t>Adrian Paluca, Letičani, Vijenac 11,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6107FD">
        <w:rPr>
          <w:lang w:val="hr-HR"/>
        </w:rPr>
        <w:t>54746018860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10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10.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7E27E0" w:rsidP="008259B1" w:rsidR="007E27E0" w:rsidRPr="00D36E21">
      <w:pPr>
        <w:rPr>
          <w:rFonts w:cs="Arial" w:hAnsi="Arial" w:ascii="Arial"/>
          <w:noProof/>
          <w:lang w:val="hr-HR"/>
        </w:rPr>
      </w:pPr>
    </w:p>
    <w:sectPr w:rsidR="007E27E0" w:rsidRPr="00D36E2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24A" w:rsidR="0080624A">
      <w:r>
        <w:separator/>
      </w:r>
    </w:p>
  </w:endnote>
  <w:endnote w:id="0" w:type="continuationSeparator">
    <w:p w:rsidRDefault="0080624A" w:rsidR="00806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24A" w:rsidR="0080624A">
      <w:r>
        <w:separator/>
      </w:r>
    </w:p>
  </w:footnote>
  <w:footnote w:id="0" w:type="continuationSeparator">
    <w:p w:rsidRDefault="0080624A" w:rsidR="008062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36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0E2494"/>
    <w:rsid w:val="00184DF0"/>
    <w:rsid w:val="001B397D"/>
    <w:rsid w:val="00230CD2"/>
    <w:rsid w:val="0032457F"/>
    <w:rsid w:val="004629E7"/>
    <w:rsid w:val="004B7E8E"/>
    <w:rsid w:val="0052619D"/>
    <w:rsid w:val="005A21BE"/>
    <w:rsid w:val="006107FD"/>
    <w:rsid w:val="00617995"/>
    <w:rsid w:val="00674F9D"/>
    <w:rsid w:val="006767EE"/>
    <w:rsid w:val="006B32F7"/>
    <w:rsid w:val="007E27E0"/>
    <w:rsid w:val="0080624A"/>
    <w:rsid w:val="008259B1"/>
    <w:rsid w:val="00831DA7"/>
    <w:rsid w:val="008A217A"/>
    <w:rsid w:val="008E3DB0"/>
    <w:rsid w:val="0097587E"/>
    <w:rsid w:val="009F1B25"/>
    <w:rsid w:val="00A475FF"/>
    <w:rsid w:val="00AB4255"/>
    <w:rsid w:val="00B24E12"/>
    <w:rsid w:val="00B53C1D"/>
    <w:rsid w:val="00B7583B"/>
    <w:rsid w:val="00BE2EE0"/>
    <w:rsid w:val="00C10334"/>
    <w:rsid w:val="00C435AB"/>
    <w:rsid w:val="00C7366A"/>
    <w:rsid w:val="00CA6057"/>
    <w:rsid w:val="00CD08D1"/>
    <w:rsid w:val="00CD6B0C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73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6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6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6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6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73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6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6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6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6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St-163/2015-2</izvorni_sadrzaj>
    <derivirana_varijabla naziv="DomainObject.Oznaka_1">St-163/2015-2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St-163/2015</izvorni_sadrzaj>
    <derivirana_varijabla naziv="DomainObject.Predmet.OznakaBroj_1">St-163/2015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GABRIELA društvo s ograničenom odgovornošću za trgovinu, proizvodnju i usluge, Bjelovar</izvorni_sadrzaj>
    <derivirana_varijabla naziv="DomainObject.Predmet.ProtustrankaFormated_1">  GABRIELA društvo s ograničenom odgovornošću za trgovinu, proizvodnju i usluge, Bjelovar</derivirana_varijabla>
  </DomainObject.Predmet.ProtustrankaFormated>
  <DomainObject.Predmet.ProtustrankaFormatedOIB>
    <izvorni_sadrzaj>  GABRIELA društvo s ograničenom odgovornošću za trgovinu, proizvodnju i usluge, Bjelovar, OIB 84789477718</izvorni_sadrzaj>
    <derivirana_varijabla naziv="DomainObject.Predmet.ProtustrankaFormatedOIB_1">  GABRIELA društvo s ograničenom odgovornošću za trgovinu, proizvodnju i usluge, Bjelovar, OIB 84789477718</derivirana_varijabla>
  </DomainObject.Predmet.ProtustrankaFormatedOIB>
  <DomainObject.Predmet.ProtustrankaFormatedWithAdress>
    <izvorni_sadrzaj> GABRIELA društvo s ograničenom odgovornošću za trgovinu, proizvodnju i usluge, Bjelovar, dr. Ivše Lebovića 7, 43000 Bjelovar</izvorni_sadrzaj>
    <derivirana_varijabla naziv="DomainObject.Predmet.ProtustrankaFormatedWithAdress_1"> GABRIELA društvo s ograničenom odgovornošću za trgovinu, proizvodnju i usluge, Bjelovar, dr. Ivše Lebovića 7, 43000 Bjelovar</derivirana_varijabla>
  </DomainObject.Predmet.ProtustrankaFormatedWithAdress>
  <DomainObject.Predmet.ProtustrankaFormatedWithAdressOIB>
    <izvorni_sadrzaj> GABRIELA društvo s ograničenom odgovornošću za trgovinu, proizvodnju i usluge, Bjelovar, OIB 84789477718, dr. Ivše Lebovića 7, 43000 Bjelovar</izvorni_sadrzaj>
    <derivirana_varijabla naziv="DomainObject.Predmet.ProtustrankaFormatedWithAdressOIB_1"> GABRIELA društvo s ograničenom odgovornošću za trgovinu, proizvodnju i usluge, Bjelovar, OIB 84789477718, dr. Ivše Lebovića 7, 43000 Bjelovar</derivirana_varijabla>
  </DomainObject.Predmet.ProtustrankaFormatedWithAdressOIB>
  <DomainObject.Predmet.ProtustrankaWithAdress>
    <izvorni_sadrzaj>GABRIELA društvo s ograničenom odgovornošću za trgovinu, proizvodnju i usluge, Bjelovar dr. Ivše Lebovića 7, 43000 Bjelovar</izvorni_sadrzaj>
    <derivirana_varijabla naziv="DomainObject.Predmet.ProtustrankaWithAdress_1">GABRIELA društvo s ograničenom odgovornošću za trgovinu, proizvodnju i usluge, Bjelovar dr. Ivše Lebovića 7, 43000 Bjelovar</derivirana_varijabla>
  </DomainObject.Predmet.ProtustrankaWithAdress>
  <DomainObject.Predmet.ProtustrankaWithAdressOIB>
    <izvorni_sadrzaj>GABRIELA društvo s ograničenom odgovornošću za trgovinu, proizvodnju i usluge, Bjelovar, OIB 84789477718, dr. Ivše Lebovića 7, 43000 Bjelovar</izvorni_sadrzaj>
    <derivirana_varijabla naziv="DomainObject.Predmet.ProtustrankaWithAdressOIB_1">GABRIELA društvo s ograničenom odgovornošću za trgovinu, proizvodnju i usluge, Bjelovar, OIB 84789477718, dr. Ivše Lebovića 7, 43000 Bjelovar</derivirana_varijabla>
  </DomainObject.Predmet.ProtustrankaWithAdressOIB>
  <DomainObject.Predmet.ProtustrankaNazivFormated>
    <izvorni_sadrzaj>GABRIELA društvo s ograničenom odgovornošću za trgovinu, proizvodnju i usluge, Bjelovar</izvorni_sadrzaj>
    <derivirana_varijabla naziv="DomainObject.Predmet.ProtustrankaNazivFormated_1">GABRIELA društvo s ograničenom odgovornošću za trgovinu, proizvodnju i usluge, Bjelovar</derivirana_varijabla>
  </DomainObject.Predmet.ProtustrankaNazivFormated>
  <DomainObject.Predmet.ProtustrankaNazivFormatedOIB>
    <izvorni_sadrzaj>GABRIELA društvo s ograničenom odgovornošću za trgovinu, proizvodnju i usluge, Bjelovar, OIB 84789477718</izvorni_sadrzaj>
    <derivirana_varijabla naziv="DomainObject.Predmet.ProtustrankaNazivFormatedOIB_1">GABRIELA društvo s ograničenom odgovornošću za trgovinu, proizvodnju i usluge, Bjelovar, OIB 84789477718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GABRIELA društvo s ograničenom odgovornošću za trgovinu, proizvodnju i usluge, Bjelovar</item>
    </izvorni_sadrzaj>
    <derivirana_varijabla naziv="DomainObject.Predmet.ProtuStrankaListFormated_1">
      <item>GABRIELA društvo s ograničenom odgovornošću za trgovinu, proizvodnju i usluge, Bjelovar</item>
    </derivirana_varijabla>
  </DomainObject.Predmet.ProtuStrankaListFormated>
  <DomainObject.Predmet.ProtuStrankaListFormatedOIB>
    <izvorni_sadrzaj>
      <item>GABRIELA društvo s ograničenom odgovornošću za trgovinu, proizvodnju i usluge, Bjelovar, OIB 84789477718</item>
    </izvorni_sadrzaj>
    <derivirana_varijabla naziv="DomainObject.Predmet.ProtuStrankaListFormatedOIB_1">
      <item>GABRIELA društvo s ograničenom odgovornošću za trgovinu, proizvodnju i usluge, Bjelovar, OIB 84789477718</item>
    </derivirana_varijabla>
  </DomainObject.Predmet.ProtuStrankaListFormatedOIB>
  <DomainObject.Predmet.ProtuStrankaListFormatedWithAdress>
    <izvorni_sadrzaj>
      <item>GABRIELA društvo s ograničenom odgovornošću za trgovinu, proizvodnju i usluge, Bjelovar, dr. Ivše Lebovića 7, 43000 Bjelovar</item>
    </izvorni_sadrzaj>
    <derivirana_varijabla naziv="DomainObject.Predmet.ProtuStrankaListFormatedWithAdress_1">
      <item>GABRIELA društvo s ograničenom odgovornošću za trgovinu, proizvodnju i usluge, Bjelovar, dr. Ivše Lebovića 7, 43000 Bjelovar</item>
    </derivirana_varijabla>
  </DomainObject.Predmet.ProtuStrankaListFormatedWithAdress>
  <DomainObject.Predmet.ProtuStrankaListFormatedWithAdressOIB>
    <izvorni_sadrzaj>
      <item>GABRIELA društvo s ograničenom odgovornošću za trgovinu, proizvodnju i usluge, Bjelovar, OIB 84789477718, dr. Ivše Lebovića 7, 43000 Bjelovar</item>
    </izvorni_sadrzaj>
    <derivirana_varijabla naziv="DomainObject.Predmet.ProtuStrankaListFormatedWithAdressOIB_1">
      <item>GABRIELA društvo s ograničenom odgovornošću za trgovinu, proizvodnju i usluge, Bjelovar, OIB 84789477718, dr. Ivše Lebovića 7, 43000 Bjelovar</item>
    </derivirana_varijabla>
  </DomainObject.Predmet.ProtuStrankaListFormatedWithAdressOIB>
  <DomainObject.Predmet.ProtuStrankaListNazivFormated>
    <izvorni_sadrzaj>
      <item>GABRIELA društvo s ograničenom odgovornošću za trgovinu, proizvodnju i usluge, Bjelovar</item>
    </izvorni_sadrzaj>
    <derivirana_varijabla naziv="DomainObject.Predmet.ProtuStrankaListNazivFormated_1">
      <item>GABRIELA društvo s ograničenom odgovornošću za trgovinu, proizvodnju i usluge, Bjelovar</item>
    </derivirana_varijabla>
  </DomainObject.Predmet.ProtuStrankaListNazivFormated>
  <DomainObject.Predmet.ProtuStrankaListNazivFormatedOIB>
    <izvorni_sadrzaj>
      <item>GABRIELA društvo s ograničenom odgovornošću za trgovinu, proizvodnju i usluge, Bjelovar, OIB 84789477718</item>
    </izvorni_sadrzaj>
    <derivirana_varijabla naziv="DomainObject.Predmet.ProtuStrankaListNazivFormatedOIB_1">
      <item>GABRIELA društvo s ograničenom odgovornošću za trgovinu, proizvodnju i usluge, Bjelovar, OIB 84789477718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St-163/2015-2</izvorni_sadrzaj>
    <derivirana_varijabla naziv="DomainObject.PoslovniBrojDokumenta_1">St-163/2015-2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GABRIELA društvo s ograničenom odgovornošću za trgovinu, proizvodnju i usluge, Bjelovar</izvorni_sadrzaj>
    <derivirana_varijabla naziv="DomainObject.Predmet.ProtustrankaIDrugi_1">GABRIELA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GABRIELA društvo s ograničenom odgovornošću za trgovinu, proizvodnju i usluge, Bjelovar, OIB 84789477718, dr. Ivše Lebovića 7, 43000 Bjelovar</izvorni_sadrzaj>
    <derivirana_varijabla naziv="DomainObject.Predmet.ProtustrankaIDrugiAdressOIB_1">GABRIELA društvo s ograničenom odgovornošću za trgovinu, proizvodnju i usluge, Bjelovar, OIB 84789477718, dr. Ivše Lebovića 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GABRIELA društvo s ograničenom odgovornošću za trgovinu, proizvodnju i usluge, Bjelovar</item>
    </izvorni_sadrzaj>
    <derivirana_varijabla naziv="DomainObject.Predmet.SudioniciListNaziv_1">
      <item>FINA, RC ZAGREB, Podružnica Bjelovar</item>
      <item>GABRIELA društvo s ograničenom odgovornošću za trgovinu, proizvodnju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GABRIELA društvo s ograničenom odgovornošću za trgovinu, proizvodnju i usluge, Bjelovar, OIB 84789477718, dr. Ivše Lebovića 7,43000 Bjelovar</item>
    </izvorni_sadrzaj>
    <derivirana_varijabla naziv="DomainObject.Predmet.SudioniciListAdressOIB_1">
      <item>FINA, RC ZAGREB, Podružnica Bjelovar, OIB 85821130368, F. Supila 4,43000 Bjelovar</item>
      <item>GABRIELA društvo s ograničenom odgovornošću za trgovinu, proizvodnju i usluge, Bjelovar, OIB 84789477718, dr. Ivše Lebovića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84789477718</item>
    </izvorni_sadrzaj>
    <derivirana_varijabla naziv="DomainObject.Predmet.SudioniciListNazivOIB_1">
      <item>, OIB 85821130368</item>
      <item>, OIB 84789477718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312</properties:Words>
  <properties:Characters>1748</properties:Characters>
  <properties:Lines>53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2015-11-10T12:24:00Z</dcterms:created>
  <dc:creator>ssabljic</dc:creator>
  <cp:lastModifiedBy>Suzana Sabljić</cp:lastModifiedBy>
  <cp:lastPrinted>2015-11-10T11:55:00Z</cp:lastPrinted>
  <dcterms:modified xmlns:xsi="http://www.w3.org/2001/XMLSchema-instance" xsi:type="dcterms:W3CDTF">2015-11-10T12:28:00Z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