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074e" w14:paraId="8f9074e" w:rsidRDefault="00C11006" w:rsidP="00C11006" w:rsidR="00C11006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C11006" w:rsidP="00C11006" w:rsidR="00C11006" w:rsidRPr="00EF0E2B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St-208</w:t>
      </w:r>
      <w:r w:rsidRPr="00ED7FD5">
        <w:t>/</w:t>
      </w:r>
      <w:r>
        <w:t>2</w:t>
      </w:r>
      <w:r w:rsidRPr="00EF0E2B">
        <w:t>018-3</w:t>
      </w:r>
    </w:p>
    <w:p w:rsidRDefault="00C11006" w:rsidP="00C11006" w:rsidR="00C11006" w:rsidRPr="00EF0E2B">
      <w:r w:rsidRPr="00EF0E2B">
        <w:t xml:space="preserve"> TRGOVAČKI SUD U PAZINU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</w:t>
      </w:r>
    </w:p>
    <w:p w:rsidRDefault="00C11006" w:rsidP="00C11006" w:rsidR="00C11006" w:rsidRPr="00EF0E2B">
      <w:r w:rsidRPr="00EF0E2B">
        <w:t xml:space="preserve">     52000 PAZIN, </w:t>
      </w:r>
      <w:proofErr w:type="spellStart"/>
      <w:r w:rsidRPr="00EF0E2B">
        <w:t>Dršćevka</w:t>
      </w:r>
      <w:proofErr w:type="spellEnd"/>
      <w:r w:rsidRPr="00EF0E2B">
        <w:t xml:space="preserve"> 1 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 </w:t>
      </w:r>
    </w:p>
    <w:p w:rsidRDefault="00C11006" w:rsidP="00C11006" w:rsidR="00C11006" w:rsidRPr="00EF0E2B">
      <w:pPr>
        <w:jc w:val="both"/>
      </w:pPr>
      <w:r w:rsidRPr="00EF0E2B">
        <w:tab/>
      </w:r>
    </w:p>
    <w:p w:rsidRDefault="00C11006" w:rsidP="00C11006" w:rsidR="00C11006" w:rsidRPr="00EF0E2B">
      <w:pPr>
        <w:jc w:val="center"/>
      </w:pPr>
      <w:r w:rsidRPr="00EF0E2B">
        <w:t>R E P U B L I K A  H R V A T S K A</w:t>
      </w:r>
    </w:p>
    <w:p w:rsidRDefault="00C11006" w:rsidP="00C11006" w:rsidR="00C11006" w:rsidRPr="00EF0E2B"/>
    <w:p w:rsidRDefault="00C11006" w:rsidP="00C11006" w:rsidR="00C11006" w:rsidRPr="00EF0E2B">
      <w:pPr>
        <w:jc w:val="center"/>
      </w:pPr>
      <w:r w:rsidRPr="00EF0E2B">
        <w:t>R J E Š E NJ E</w:t>
      </w:r>
    </w:p>
    <w:p w:rsidRDefault="00C11006" w:rsidP="00C11006" w:rsidR="00C11006" w:rsidRPr="00EF0E2B"/>
    <w:p w:rsidRDefault="00C11006" w:rsidP="00C11006" w:rsidR="00C11006" w:rsidRPr="00EF0E2B">
      <w:pPr>
        <w:jc w:val="both"/>
      </w:pPr>
      <w:r w:rsidRPr="00EF0E2B">
        <w:tab/>
        <w:t xml:space="preserve">Trgovački sud u Pazinu, po sucu Adrijani Labinjan Skok, po prijedlogu predlagatelja FINE, OIB: 85821130368, RC Rijeka, Podružnica Pula, </w:t>
      </w:r>
      <w:proofErr w:type="spellStart"/>
      <w:r w:rsidRPr="00EF0E2B">
        <w:t>Giardini</w:t>
      </w:r>
      <w:proofErr w:type="spellEnd"/>
      <w:r w:rsidRPr="00EF0E2B">
        <w:t xml:space="preserve"> 5, radi otvaranja stečajnog postupka nad dužnikom </w:t>
      </w:r>
      <w:r>
        <w:t xml:space="preserve">PELIKAN j.d.o.o., </w:t>
      </w:r>
      <w:proofErr w:type="spellStart"/>
      <w:r>
        <w:t>Zambratija</w:t>
      </w:r>
      <w:proofErr w:type="spellEnd"/>
      <w:r>
        <w:t>, Mirna ulica 4, OIB: 90194301084</w:t>
      </w:r>
      <w:r w:rsidRPr="00EF0E2B">
        <w:t xml:space="preserve">, </w:t>
      </w:r>
      <w:r>
        <w:t xml:space="preserve">13. lipnja </w:t>
      </w:r>
      <w:r w:rsidRPr="00EF0E2B">
        <w:t xml:space="preserve">2018. </w:t>
      </w:r>
    </w:p>
    <w:p w:rsidRDefault="00C11006" w:rsidP="00C11006" w:rsidR="00C11006" w:rsidRPr="00FC3ABE">
      <w:pPr>
        <w:jc w:val="both"/>
      </w:pPr>
    </w:p>
    <w:p w:rsidRDefault="00C11006" w:rsidP="00C11006" w:rsidR="00C11006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C11006" w:rsidP="00C11006" w:rsidR="00C11006" w:rsidRPr="003B548F">
      <w:pPr>
        <w:jc w:val="both"/>
      </w:pPr>
    </w:p>
    <w:p w:rsidRDefault="00C11006" w:rsidP="00C11006" w:rsidR="00C11006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PELIKAN j.d.o.o., </w:t>
      </w:r>
      <w:proofErr w:type="spellStart"/>
      <w:r>
        <w:t>Zambratija</w:t>
      </w:r>
      <w:proofErr w:type="spellEnd"/>
      <w:r>
        <w:t>, Mirna ulica 4, OIB: 90194301084</w:t>
      </w:r>
      <w:r w:rsidRPr="00055160">
        <w:rPr>
          <w:lang w:val="pl-PL"/>
        </w:rPr>
        <w:t xml:space="preserve">, </w:t>
      </w:r>
      <w:r w:rsidRPr="001D25A7">
        <w:rPr>
          <w:lang w:val="pl-PL"/>
        </w:rPr>
        <w:t xml:space="preserve">pa </w:t>
      </w:r>
      <w:r w:rsidRPr="00660696">
        <w:rPr>
          <w:lang w:val="pl-PL"/>
        </w:rPr>
        <w:t xml:space="preserve">se </w:t>
      </w:r>
      <w:r w:rsidRPr="00660696">
        <w:rPr>
          <w:b/>
          <w:lang w:val="pl-PL"/>
        </w:rPr>
        <w:t>ročište zakazuje za 6</w:t>
      </w:r>
      <w:r w:rsidR="00660696" w:rsidRPr="00660696">
        <w:rPr>
          <w:b/>
          <w:lang w:val="pl-PL"/>
        </w:rPr>
        <w:t>. srpnja 2018. u 9:15</w:t>
      </w:r>
      <w:r w:rsidRPr="00660696">
        <w:rPr>
          <w:b/>
          <w:lang w:val="pl-PL"/>
        </w:rPr>
        <w:t xml:space="preserve"> sati, u</w:t>
      </w:r>
      <w:r w:rsidRPr="00660696">
        <w:rPr>
          <w:b/>
        </w:rPr>
        <w:t xml:space="preserve"> Trgovačkom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C11006" w:rsidP="00C11006" w:rsidR="00C11006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C11006" w:rsidP="00C11006" w:rsidR="00C11006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PELIKAN j.d.o.o., </w:t>
      </w:r>
      <w:proofErr w:type="spellStart"/>
      <w:r>
        <w:t>Zambratija</w:t>
      </w:r>
      <w:proofErr w:type="spellEnd"/>
      <w:r>
        <w:t xml:space="preserve">, Mirna ulica 4, OIB: 90194301084, </w:t>
      </w:r>
      <w:r w:rsidRPr="003B548F">
        <w:t xml:space="preserve"> </w:t>
      </w:r>
    </w:p>
    <w:p w:rsidRDefault="00C11006" w:rsidP="00C11006" w:rsidR="00C11006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Sanja Kolar, Slovenija, Koper, Destradijev trg 9</w:t>
      </w:r>
      <w:r w:rsidRPr="003B548F">
        <w:rPr>
          <w:lang w:val="sv-SE"/>
        </w:rPr>
        <w:t>,</w:t>
      </w:r>
    </w:p>
    <w:p w:rsidRDefault="00C11006" w:rsidP="00C11006" w:rsidR="00C11006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C11006" w:rsidP="00C11006" w:rsidR="00C11006" w:rsidRPr="003B548F">
      <w:pPr>
        <w:jc w:val="both"/>
        <w:rPr>
          <w:lang w:val="sv-SE"/>
        </w:rPr>
      </w:pPr>
    </w:p>
    <w:p w:rsidRDefault="00C11006" w:rsidP="00C11006" w:rsidR="00C11006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PELIKAN j.d.o.o., </w:t>
      </w:r>
      <w:proofErr w:type="spellStart"/>
      <w:r>
        <w:t>Zambratija</w:t>
      </w:r>
      <w:proofErr w:type="spellEnd"/>
      <w:r>
        <w:t>, Mirna ulica 4, OIB: 90194301084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C11006" w:rsidP="00C11006" w:rsidR="00C11006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C11006" w:rsidP="00C11006" w:rsidR="00C11006" w:rsidRPr="003B548F">
      <w:pPr>
        <w:jc w:val="both"/>
      </w:pPr>
    </w:p>
    <w:p w:rsidRDefault="00C11006" w:rsidP="00C11006" w:rsidR="00C11006" w:rsidRPr="00EF0E2B">
      <w:pPr>
        <w:jc w:val="center"/>
      </w:pPr>
      <w:r w:rsidRPr="008D7D92">
        <w:t>U Paz</w:t>
      </w:r>
      <w:r w:rsidRPr="00EF0E2B">
        <w:t xml:space="preserve">inu </w:t>
      </w:r>
      <w:r>
        <w:t>13. lipnja</w:t>
      </w:r>
      <w:r w:rsidRPr="00EF0E2B">
        <w:t xml:space="preserve"> 2018.</w:t>
      </w:r>
    </w:p>
    <w:p w:rsidRDefault="00C11006" w:rsidP="00C11006" w:rsidR="00C11006" w:rsidRPr="00EF0E2B">
      <w:pPr>
        <w:jc w:val="center"/>
      </w:pPr>
    </w:p>
    <w:p w:rsidRDefault="00C11006" w:rsidP="00C11006" w:rsidR="00C11006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C11006" w:rsidP="00C11006" w:rsidR="00C11006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C11006" w:rsidP="00C11006" w:rsidR="00C11006" w:rsidRPr="003B548F">
      <w:pPr>
        <w:jc w:val="center"/>
      </w:pPr>
    </w:p>
    <w:p w:rsidRDefault="00C11006" w:rsidP="00C11006" w:rsidR="00C11006" w:rsidRPr="003B548F">
      <w:pPr>
        <w:jc w:val="both"/>
      </w:pPr>
      <w:r w:rsidRPr="003B548F">
        <w:t>UPUTA O PRAVNOM LIJEKU:</w:t>
      </w:r>
    </w:p>
    <w:p w:rsidRDefault="00C11006" w:rsidP="00C11006" w:rsidR="00C11006" w:rsidRPr="003B548F">
      <w:pPr>
        <w:jc w:val="both"/>
      </w:pPr>
      <w:r w:rsidRPr="003B548F">
        <w:t>Protiv ovog rješenja nije dopuštena posebna žalba (čl. 115. st. 1. SZ-a).</w:t>
      </w:r>
    </w:p>
    <w:p w:rsidRDefault="00C11006" w:rsidP="00C11006" w:rsidR="00C11006" w:rsidRPr="003B548F">
      <w:pPr>
        <w:jc w:val="both"/>
      </w:pPr>
    </w:p>
    <w:p w:rsidRDefault="00C11006" w:rsidP="00C11006" w:rsidR="00C11006" w:rsidRPr="003B548F">
      <w:pPr>
        <w:jc w:val="both"/>
      </w:pPr>
      <w:r w:rsidRPr="003B548F">
        <w:t>DNA:</w:t>
      </w:r>
    </w:p>
    <w:p w:rsidRDefault="00C11006" w:rsidP="00C11006" w:rsidR="00C11006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C11006" w:rsidP="00C11006" w:rsidR="00C11006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PELIKAN j.d.o.o., </w:t>
      </w:r>
      <w:proofErr w:type="spellStart"/>
      <w:r>
        <w:t>Zambratija</w:t>
      </w:r>
      <w:proofErr w:type="spellEnd"/>
      <w:r>
        <w:t>, Mirna ulica 4</w:t>
      </w:r>
    </w:p>
    <w:p w:rsidRDefault="00C11006" w:rsidP="00C11006" w:rsidR="00C11006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Sanja Kolar, Slovenija, Koper, Destradijev trg 9</w:t>
      </w:r>
    </w:p>
    <w:p w:rsidRDefault="00C11006" w:rsidP="00C11006" w:rsidR="00C11006">
      <w:pPr>
        <w:jc w:val="both"/>
      </w:pPr>
      <w:r w:rsidRPr="003B548F">
        <w:t>- e-Oglasna ploča sudova 8 dana</w:t>
      </w:r>
    </w:p>
    <w:p w:rsidRDefault="00B27327" w:rsidR="00500701"/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327" w:rsidR="00000000">
      <w:r>
        <w:separator/>
      </w:r>
    </w:p>
  </w:endnote>
  <w:endnote w:id="0" w:type="continuationSeparator">
    <w:p w:rsidRDefault="00B2732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327" w:rsidR="00000000">
      <w:r>
        <w:separator/>
      </w:r>
    </w:p>
  </w:footnote>
  <w:footnote w:id="0" w:type="continuationSeparator">
    <w:p w:rsidRDefault="00B2732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6069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11006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B2732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1006"/>
    <w:rsid w:val="00554328"/>
    <w:rsid w:val="00660696"/>
    <w:rsid w:val="00985388"/>
    <w:rsid w:val="00B27327"/>
    <w:rsid w:val="00C1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100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10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100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10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100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7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100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10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100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10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100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7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PELIKAN j.d.o.o. ZAMBRATIJA</izvorni_sadrzaj>
    <derivirana_varijabla naziv="DomainObject.Predmet.ProtustrankaFormated_1">  PELIKAN j.d.o.o. ZAMBRATIJA</derivirana_varijabla>
  </DomainObject.Predmet.ProtustrankaFormated>
  <DomainObject.Predmet.ProtustrankaFormatedOIB>
    <izvorni_sadrzaj>  PELIKAN j.d.o.o. ZAMBRATIJA, OIB 90194301084</izvorni_sadrzaj>
    <derivirana_varijabla naziv="DomainObject.Predmet.ProtustrankaFormatedOIB_1">  PELIKAN j.d.o.o. ZAMBRATIJA, OIB 90194301084</derivirana_varijabla>
  </DomainObject.Predmet.ProtustrankaFormatedOIB>
  <DomainObject.Predmet.ProtustrankaFormatedWithAdress>
    <izvorni_sadrzaj> PELIKAN j.d.o.o. ZAMBRATIJA, Mirna ulica 4, 52475 Zambratija</izvorni_sadrzaj>
    <derivirana_varijabla naziv="DomainObject.Predmet.ProtustrankaFormatedWithAdress_1"> PELIKAN j.d.o.o. ZAMBRATIJA, Mirna ulica 4, 52475 Zambratija</derivirana_varijabla>
  </DomainObject.Predmet.ProtustrankaFormatedWithAdress>
  <DomainObject.Predmet.ProtustrankaFormatedWithAdressOIB>
    <izvorni_sadrzaj> PELIKAN j.d.o.o. ZAMBRATIJA, OIB 90194301084, Mirna ulica 4, 52475 Zambratija</izvorni_sadrzaj>
    <derivirana_varijabla naziv="DomainObject.Predmet.ProtustrankaFormatedWithAdressOIB_1"> PELIKAN j.d.o.o. ZAMBRATIJA, OIB 90194301084, Mirna ulica 4, 52475 Zambratija</derivirana_varijabla>
  </DomainObject.Predmet.ProtustrankaFormatedWithAdressOIB>
  <DomainObject.Predmet.ProtustrankaWithAdress>
    <izvorni_sadrzaj>PELIKAN j.d.o.o. ZAMBRATIJA Mirna ulica 4, 52475 Zambratija</izvorni_sadrzaj>
    <derivirana_varijabla naziv="DomainObject.Predmet.ProtustrankaWithAdress_1">PELIKAN j.d.o.o. ZAMBRATIJA Mirna ulica 4, 52475 Zambratija</derivirana_varijabla>
  </DomainObject.Predmet.ProtustrankaWithAdress>
  <DomainObject.Predmet.ProtustrankaWithAdressOIB>
    <izvorni_sadrzaj>PELIKAN j.d.o.o. ZAMBRATIJA, OIB 90194301084, Mirna ulica 4, 52475 Zambratija</izvorni_sadrzaj>
    <derivirana_varijabla naziv="DomainObject.Predmet.ProtustrankaWithAdressOIB_1">PELIKAN j.d.o.o. ZAMBRATIJA, OIB 90194301084, Mirna ulica 4, 52475 Zambratija</derivirana_varijabla>
  </DomainObject.Predmet.ProtustrankaWithAdressOIB>
  <DomainObject.Predmet.ProtustrankaNazivFormated>
    <izvorni_sadrzaj>PELIKAN j.d.o.o. ZAMBRATIJA</izvorni_sadrzaj>
    <derivirana_varijabla naziv="DomainObject.Predmet.ProtustrankaNazivFormated_1">PELIKAN j.d.o.o. ZAMBRATIJA</derivirana_varijabla>
  </DomainObject.Predmet.ProtustrankaNazivFormated>
  <DomainObject.Predmet.ProtustrankaNazivFormatedOIB>
    <izvorni_sadrzaj>PELIKAN j.d.o.o. ZAMBRATIJA, OIB 90194301084</izvorni_sadrzaj>
    <derivirana_varijabla naziv="DomainObject.Predmet.ProtustrankaNazivFormatedOIB_1">PELIKAN j.d.o.o. ZAMBRATIJA, OIB 90194301084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319233.16</izvorni_sadrzaj>
    <derivirana_varijabla naziv="DomainObject.Predmet.TrenutnaVrijednost_1">319233.16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PELIKAN j.d.o.o. ZAMBRATIJA</item>
    </izvorni_sadrzaj>
    <derivirana_varijabla naziv="DomainObject.Predmet.ProtuStrankaListFormated_1">
      <item>PELIKAN j.d.o.o. ZAMBRATIJA</item>
    </derivirana_varijabla>
  </DomainObject.Predmet.ProtuStrankaListFormated>
  <DomainObject.Predmet.ProtuStrankaListFormatedOIB>
    <izvorni_sadrzaj>
      <item>PELIKAN j.d.o.o. ZAMBRATIJA, OIB 90194301084</item>
    </izvorni_sadrzaj>
    <derivirana_varijabla naziv="DomainObject.Predmet.ProtuStrankaListFormatedOIB_1">
      <item>PELIKAN j.d.o.o. ZAMBRATIJA, OIB 90194301084</item>
    </derivirana_varijabla>
  </DomainObject.Predmet.ProtuStrankaListFormatedOIB>
  <DomainObject.Predmet.ProtuStrankaListFormatedWithAdress>
    <izvorni_sadrzaj>
      <item>PELIKAN j.d.o.o. ZAMBRATIJA, Mirna ulica 4, 52475 Zambratija</item>
    </izvorni_sadrzaj>
    <derivirana_varijabla naziv="DomainObject.Predmet.ProtuStrankaListFormatedWithAdress_1">
      <item>PELIKAN j.d.o.o. ZAMBRATIJA, Mirna ulica 4, 52475 Zambratija</item>
    </derivirana_varijabla>
  </DomainObject.Predmet.ProtuStrankaListFormatedWithAdress>
  <DomainObject.Predmet.ProtuStrankaListFormatedWithAdressOIB>
    <izvorni_sadrzaj>
      <item>PELIKAN j.d.o.o. ZAMBRATIJA, OIB 90194301084, Mirna ulica 4, 52475 Zambratija</item>
    </izvorni_sadrzaj>
    <derivirana_varijabla naziv="DomainObject.Predmet.ProtuStrankaListFormatedWithAdressOIB_1">
      <item>PELIKAN j.d.o.o. ZAMBRATIJA, OIB 90194301084, Mirna ulica 4, 52475 Zambratija</item>
    </derivirana_varijabla>
  </DomainObject.Predmet.ProtuStrankaListFormatedWithAdressOIB>
  <DomainObject.Predmet.ProtuStrankaListNazivFormated>
    <izvorni_sadrzaj>
      <item>PELIKAN j.d.o.o. ZAMBRATIJA</item>
    </izvorni_sadrzaj>
    <derivirana_varijabla naziv="DomainObject.Predmet.ProtuStrankaListNazivFormated_1">
      <item>PELIKAN j.d.o.o. ZAMBRATIJA</item>
    </derivirana_varijabla>
  </DomainObject.Predmet.ProtuStrankaListNazivFormated>
  <DomainObject.Predmet.ProtuStrankaListNazivFormatedOIB>
    <izvorni_sadrzaj>
      <item>PELIKAN j.d.o.o. ZAMBRATIJA, OIB 90194301084</item>
    </izvorni_sadrzaj>
    <derivirana_varijabla naziv="DomainObject.Predmet.ProtuStrankaListNazivFormatedOIB_1">
      <item>PELIKAN j.d.o.o. ZAMBRATIJA, OIB 90194301084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PELIKAN j.d.o.o. ZAMBRATIJA</izvorni_sadrzaj>
    <derivirana_varijabla naziv="DomainObject.Predmet.ProtustrankaIDrugi_1">PELIKAN j.d.o.o. ZAMBRATIJA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PELIKAN j.d.o.o. ZAMBRATIJA, OIB 90194301084, Mirna ulica 4, 52475 Zambratija</izvorni_sadrzaj>
    <derivirana_varijabla naziv="DomainObject.Predmet.ProtustrankaIDrugiAdressOIB_1">PELIKAN j.d.o.o. ZAMBRATIJA, OIB 90194301084, Mirna ulica 4,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PELIKAN j.d.o.o. ZAMBRATIJA</item>
    </izvorni_sadrzaj>
    <derivirana_varijabla naziv="DomainObject.Predmet.SudioniciListNaziv_1">
      <item>FINANCIJSKA AGENCIJA, RC RIJEKA, PODRUŽNICA PULA, PULA</item>
      <item>PELIKAN j.d.o.o. ZAMBRATIJA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PELIKAN j.d.o.o. ZAMBRATIJA, OIB 90194301084, Mirna ulica 4,52475 Zambratija</item>
    </izvorni_sadrzaj>
    <derivirana_varijabla naziv="DomainObject.Predmet.SudioniciListAdressOIB_1">
      <item>FINANCIJSKA AGENCIJA, RC RIJEKA, PODRUŽNICA PULA, PULA, OIB 85821130368, F. Kurelca 8,51000 Rijeka</item>
      <item>PELIKAN j.d.o.o. ZAMBRATIJA, OIB 90194301084, Mirna ulica 4,52475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90194301084</item>
    </izvorni_sadrzaj>
    <derivirana_varijabla naziv="DomainObject.Predmet.SudioniciListNazivOIB_1">
      <item>, OIB 85821130368</item>
      <item>, OIB 90194301084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1561</properties:Characters>
  <properties:Lines>46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2018-06-13T06:30:00Z</dcterms:created>
  <dc:creator>Jasmina Matika</dc:creator>
  <cp:lastModifiedBy>Jasmina Matika</cp:lastModifiedBy>
  <dcterms:modified xmlns:xsi="http://www.w3.org/2001/XMLSchema-instance" xsi:type="dcterms:W3CDTF">2018-06-13T07:27:00Z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(St-208-18 -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