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fcf0e" w14:paraId="6dfcf0e" w:rsidRDefault="000F7CEF" w:rsidP="000F7CEF" w:rsidR="000F7CEF" w:rsidRPr="00123B55">
      <w:pPr>
        <w15:collapsed w:val="false"/>
      </w:pPr>
      <w:bookmarkStart w:name="_GoBack" w:id="0"/>
      <w:bookmarkEnd w:id="0"/>
      <w:r w:rsidRPr="00123B55">
        <w:rPr>
          <w:rStyle w:val="Naglaeno"/>
        </w:rPr>
        <w:t xml:space="preserve">             </w:t>
      </w:r>
      <w:r w:rsidR="00023B9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7CEF" w:rsidP="000F7CEF" w:rsidR="000F7CEF" w:rsidRPr="00123B55"/>
    <w:p w:rsidRDefault="000F7CEF" w:rsidP="000F7CEF" w:rsidR="000F7CEF" w:rsidRPr="00123B55">
      <w:pPr>
        <w:ind w:hanging="720" w:left="360"/>
        <w:rPr>
          <w:b/>
        </w:rPr>
      </w:pPr>
      <w:r w:rsidRPr="00123B55">
        <w:rPr>
          <w:b/>
        </w:rPr>
        <w:t xml:space="preserve">     </w:t>
      </w:r>
      <w:r w:rsidR="00A87DEE">
        <w:rPr>
          <w:b/>
        </w:rPr>
        <w:t xml:space="preserve">   </w:t>
      </w:r>
      <w:r w:rsidRPr="00123B55">
        <w:rPr>
          <w:b/>
        </w:rPr>
        <w:t>REPUBLIKA HRVATSKA</w:t>
      </w:r>
    </w:p>
    <w:p w:rsidRDefault="000F7CEF" w:rsidP="000F7CEF" w:rsidR="00546D11" w:rsidRPr="00123B55">
      <w:pPr>
        <w:ind w:hanging="720" w:left="360"/>
      </w:pPr>
      <w:r w:rsidRPr="00123B55">
        <w:t xml:space="preserve">     TRGOVAČKI SUD U OSIJEKU</w:t>
      </w:r>
    </w:p>
    <w:p w:rsidRDefault="000F7CEF" w:rsidP="000F7CEF" w:rsidR="000F7CEF" w:rsidRPr="00123B55">
      <w:pPr>
        <w:ind w:hanging="720" w:left="360"/>
      </w:pPr>
    </w:p>
    <w:p w:rsidRDefault="00546D11" w:rsidP="00546D11" w:rsidR="00546D11" w:rsidRPr="00123B55">
      <w:pPr>
        <w:rPr>
          <w:bCs/>
        </w:rPr>
      </w:pPr>
    </w:p>
    <w:p w:rsidRDefault="00546D11" w:rsidP="00964B6F" w:rsidR="00546D11" w:rsidRPr="00123B55">
      <w:pPr>
        <w:jc w:val="center"/>
        <w:rPr>
          <w:bCs/>
        </w:rPr>
      </w:pPr>
      <w:r w:rsidRPr="00123B55">
        <w:rPr>
          <w:bCs/>
        </w:rPr>
        <w:t>U  I M E  R E P U B L I K E  H R V A T S K E</w:t>
      </w:r>
    </w:p>
    <w:p w:rsidRDefault="00546D11" w:rsidP="00546D11" w:rsidR="00546D11" w:rsidRPr="00123B55">
      <w:pPr>
        <w:jc w:val="center"/>
        <w:rPr>
          <w:bCs/>
        </w:rPr>
      </w:pPr>
      <w:r w:rsidRPr="00123B55">
        <w:rPr>
          <w:bCs/>
        </w:rPr>
        <w:t>R J E Š E N J E</w:t>
      </w:r>
    </w:p>
    <w:p w:rsidRDefault="00546D11" w:rsidP="00546D11" w:rsidR="00546D11" w:rsidRPr="00123B55">
      <w:pPr>
        <w:ind w:left="1485"/>
        <w:jc w:val="both"/>
      </w:pPr>
    </w:p>
    <w:p w:rsidRDefault="00546D11" w:rsidP="00546D11" w:rsidR="00546D11" w:rsidRPr="00123B55"/>
    <w:p w:rsidRDefault="00546D11" w:rsidP="00C26887" w:rsidR="00546D11" w:rsidRPr="00123B55">
      <w:pPr>
        <w:jc w:val="both"/>
      </w:pPr>
      <w:r w:rsidRPr="00123B55">
        <w:t xml:space="preserve">               TRGOVAČKI SUD U OSIJEKU, po sucu Gordani Njari, u stečajnom predmetu povodom zahtjeva Financijske agencije Regionalni centar Osijek, Podružnica Osijek, L. </w:t>
      </w:r>
      <w:proofErr w:type="spellStart"/>
      <w:r w:rsidRPr="00DA1006">
        <w:t>Jagera</w:t>
      </w:r>
      <w:proofErr w:type="spellEnd"/>
      <w:r w:rsidRPr="00DA1006">
        <w:t xml:space="preserve"> 3, OIB 85821130368, za provedbom skraćenog stečajnog postupka nad dužnikom </w:t>
      </w:r>
      <w:r w:rsidR="002B2D19" w:rsidRPr="002B2D19">
        <w:rPr>
          <w:b/>
        </w:rPr>
        <w:t>BBQ j.d.o.o.</w:t>
      </w:r>
      <w:r w:rsidR="00D07499" w:rsidRPr="002B2D19">
        <w:rPr>
          <w:b/>
        </w:rPr>
        <w:t xml:space="preserve">, </w:t>
      </w:r>
      <w:r w:rsidR="002B2D19" w:rsidRPr="002B2D19">
        <w:rPr>
          <w:b/>
        </w:rPr>
        <w:t>Osijek</w:t>
      </w:r>
      <w:r w:rsidR="00D07499" w:rsidRPr="002B2D19">
        <w:rPr>
          <w:b/>
        </w:rPr>
        <w:t xml:space="preserve">, </w:t>
      </w:r>
      <w:r w:rsidR="002B2D19" w:rsidRPr="002B2D19">
        <w:rPr>
          <w:b/>
        </w:rPr>
        <w:t>Svetog Petka 34</w:t>
      </w:r>
      <w:r w:rsidR="00D07499" w:rsidRPr="002B2D19">
        <w:rPr>
          <w:b/>
        </w:rPr>
        <w:t xml:space="preserve">, MBS: </w:t>
      </w:r>
      <w:r w:rsidR="002B2D19" w:rsidRPr="002B2D19">
        <w:rPr>
          <w:b/>
        </w:rPr>
        <w:t>030163503</w:t>
      </w:r>
      <w:r w:rsidR="00D07499" w:rsidRPr="002B2D19">
        <w:rPr>
          <w:b/>
        </w:rPr>
        <w:t xml:space="preserve">, OIB: </w:t>
      </w:r>
      <w:r w:rsidR="002B2D19" w:rsidRPr="002B2D19">
        <w:rPr>
          <w:b/>
        </w:rPr>
        <w:t>09146091156</w:t>
      </w:r>
      <w:r w:rsidRPr="00DA1006">
        <w:t xml:space="preserve">, dana </w:t>
      </w:r>
      <w:r w:rsidR="002B2D19">
        <w:t>10. listopada</w:t>
      </w:r>
      <w:r w:rsidR="002B2D19" w:rsidRPr="00DA1006">
        <w:t xml:space="preserve"> </w:t>
      </w:r>
      <w:r w:rsidR="00DB032C" w:rsidRPr="00DA1006">
        <w:t>2016</w:t>
      </w:r>
      <w:r w:rsidRPr="00DA1006">
        <w:t>.</w:t>
      </w:r>
      <w:r w:rsidRPr="00123B55">
        <w:t xml:space="preserve"> </w:t>
      </w:r>
    </w:p>
    <w:p w:rsidRDefault="00546D11" w:rsidP="00546D11" w:rsidR="00546D11" w:rsidRPr="00123B55"/>
    <w:p w:rsidRDefault="00546D11" w:rsidP="00546D11" w:rsidR="00546D11" w:rsidRPr="00123B55">
      <w:pPr>
        <w:jc w:val="center"/>
        <w:rPr>
          <w:bCs/>
        </w:rPr>
      </w:pPr>
      <w:r w:rsidRPr="00123B55">
        <w:rPr>
          <w:bCs/>
        </w:rPr>
        <w:t>r i j e š i o    j e</w:t>
      </w:r>
    </w:p>
    <w:p w:rsidRDefault="00546D11" w:rsidP="00546D11" w:rsidR="00546D11" w:rsidRPr="00123B55">
      <w:pPr>
        <w:ind w:left="360"/>
        <w:jc w:val="both"/>
      </w:pPr>
      <w:r w:rsidRPr="00123B55">
        <w:t xml:space="preserve">                                                </w:t>
      </w:r>
    </w:p>
    <w:p w:rsidRDefault="00546D11" w:rsidP="00546D11" w:rsidR="00546D11" w:rsidRPr="00123B55">
      <w:pPr>
        <w:ind w:left="360"/>
        <w:jc w:val="both"/>
      </w:pPr>
    </w:p>
    <w:p w:rsidRDefault="00546D11" w:rsidP="00546D11" w:rsidR="00546D11" w:rsidRPr="004F5B02">
      <w:pPr>
        <w:ind w:firstLine="708"/>
        <w:jc w:val="both"/>
      </w:pPr>
      <w:r w:rsidRPr="00123B55">
        <w:rPr>
          <w:bCs/>
        </w:rPr>
        <w:t xml:space="preserve">  </w:t>
      </w:r>
      <w:r w:rsidR="001153EE" w:rsidRPr="00123B55">
        <w:rPr>
          <w:bCs/>
        </w:rPr>
        <w:t xml:space="preserve"> </w:t>
      </w:r>
      <w:r w:rsidRPr="004F5B02">
        <w:rPr>
          <w:bCs/>
        </w:rPr>
        <w:t>I  OTVARA SE stečajni postupak nad dužnikom</w:t>
      </w:r>
      <w:r w:rsidRPr="004F5B02">
        <w:t xml:space="preserve"> </w:t>
      </w:r>
      <w:r w:rsidR="002B2D19" w:rsidRPr="002B2D19">
        <w:rPr>
          <w:b/>
        </w:rPr>
        <w:t>BBQ j.d.o.o., Osijek, Svetog Petka 34, MBS: 030163503, OIB: 09146091156</w:t>
      </w:r>
      <w:r w:rsidRPr="004F5B02">
        <w:t>.</w:t>
      </w:r>
    </w:p>
    <w:p w:rsidRDefault="00546D11" w:rsidP="00546D11" w:rsidR="00546D11" w:rsidRPr="004F5B02">
      <w:pPr>
        <w:ind w:firstLine="708"/>
        <w:jc w:val="both"/>
      </w:pPr>
    </w:p>
    <w:p w:rsidRDefault="00546D11" w:rsidP="003360DE" w:rsidR="008828BD" w:rsidRPr="004F5B02">
      <w:pPr>
        <w:ind w:hanging="1080"/>
        <w:jc w:val="both"/>
      </w:pPr>
      <w:r w:rsidRPr="004F5B02">
        <w:t xml:space="preserve"> </w:t>
      </w:r>
      <w:r w:rsidR="001153EE" w:rsidRPr="004F5B02">
        <w:t xml:space="preserve"> </w:t>
      </w:r>
      <w:r w:rsidR="008B599D" w:rsidRPr="004F5B02">
        <w:tab/>
        <w:t xml:space="preserve">   </w:t>
      </w:r>
      <w:r w:rsidR="002E2327" w:rsidRPr="004F5B02">
        <w:t xml:space="preserve">           </w:t>
      </w:r>
      <w:r w:rsidRPr="00CB6F16">
        <w:t xml:space="preserve">II   Za stečajnog upravitelja imenuje se </w:t>
      </w:r>
      <w:r w:rsidR="003360DE">
        <w:t>Mateo Erceg, Zagreb, Radnička cesta 30, OIB: 93602617826.</w:t>
      </w:r>
    </w:p>
    <w:p w:rsidRDefault="00546D11" w:rsidP="007C0B2F" w:rsidR="00546D11" w:rsidRPr="004F5B02">
      <w:pPr>
        <w:tabs>
          <w:tab w:pos="6195" w:val="left"/>
        </w:tabs>
        <w:ind w:hanging="1080"/>
        <w:jc w:val="both"/>
      </w:pPr>
      <w:r w:rsidRPr="004F5B02">
        <w:t xml:space="preserve">  </w:t>
      </w:r>
    </w:p>
    <w:p w:rsidRDefault="001153EE" w:rsidP="003360DE" w:rsidR="004F5B02" w:rsidRPr="00123B55">
      <w:pPr>
        <w:ind w:firstLine="708"/>
        <w:jc w:val="both"/>
        <w:rPr>
          <w:bCs/>
        </w:rPr>
      </w:pPr>
      <w:r w:rsidRPr="004F5B02">
        <w:rPr>
          <w:bCs/>
        </w:rPr>
        <w:t xml:space="preserve">  </w:t>
      </w:r>
      <w:r w:rsidR="00B53477" w:rsidRPr="004F5B02">
        <w:rPr>
          <w:bCs/>
        </w:rPr>
        <w:t xml:space="preserve">III </w:t>
      </w:r>
      <w:r w:rsidR="00546D11" w:rsidRPr="004F5B02">
        <w:rPr>
          <w:bCs/>
        </w:rPr>
        <w:t xml:space="preserve">ZAKLJUČUJE SE stečajni postupak nad dužnikom </w:t>
      </w:r>
      <w:r w:rsidR="003162F3" w:rsidRPr="002B2D19">
        <w:rPr>
          <w:b/>
        </w:rPr>
        <w:t>BBQ j.d.o.o., Osijek, Svetog Petka 34, MBS: 030163503, OIB: 09146091156</w:t>
      </w:r>
      <w:r w:rsidR="00546D11" w:rsidRPr="004F5B02">
        <w:rPr>
          <w:bCs/>
        </w:rPr>
        <w:t>.</w:t>
      </w:r>
    </w:p>
    <w:p w:rsidRDefault="00546D11" w:rsidP="00546D11" w:rsidR="00546D11" w:rsidRPr="00123B55">
      <w:pPr>
        <w:pStyle w:val="Odlomakpopisa"/>
        <w:rPr>
          <w:bCs/>
        </w:rPr>
      </w:pPr>
    </w:p>
    <w:p w:rsidRDefault="00546D11" w:rsidP="00546D11" w:rsidR="00546D11" w:rsidRPr="00123B55">
      <w:pPr>
        <w:ind w:firstLine="708"/>
        <w:jc w:val="both"/>
        <w:rPr>
          <w:bCs/>
        </w:rPr>
      </w:pPr>
      <w:r w:rsidRPr="00123B55">
        <w:rPr>
          <w:bCs/>
        </w:rPr>
        <w:t xml:space="preserve">  IV   Ovo rješenje objavit će se na mrežnoj stranici e-Oglasna ploča sudova i dostaviti  registru nadležnom za dužnika.</w:t>
      </w:r>
    </w:p>
    <w:p w:rsidRDefault="00546D11" w:rsidP="00546D11" w:rsidR="00546D11">
      <w:pPr>
        <w:pStyle w:val="Tijeloteksta"/>
        <w:rPr>
          <w:bCs/>
          <w:sz w:val="24"/>
        </w:rPr>
      </w:pPr>
    </w:p>
    <w:p w:rsidRDefault="00217F89" w:rsidP="00546D11" w:rsidR="00217F89" w:rsidRPr="00123B55">
      <w:pPr>
        <w:pStyle w:val="Tijeloteksta"/>
        <w:rPr>
          <w:bCs/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bCs/>
          <w:sz w:val="24"/>
        </w:rPr>
      </w:pPr>
      <w:r w:rsidRPr="00123B55">
        <w:rPr>
          <w:bCs/>
          <w:sz w:val="24"/>
        </w:rPr>
        <w:t>Obrazloženje</w:t>
      </w:r>
    </w:p>
    <w:p w:rsidRDefault="00546D11" w:rsidP="00546D11" w:rsidR="00546D11" w:rsidRPr="00123B55">
      <w:pPr>
        <w:pStyle w:val="Tijeloteksta"/>
        <w:jc w:val="center"/>
        <w:rPr>
          <w:bCs/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bCs/>
          <w:sz w:val="24"/>
        </w:rPr>
      </w:pPr>
    </w:p>
    <w:p w:rsidRDefault="00546D11" w:rsidP="00546D11" w:rsidR="00546D11" w:rsidRPr="00123B55">
      <w:pPr>
        <w:jc w:val="both"/>
      </w:pPr>
      <w:r w:rsidRPr="00123B55">
        <w:t xml:space="preserve">             Financijska agencija Regionalni centar Osijek, Podružnica Osijek podnijela je dana </w:t>
      </w:r>
      <w:r w:rsidR="003162F3">
        <w:t>6. lipnja 2016</w:t>
      </w:r>
      <w:r w:rsidRPr="00123B55">
        <w:t>. zahtjev ovom sudu za provedbu skraćenog s</w:t>
      </w:r>
      <w:r w:rsidR="008015CF">
        <w:t xml:space="preserve">tečajnog postupka nad dužnikom </w:t>
      </w:r>
      <w:r w:rsidR="003162F3" w:rsidRPr="002B2D19">
        <w:rPr>
          <w:b/>
        </w:rPr>
        <w:t>BBQ j.d.o.o., Osijek, Svetog Petka 34, MBS: 030163503, OIB: 09146091156</w:t>
      </w:r>
      <w:r w:rsidRPr="00123B55">
        <w:t>.</w:t>
      </w:r>
      <w:r w:rsidR="00217F89">
        <w:t xml:space="preserve"> </w:t>
      </w:r>
    </w:p>
    <w:p w:rsidRDefault="00546D11" w:rsidP="00546D11" w:rsidR="00546D11" w:rsidRPr="00123B55">
      <w:pPr>
        <w:jc w:val="both"/>
        <w:rPr>
          <w:bCs/>
        </w:rPr>
      </w:pPr>
    </w:p>
    <w:p w:rsidRDefault="00AB3E00" w:rsidP="00AB3E00" w:rsidR="00AB3E00">
      <w:pPr>
        <w:ind w:firstLine="708"/>
        <w:jc w:val="both"/>
        <w:rPr>
          <w:bCs/>
        </w:rPr>
      </w:pPr>
      <w:r>
        <w:rPr>
          <w:bCs/>
        </w:rPr>
        <w:t>Sukladno odredbi čl. 428. Stečajnog zakona 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AB3E00" w:rsidP="00AB3E00" w:rsidR="00AB3E00">
      <w:pPr>
        <w:pStyle w:val="Tijeloteksta"/>
        <w:ind w:firstLine="708"/>
      </w:pPr>
    </w:p>
    <w:p w:rsidRDefault="00AB3E00" w:rsidP="00AB3E00" w:rsidR="00AB3E00">
      <w:pPr>
        <w:pStyle w:val="Tijeloteksta"/>
        <w:ind w:firstLine="708"/>
        <w:rPr>
          <w:sz w:val="24"/>
        </w:rPr>
      </w:pPr>
      <w:r>
        <w:rPr>
          <w:sz w:val="24"/>
        </w:rPr>
        <w:lastRenderedPageBreak/>
        <w:t xml:space="preserve">Kako su ispunjene pretpostavke iz citirane odredbe SZ-a, Trgovački sud u Osijeku je dana </w:t>
      </w:r>
      <w:r w:rsidR="00E13A87">
        <w:rPr>
          <w:sz w:val="24"/>
        </w:rPr>
        <w:t>8</w:t>
      </w:r>
      <w:r>
        <w:rPr>
          <w:sz w:val="24"/>
        </w:rPr>
        <w:t xml:space="preserve">. lipnja 2016. objavio oglas na mrežnoj stranici e-oglasna ploča sudova pod poslovnim brojem St-1794/16-3 sukladno čl. 430. SZ-a kojim su pozvane osobe ovlaštene za zastupanje dužnika po zakonu da sudu u roku od 15 dana od dana objave oglasa dostave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SZ-a.                          </w:t>
      </w:r>
    </w:p>
    <w:p w:rsidRDefault="00AB3E00" w:rsidP="00AB3E00" w:rsidR="00AB3E00">
      <w:pPr>
        <w:pStyle w:val="Tijeloteksta"/>
        <w:ind w:firstLine="708"/>
        <w:jc w:val="center"/>
        <w:rPr>
          <w:sz w:val="24"/>
        </w:rPr>
      </w:pPr>
    </w:p>
    <w:p w:rsidRDefault="00AB3E00" w:rsidP="00AB3E00" w:rsidR="00AB3E00">
      <w:pPr>
        <w:pStyle w:val="Tijeloteksta"/>
        <w:ind w:firstLine="708"/>
        <w:rPr>
          <w:sz w:val="24"/>
        </w:rPr>
      </w:pPr>
      <w:r>
        <w:rPr>
          <w:sz w:val="24"/>
        </w:rPr>
        <w:t>Budući da protekom roka od 45 dana vjerovnici a niti osobe ovlaštene za zastupanje dužnika nisu postupili po pozivu suda, kod dužnika je utvrđen stečajni razlog iz čl. 5. st. 2. SZ-a - nesposobnost za plaćanje, te je sukladno čl. 431. st.1 i 2 SZ-a  po službenoj dužnosti riješeno kao u izreci.</w:t>
      </w:r>
    </w:p>
    <w:p w:rsidRDefault="00546D11" w:rsidP="00595DDC" w:rsidR="00546D11" w:rsidRPr="00123B55">
      <w:pPr>
        <w:pStyle w:val="Tijeloteksta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  <w:r w:rsidRPr="00123B55">
        <w:rPr>
          <w:sz w:val="24"/>
        </w:rPr>
        <w:t xml:space="preserve">U Osijeku </w:t>
      </w:r>
      <w:r w:rsidR="00AD6079">
        <w:rPr>
          <w:sz w:val="24"/>
        </w:rPr>
        <w:t>10. listopada</w:t>
      </w:r>
      <w:r w:rsidR="00B938F5" w:rsidRPr="00123B55">
        <w:rPr>
          <w:sz w:val="24"/>
        </w:rPr>
        <w:t xml:space="preserve"> 2016.</w:t>
      </w:r>
      <w:r w:rsidRPr="00123B55">
        <w:rPr>
          <w:sz w:val="24"/>
        </w:rPr>
        <w:t xml:space="preserve"> </w:t>
      </w: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A820F9" w:rsidP="00546D11" w:rsidR="00546D11" w:rsidRPr="00123B55">
      <w:pPr>
        <w:pStyle w:val="Tijeloteksta"/>
        <w:jc w:val="left"/>
        <w:rPr>
          <w:sz w:val="24"/>
        </w:rPr>
      </w:pPr>
      <w:r>
        <w:rPr>
          <w:sz w:val="24"/>
        </w:rPr>
        <w:t xml:space="preserve"> </w:t>
      </w:r>
      <w:r w:rsidR="00546D11" w:rsidRPr="00123B55">
        <w:rPr>
          <w:sz w:val="24"/>
        </w:rPr>
        <w:t xml:space="preserve">ZAPISNIČAR                                                                                               </w:t>
      </w:r>
      <w:r w:rsidR="00BE0835" w:rsidRPr="00123B55">
        <w:rPr>
          <w:sz w:val="24"/>
        </w:rPr>
        <w:t xml:space="preserve">          </w:t>
      </w:r>
      <w:r w:rsidR="00546D11" w:rsidRPr="00123B55">
        <w:rPr>
          <w:sz w:val="24"/>
        </w:rPr>
        <w:t xml:space="preserve">S U D A C </w:t>
      </w:r>
    </w:p>
    <w:p w:rsidRDefault="00BE0835" w:rsidP="00546D11" w:rsidR="00546D11" w:rsidRPr="00123B55">
      <w:pPr>
        <w:pStyle w:val="Tijeloteksta"/>
        <w:jc w:val="left"/>
        <w:rPr>
          <w:sz w:val="24"/>
        </w:rPr>
      </w:pPr>
      <w:r w:rsidRPr="00123B55">
        <w:rPr>
          <w:sz w:val="24"/>
        </w:rPr>
        <w:t>Danijela Špeletić</w:t>
      </w:r>
      <w:r w:rsidR="00546D11" w:rsidRPr="00123B55">
        <w:rPr>
          <w:sz w:val="24"/>
        </w:rPr>
        <w:t xml:space="preserve">                                                                                                    Gordana Njari   </w:t>
      </w:r>
    </w:p>
    <w:p w:rsidRDefault="00546D11" w:rsidP="00546D11" w:rsidR="00546D11" w:rsidRPr="00123B55">
      <w:pPr>
        <w:pStyle w:val="Tijeloteksta"/>
        <w:jc w:val="left"/>
        <w:rPr>
          <w:sz w:val="24"/>
        </w:rPr>
      </w:pPr>
    </w:p>
    <w:p w:rsidRDefault="00546D11" w:rsidP="00546D11" w:rsidR="00546D11" w:rsidRPr="00123B55">
      <w:pPr>
        <w:pStyle w:val="Tijeloteksta"/>
        <w:jc w:val="left"/>
        <w:rPr>
          <w:sz w:val="24"/>
        </w:rPr>
      </w:pPr>
    </w:p>
    <w:p w:rsidRDefault="00546D11" w:rsidP="00546D11" w:rsidR="00546D11">
      <w:pPr>
        <w:pStyle w:val="Tijeloteksta"/>
        <w:jc w:val="left"/>
        <w:rPr>
          <w:sz w:val="24"/>
        </w:rPr>
      </w:pPr>
    </w:p>
    <w:p w:rsidRDefault="00996EFC" w:rsidP="00546D11" w:rsidR="00996EFC">
      <w:pPr>
        <w:pStyle w:val="Tijeloteksta"/>
        <w:jc w:val="left"/>
        <w:rPr>
          <w:sz w:val="24"/>
        </w:rPr>
      </w:pPr>
    </w:p>
    <w:p w:rsidRDefault="00A820F9" w:rsidP="00546D11" w:rsidR="00A820F9" w:rsidRPr="00123B55">
      <w:pPr>
        <w:pStyle w:val="Tijeloteksta"/>
        <w:jc w:val="left"/>
        <w:rPr>
          <w:sz w:val="24"/>
        </w:rPr>
      </w:pPr>
    </w:p>
    <w:p w:rsidRDefault="00546D11" w:rsidP="00546D11" w:rsidR="00546D11" w:rsidRPr="00123B55">
      <w:pPr>
        <w:pStyle w:val="Tijeloteksta"/>
        <w:jc w:val="left"/>
        <w:rPr>
          <w:sz w:val="24"/>
        </w:rPr>
      </w:pPr>
      <w:r w:rsidRPr="00123B55">
        <w:rPr>
          <w:sz w:val="24"/>
        </w:rPr>
        <w:t>UPUTA O PRAVNOM LIJEKU:</w:t>
      </w:r>
    </w:p>
    <w:p w:rsidRDefault="00546D11" w:rsidP="00546D11" w:rsidR="00546D11" w:rsidRPr="00123B55">
      <w:pPr>
        <w:pStyle w:val="Tijeloteksta"/>
        <w:rPr>
          <w:sz w:val="24"/>
        </w:rPr>
      </w:pPr>
      <w:r w:rsidRPr="00123B55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546D11" w:rsidP="00546D11" w:rsidR="00546D11" w:rsidRPr="00123B55">
      <w:pPr>
        <w:pStyle w:val="Tijeloteksta"/>
        <w:jc w:val="left"/>
        <w:rPr>
          <w:sz w:val="24"/>
        </w:rPr>
      </w:pPr>
    </w:p>
    <w:p w:rsidRDefault="00546D11" w:rsidP="00546D11" w:rsidR="00546D11" w:rsidRPr="00123B55">
      <w:pPr>
        <w:pStyle w:val="Tijeloteksta"/>
        <w:jc w:val="left"/>
        <w:rPr>
          <w:sz w:val="24"/>
        </w:rPr>
      </w:pPr>
    </w:p>
    <w:p w:rsidRDefault="00546D11" w:rsidP="00546D11" w:rsidR="00546D11" w:rsidRPr="00123B55">
      <w:pPr>
        <w:pStyle w:val="Tijeloteksta"/>
        <w:jc w:val="left"/>
        <w:rPr>
          <w:sz w:val="24"/>
        </w:rPr>
      </w:pPr>
      <w:r w:rsidRPr="00123B55">
        <w:rPr>
          <w:sz w:val="24"/>
        </w:rPr>
        <w:t>DNA</w:t>
      </w:r>
    </w:p>
    <w:p w:rsidRDefault="00546D11" w:rsidP="00546D11" w:rsidR="00546D11" w:rsidRPr="00123B5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123B55">
        <w:rPr>
          <w:sz w:val="24"/>
        </w:rPr>
        <w:t xml:space="preserve">Predlagatelj na </w:t>
      </w:r>
      <w:proofErr w:type="spellStart"/>
      <w:r w:rsidRPr="00123B55">
        <w:rPr>
          <w:sz w:val="24"/>
        </w:rPr>
        <w:t>posl</w:t>
      </w:r>
      <w:proofErr w:type="spellEnd"/>
      <w:r w:rsidRPr="00123B55">
        <w:rPr>
          <w:sz w:val="24"/>
        </w:rPr>
        <w:t>. br.</w:t>
      </w:r>
    </w:p>
    <w:p w:rsidRDefault="00546D11" w:rsidP="00546D11" w:rsidR="00546D11" w:rsidRPr="00123B5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123B55">
        <w:rPr>
          <w:sz w:val="24"/>
        </w:rPr>
        <w:t>Dužnik</w:t>
      </w:r>
    </w:p>
    <w:p w:rsidRDefault="00546D11" w:rsidP="00546D11" w:rsidR="00546D11" w:rsidRPr="00123B5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123B55">
        <w:rPr>
          <w:sz w:val="24"/>
        </w:rPr>
        <w:t>Stečajni upravitelj</w:t>
      </w:r>
    </w:p>
    <w:p w:rsidRDefault="00546D11" w:rsidP="00546D11" w:rsidR="00546D11" w:rsidRPr="00123B5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123B55">
        <w:rPr>
          <w:sz w:val="24"/>
        </w:rPr>
        <w:t>e-Oglasna ploča</w:t>
      </w:r>
    </w:p>
    <w:p w:rsidRDefault="00546D11" w:rsidP="00546D11" w:rsidR="00546D11" w:rsidRPr="00123B5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123B55">
        <w:rPr>
          <w:sz w:val="24"/>
        </w:rPr>
        <w:t xml:space="preserve">Registar – </w:t>
      </w:r>
      <w:r w:rsidRPr="00DA2971">
        <w:rPr>
          <w:b/>
          <w:sz w:val="24"/>
        </w:rPr>
        <w:t>nakon pravomoćnosti</w:t>
      </w:r>
    </w:p>
    <w:p w:rsidRDefault="00546D11" w:rsidP="00546D11" w:rsidR="00546D11" w:rsidRPr="00123B5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123B55">
        <w:rPr>
          <w:sz w:val="24"/>
        </w:rPr>
        <w:t xml:space="preserve">Riješeno istodobno otvaranjem i </w:t>
      </w:r>
      <w:proofErr w:type="spellStart"/>
      <w:r w:rsidRPr="00123B55">
        <w:rPr>
          <w:sz w:val="24"/>
        </w:rPr>
        <w:t>zaklj</w:t>
      </w:r>
      <w:proofErr w:type="spellEnd"/>
      <w:r w:rsidRPr="00123B55">
        <w:rPr>
          <w:sz w:val="24"/>
        </w:rPr>
        <w:t>.</w:t>
      </w:r>
    </w:p>
    <w:p w:rsidRDefault="00546D11" w:rsidP="00546D11" w:rsidR="00546D11" w:rsidRPr="00123B5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123B55">
        <w:rPr>
          <w:sz w:val="24"/>
        </w:rPr>
        <w:t xml:space="preserve">K </w:t>
      </w:r>
      <w:r w:rsidR="008F3880">
        <w:rPr>
          <w:sz w:val="24"/>
        </w:rPr>
        <w:t>17.11.</w:t>
      </w: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ind w:left="360"/>
        <w:jc w:val="left"/>
        <w:rPr>
          <w:sz w:val="24"/>
        </w:rPr>
      </w:pPr>
    </w:p>
    <w:p w:rsidRDefault="00546D11" w:rsidP="00546D11" w:rsidR="00546D11" w:rsidRPr="00123B55"/>
    <w:p w:rsidRDefault="00546D11" w:rsidP="00546D11" w:rsidR="00546D11" w:rsidRPr="00123B55"/>
    <w:p w:rsidRDefault="006813D5" w:rsidP="00546D11" w:rsidR="006813D5" w:rsidRPr="00123B55"/>
    <w:sectPr w:rsidSect="00606835" w:rsidR="006813D5" w:rsidRPr="00123B5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5F36" w:rsidR="008B5F36">
      <w:r>
        <w:separator/>
      </w:r>
    </w:p>
  </w:endnote>
  <w:endnote w:id="0" w:type="continuationSeparator">
    <w:p w:rsidRDefault="008B5F36" w:rsidR="008B5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5F36" w:rsidR="008B5F36">
      <w:r>
        <w:separator/>
      </w:r>
    </w:p>
  </w:footnote>
  <w:footnote w:id="0" w:type="continuationSeparator">
    <w:p w:rsidRDefault="008B5F36" w:rsidR="008B5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574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A149E" w:rsidRPr="00DE5F8A">
      <w:rPr>
        <w:rFonts w:cs="Tahoma" w:hAnsi="Tahoma" w:ascii="Tahoma"/>
      </w:rPr>
      <w:tab/>
    </w:r>
    <w:r w:rsidR="002A149E">
      <w:t>3 St-1794/1</w:t>
    </w:r>
    <w:r w:rsidR="000A3920">
      <w:t>6</w:t>
    </w:r>
    <w:r w:rsidR="002A149E">
      <w:t xml:space="preserve">-4                </w:t>
    </w: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21AE1">
      <w:t>3 St-</w:t>
    </w:r>
    <w:r w:rsidR="0012661F">
      <w:t>1</w:t>
    </w:r>
    <w:r w:rsidR="00057452">
      <w:t>7</w:t>
    </w:r>
    <w:r w:rsidR="002A149E">
      <w:t>9</w:t>
    </w:r>
    <w:r w:rsidR="00EA3C1C">
      <w:t>4</w:t>
    </w:r>
    <w:r w:rsidR="00546D11">
      <w:t>/1</w:t>
    </w:r>
    <w:r w:rsidR="000A3920">
      <w:t>6</w:t>
    </w:r>
    <w:r w:rsidR="00546D11">
      <w:t>-</w:t>
    </w:r>
    <w:r w:rsidR="0012661F">
      <w:t>4</w:t>
    </w:r>
    <w:r w:rsidR="00546D11">
      <w:t xml:space="preserve">                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4FBE"/>
    <w:rsid w:val="00017DD7"/>
    <w:rsid w:val="000201CE"/>
    <w:rsid w:val="00020A8B"/>
    <w:rsid w:val="00022E72"/>
    <w:rsid w:val="00023B9F"/>
    <w:rsid w:val="0002580E"/>
    <w:rsid w:val="00026F5E"/>
    <w:rsid w:val="00033093"/>
    <w:rsid w:val="00033188"/>
    <w:rsid w:val="000350A4"/>
    <w:rsid w:val="00045B24"/>
    <w:rsid w:val="00047817"/>
    <w:rsid w:val="00052E16"/>
    <w:rsid w:val="00052F17"/>
    <w:rsid w:val="00054EB8"/>
    <w:rsid w:val="000561D9"/>
    <w:rsid w:val="00056B73"/>
    <w:rsid w:val="00057452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D2D"/>
    <w:rsid w:val="000900DB"/>
    <w:rsid w:val="00091C60"/>
    <w:rsid w:val="00093500"/>
    <w:rsid w:val="00097240"/>
    <w:rsid w:val="00097321"/>
    <w:rsid w:val="000A1CE6"/>
    <w:rsid w:val="000A3920"/>
    <w:rsid w:val="000A3977"/>
    <w:rsid w:val="000A3E11"/>
    <w:rsid w:val="000A648E"/>
    <w:rsid w:val="000A67FA"/>
    <w:rsid w:val="000B075B"/>
    <w:rsid w:val="000B20E7"/>
    <w:rsid w:val="000B2C43"/>
    <w:rsid w:val="000B4533"/>
    <w:rsid w:val="000B495B"/>
    <w:rsid w:val="000B4A40"/>
    <w:rsid w:val="000B58CC"/>
    <w:rsid w:val="000B7D61"/>
    <w:rsid w:val="000C1141"/>
    <w:rsid w:val="000C3BF4"/>
    <w:rsid w:val="000C410B"/>
    <w:rsid w:val="000C4BD0"/>
    <w:rsid w:val="000C4BD3"/>
    <w:rsid w:val="000C51CD"/>
    <w:rsid w:val="000C6004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5C1"/>
    <w:rsid w:val="000F16D0"/>
    <w:rsid w:val="000F37ED"/>
    <w:rsid w:val="000F561B"/>
    <w:rsid w:val="000F6B3F"/>
    <w:rsid w:val="000F7CEF"/>
    <w:rsid w:val="000F7D1E"/>
    <w:rsid w:val="00102146"/>
    <w:rsid w:val="0010430E"/>
    <w:rsid w:val="00104694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B0D"/>
    <w:rsid w:val="00123360"/>
    <w:rsid w:val="00123B55"/>
    <w:rsid w:val="001252C0"/>
    <w:rsid w:val="001256B4"/>
    <w:rsid w:val="00125C91"/>
    <w:rsid w:val="0012661F"/>
    <w:rsid w:val="00126AEC"/>
    <w:rsid w:val="00131011"/>
    <w:rsid w:val="0013197A"/>
    <w:rsid w:val="00136F12"/>
    <w:rsid w:val="001375A0"/>
    <w:rsid w:val="00141772"/>
    <w:rsid w:val="00144D3E"/>
    <w:rsid w:val="001521A5"/>
    <w:rsid w:val="00156575"/>
    <w:rsid w:val="00160291"/>
    <w:rsid w:val="001618B4"/>
    <w:rsid w:val="00165A1B"/>
    <w:rsid w:val="00165F6E"/>
    <w:rsid w:val="00166D03"/>
    <w:rsid w:val="00170AC6"/>
    <w:rsid w:val="001752DE"/>
    <w:rsid w:val="00175618"/>
    <w:rsid w:val="0017746A"/>
    <w:rsid w:val="0018135D"/>
    <w:rsid w:val="0018193E"/>
    <w:rsid w:val="00183590"/>
    <w:rsid w:val="001879BB"/>
    <w:rsid w:val="001910C6"/>
    <w:rsid w:val="001921AA"/>
    <w:rsid w:val="00194EE6"/>
    <w:rsid w:val="001954F6"/>
    <w:rsid w:val="00195D1D"/>
    <w:rsid w:val="00196B2A"/>
    <w:rsid w:val="00196E9C"/>
    <w:rsid w:val="00197385"/>
    <w:rsid w:val="001A16DE"/>
    <w:rsid w:val="001A2221"/>
    <w:rsid w:val="001B1AAC"/>
    <w:rsid w:val="001B22AA"/>
    <w:rsid w:val="001B4F31"/>
    <w:rsid w:val="001C036B"/>
    <w:rsid w:val="001C1AEF"/>
    <w:rsid w:val="001C612D"/>
    <w:rsid w:val="001C683B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2B0E"/>
    <w:rsid w:val="00203168"/>
    <w:rsid w:val="00205878"/>
    <w:rsid w:val="00207E31"/>
    <w:rsid w:val="002114F3"/>
    <w:rsid w:val="00212566"/>
    <w:rsid w:val="00212D28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465E"/>
    <w:rsid w:val="0029227E"/>
    <w:rsid w:val="00292A9B"/>
    <w:rsid w:val="00293558"/>
    <w:rsid w:val="0029509B"/>
    <w:rsid w:val="002A0D13"/>
    <w:rsid w:val="002A0EDC"/>
    <w:rsid w:val="002A149E"/>
    <w:rsid w:val="002A2B71"/>
    <w:rsid w:val="002A406E"/>
    <w:rsid w:val="002A40E7"/>
    <w:rsid w:val="002A414F"/>
    <w:rsid w:val="002A6531"/>
    <w:rsid w:val="002B0DAF"/>
    <w:rsid w:val="002B2D19"/>
    <w:rsid w:val="002B32C7"/>
    <w:rsid w:val="002B4168"/>
    <w:rsid w:val="002B4316"/>
    <w:rsid w:val="002C309E"/>
    <w:rsid w:val="002C3A38"/>
    <w:rsid w:val="002C46EC"/>
    <w:rsid w:val="002C496F"/>
    <w:rsid w:val="002D4076"/>
    <w:rsid w:val="002D4F3B"/>
    <w:rsid w:val="002D50AA"/>
    <w:rsid w:val="002E2327"/>
    <w:rsid w:val="002E32F1"/>
    <w:rsid w:val="002E4945"/>
    <w:rsid w:val="002E67D0"/>
    <w:rsid w:val="002E741D"/>
    <w:rsid w:val="002F2EA0"/>
    <w:rsid w:val="002F48B0"/>
    <w:rsid w:val="002F51DD"/>
    <w:rsid w:val="002F6466"/>
    <w:rsid w:val="0031019E"/>
    <w:rsid w:val="00310BB4"/>
    <w:rsid w:val="00310F77"/>
    <w:rsid w:val="003145BD"/>
    <w:rsid w:val="00315D49"/>
    <w:rsid w:val="003162F3"/>
    <w:rsid w:val="0031631F"/>
    <w:rsid w:val="0032279A"/>
    <w:rsid w:val="00325AFC"/>
    <w:rsid w:val="003273A5"/>
    <w:rsid w:val="00327789"/>
    <w:rsid w:val="00330D15"/>
    <w:rsid w:val="003310B6"/>
    <w:rsid w:val="00331161"/>
    <w:rsid w:val="003360DE"/>
    <w:rsid w:val="00341497"/>
    <w:rsid w:val="00344792"/>
    <w:rsid w:val="00345532"/>
    <w:rsid w:val="00345BCD"/>
    <w:rsid w:val="003462CE"/>
    <w:rsid w:val="0035291B"/>
    <w:rsid w:val="00354DDB"/>
    <w:rsid w:val="003559E6"/>
    <w:rsid w:val="00356E09"/>
    <w:rsid w:val="0035711D"/>
    <w:rsid w:val="003576DA"/>
    <w:rsid w:val="0036126D"/>
    <w:rsid w:val="00362003"/>
    <w:rsid w:val="0036482A"/>
    <w:rsid w:val="00365E87"/>
    <w:rsid w:val="0037380B"/>
    <w:rsid w:val="0037417F"/>
    <w:rsid w:val="00374643"/>
    <w:rsid w:val="003751E5"/>
    <w:rsid w:val="0037659F"/>
    <w:rsid w:val="003818D8"/>
    <w:rsid w:val="00382AB3"/>
    <w:rsid w:val="00384CF4"/>
    <w:rsid w:val="00392066"/>
    <w:rsid w:val="00394C6C"/>
    <w:rsid w:val="00397F89"/>
    <w:rsid w:val="003A1B4C"/>
    <w:rsid w:val="003A248A"/>
    <w:rsid w:val="003A59E5"/>
    <w:rsid w:val="003A7A75"/>
    <w:rsid w:val="003B1229"/>
    <w:rsid w:val="003B1C9C"/>
    <w:rsid w:val="003B2F09"/>
    <w:rsid w:val="003B3410"/>
    <w:rsid w:val="003B41FE"/>
    <w:rsid w:val="003B481A"/>
    <w:rsid w:val="003B567A"/>
    <w:rsid w:val="003B692D"/>
    <w:rsid w:val="003C14CB"/>
    <w:rsid w:val="003C7070"/>
    <w:rsid w:val="003D0D80"/>
    <w:rsid w:val="003D184F"/>
    <w:rsid w:val="003D1F50"/>
    <w:rsid w:val="003D2D72"/>
    <w:rsid w:val="003D6312"/>
    <w:rsid w:val="003E27D3"/>
    <w:rsid w:val="003E2ED8"/>
    <w:rsid w:val="003E3564"/>
    <w:rsid w:val="003E3C7B"/>
    <w:rsid w:val="003E3FF7"/>
    <w:rsid w:val="003E4C42"/>
    <w:rsid w:val="003E7017"/>
    <w:rsid w:val="003F451F"/>
    <w:rsid w:val="003F686D"/>
    <w:rsid w:val="0040025C"/>
    <w:rsid w:val="00400982"/>
    <w:rsid w:val="0040305A"/>
    <w:rsid w:val="00404318"/>
    <w:rsid w:val="00404742"/>
    <w:rsid w:val="00404757"/>
    <w:rsid w:val="0040496C"/>
    <w:rsid w:val="00404CD2"/>
    <w:rsid w:val="004067C1"/>
    <w:rsid w:val="00412468"/>
    <w:rsid w:val="004134BC"/>
    <w:rsid w:val="004153AE"/>
    <w:rsid w:val="004166D4"/>
    <w:rsid w:val="0041765F"/>
    <w:rsid w:val="00421F42"/>
    <w:rsid w:val="00424574"/>
    <w:rsid w:val="0042546B"/>
    <w:rsid w:val="00426521"/>
    <w:rsid w:val="00426D7B"/>
    <w:rsid w:val="00435DE7"/>
    <w:rsid w:val="004378B5"/>
    <w:rsid w:val="00442D99"/>
    <w:rsid w:val="004458F1"/>
    <w:rsid w:val="00446E1B"/>
    <w:rsid w:val="00447221"/>
    <w:rsid w:val="00450039"/>
    <w:rsid w:val="004505D5"/>
    <w:rsid w:val="00450BD1"/>
    <w:rsid w:val="00453517"/>
    <w:rsid w:val="004546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79CF"/>
    <w:rsid w:val="00481614"/>
    <w:rsid w:val="00486204"/>
    <w:rsid w:val="00486C17"/>
    <w:rsid w:val="0048705B"/>
    <w:rsid w:val="00496141"/>
    <w:rsid w:val="00497E7B"/>
    <w:rsid w:val="004A201E"/>
    <w:rsid w:val="004A2990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08B4"/>
    <w:rsid w:val="004D17FF"/>
    <w:rsid w:val="004D2376"/>
    <w:rsid w:val="004D4A74"/>
    <w:rsid w:val="004D4D12"/>
    <w:rsid w:val="004D536E"/>
    <w:rsid w:val="004D5674"/>
    <w:rsid w:val="004D58F1"/>
    <w:rsid w:val="004D6158"/>
    <w:rsid w:val="004E0427"/>
    <w:rsid w:val="004F0B03"/>
    <w:rsid w:val="004F2AA7"/>
    <w:rsid w:val="004F3C29"/>
    <w:rsid w:val="004F422A"/>
    <w:rsid w:val="004F5315"/>
    <w:rsid w:val="004F5AF1"/>
    <w:rsid w:val="004F5B02"/>
    <w:rsid w:val="0050134B"/>
    <w:rsid w:val="005013B9"/>
    <w:rsid w:val="00503088"/>
    <w:rsid w:val="0050594E"/>
    <w:rsid w:val="00510B11"/>
    <w:rsid w:val="00510D93"/>
    <w:rsid w:val="005131C9"/>
    <w:rsid w:val="0051629B"/>
    <w:rsid w:val="00525A1C"/>
    <w:rsid w:val="00531931"/>
    <w:rsid w:val="00533E3B"/>
    <w:rsid w:val="00535D80"/>
    <w:rsid w:val="005402F5"/>
    <w:rsid w:val="00540DB9"/>
    <w:rsid w:val="00545F02"/>
    <w:rsid w:val="00546D11"/>
    <w:rsid w:val="00550685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6E5A"/>
    <w:rsid w:val="00573343"/>
    <w:rsid w:val="0057367D"/>
    <w:rsid w:val="0057403E"/>
    <w:rsid w:val="00575E93"/>
    <w:rsid w:val="00576A3C"/>
    <w:rsid w:val="0058014D"/>
    <w:rsid w:val="00584046"/>
    <w:rsid w:val="005848FB"/>
    <w:rsid w:val="005914F0"/>
    <w:rsid w:val="005917CA"/>
    <w:rsid w:val="00593868"/>
    <w:rsid w:val="00594289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7107"/>
    <w:rsid w:val="005D25E3"/>
    <w:rsid w:val="005D3101"/>
    <w:rsid w:val="005D380B"/>
    <w:rsid w:val="005D4161"/>
    <w:rsid w:val="005D41E5"/>
    <w:rsid w:val="005D4B6A"/>
    <w:rsid w:val="005D7190"/>
    <w:rsid w:val="005D754F"/>
    <w:rsid w:val="005E1567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303A"/>
    <w:rsid w:val="006170FB"/>
    <w:rsid w:val="006171AB"/>
    <w:rsid w:val="006179E2"/>
    <w:rsid w:val="006205E0"/>
    <w:rsid w:val="006212FE"/>
    <w:rsid w:val="006227B7"/>
    <w:rsid w:val="00622A93"/>
    <w:rsid w:val="00624CCB"/>
    <w:rsid w:val="00631C79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3C56"/>
    <w:rsid w:val="006661E8"/>
    <w:rsid w:val="006701FC"/>
    <w:rsid w:val="00671F8C"/>
    <w:rsid w:val="00672A60"/>
    <w:rsid w:val="006734F9"/>
    <w:rsid w:val="00675C44"/>
    <w:rsid w:val="00676171"/>
    <w:rsid w:val="006813D5"/>
    <w:rsid w:val="00681ED4"/>
    <w:rsid w:val="00682B75"/>
    <w:rsid w:val="00687130"/>
    <w:rsid w:val="006874B5"/>
    <w:rsid w:val="006904CA"/>
    <w:rsid w:val="00692FCA"/>
    <w:rsid w:val="006942DD"/>
    <w:rsid w:val="006957B4"/>
    <w:rsid w:val="00695F9F"/>
    <w:rsid w:val="006A0CED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C05C3"/>
    <w:rsid w:val="006C39FE"/>
    <w:rsid w:val="006D0058"/>
    <w:rsid w:val="006D45E0"/>
    <w:rsid w:val="006D78BA"/>
    <w:rsid w:val="006E120E"/>
    <w:rsid w:val="006E13F9"/>
    <w:rsid w:val="006E25EA"/>
    <w:rsid w:val="006E3341"/>
    <w:rsid w:val="006E43B7"/>
    <w:rsid w:val="006E4BD5"/>
    <w:rsid w:val="006E5121"/>
    <w:rsid w:val="006F08C0"/>
    <w:rsid w:val="006F1C17"/>
    <w:rsid w:val="006F48BA"/>
    <w:rsid w:val="006F51D9"/>
    <w:rsid w:val="006F616D"/>
    <w:rsid w:val="007029EB"/>
    <w:rsid w:val="00704B18"/>
    <w:rsid w:val="00704DED"/>
    <w:rsid w:val="00706CA4"/>
    <w:rsid w:val="00707579"/>
    <w:rsid w:val="00710C58"/>
    <w:rsid w:val="00713A26"/>
    <w:rsid w:val="00713EEA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50D7"/>
    <w:rsid w:val="0073568B"/>
    <w:rsid w:val="00736075"/>
    <w:rsid w:val="00737358"/>
    <w:rsid w:val="00737CF3"/>
    <w:rsid w:val="007400FC"/>
    <w:rsid w:val="00740C35"/>
    <w:rsid w:val="00744FF3"/>
    <w:rsid w:val="007460A1"/>
    <w:rsid w:val="007500E9"/>
    <w:rsid w:val="00756545"/>
    <w:rsid w:val="00757015"/>
    <w:rsid w:val="00761D4B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49AC"/>
    <w:rsid w:val="007755A5"/>
    <w:rsid w:val="00775759"/>
    <w:rsid w:val="00775FF9"/>
    <w:rsid w:val="00776B05"/>
    <w:rsid w:val="00777527"/>
    <w:rsid w:val="007778ED"/>
    <w:rsid w:val="00777DE7"/>
    <w:rsid w:val="00780481"/>
    <w:rsid w:val="00782238"/>
    <w:rsid w:val="00787760"/>
    <w:rsid w:val="007903D5"/>
    <w:rsid w:val="00791F43"/>
    <w:rsid w:val="007920D5"/>
    <w:rsid w:val="00793949"/>
    <w:rsid w:val="007A122F"/>
    <w:rsid w:val="007A49B3"/>
    <w:rsid w:val="007A7B5D"/>
    <w:rsid w:val="007B1AD5"/>
    <w:rsid w:val="007B1CCF"/>
    <w:rsid w:val="007B5510"/>
    <w:rsid w:val="007B5995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3335"/>
    <w:rsid w:val="008015CF"/>
    <w:rsid w:val="00802615"/>
    <w:rsid w:val="008122CF"/>
    <w:rsid w:val="008134E3"/>
    <w:rsid w:val="008148F8"/>
    <w:rsid w:val="00815E2D"/>
    <w:rsid w:val="00816822"/>
    <w:rsid w:val="00816A56"/>
    <w:rsid w:val="00817BB5"/>
    <w:rsid w:val="00820C76"/>
    <w:rsid w:val="00820DDE"/>
    <w:rsid w:val="00820E95"/>
    <w:rsid w:val="00821CA9"/>
    <w:rsid w:val="008227AB"/>
    <w:rsid w:val="00827640"/>
    <w:rsid w:val="00834F01"/>
    <w:rsid w:val="008355A9"/>
    <w:rsid w:val="00837C5B"/>
    <w:rsid w:val="00841584"/>
    <w:rsid w:val="008419D8"/>
    <w:rsid w:val="00851909"/>
    <w:rsid w:val="0085190E"/>
    <w:rsid w:val="00851AF5"/>
    <w:rsid w:val="00852A14"/>
    <w:rsid w:val="00853373"/>
    <w:rsid w:val="00855618"/>
    <w:rsid w:val="00855E0B"/>
    <w:rsid w:val="00856E0B"/>
    <w:rsid w:val="0086164D"/>
    <w:rsid w:val="00862BE1"/>
    <w:rsid w:val="0086350F"/>
    <w:rsid w:val="00870CA7"/>
    <w:rsid w:val="00872876"/>
    <w:rsid w:val="0087548E"/>
    <w:rsid w:val="00877FF1"/>
    <w:rsid w:val="00881463"/>
    <w:rsid w:val="00882502"/>
    <w:rsid w:val="008828BD"/>
    <w:rsid w:val="00883ED4"/>
    <w:rsid w:val="00887AFC"/>
    <w:rsid w:val="00887DDF"/>
    <w:rsid w:val="008901B6"/>
    <w:rsid w:val="00894825"/>
    <w:rsid w:val="0089670B"/>
    <w:rsid w:val="00897126"/>
    <w:rsid w:val="008A07A5"/>
    <w:rsid w:val="008A0AA8"/>
    <w:rsid w:val="008A13E2"/>
    <w:rsid w:val="008A6A08"/>
    <w:rsid w:val="008A7C70"/>
    <w:rsid w:val="008B01DC"/>
    <w:rsid w:val="008B0805"/>
    <w:rsid w:val="008B0A60"/>
    <w:rsid w:val="008B0E3C"/>
    <w:rsid w:val="008B50D0"/>
    <w:rsid w:val="008B599D"/>
    <w:rsid w:val="008B5F36"/>
    <w:rsid w:val="008B6700"/>
    <w:rsid w:val="008B7355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483E"/>
    <w:rsid w:val="008E5744"/>
    <w:rsid w:val="008E6F1B"/>
    <w:rsid w:val="008F0E90"/>
    <w:rsid w:val="008F3880"/>
    <w:rsid w:val="008F48AC"/>
    <w:rsid w:val="008F5024"/>
    <w:rsid w:val="008F7263"/>
    <w:rsid w:val="008F7A62"/>
    <w:rsid w:val="0090176F"/>
    <w:rsid w:val="0090202A"/>
    <w:rsid w:val="00902E0C"/>
    <w:rsid w:val="00906415"/>
    <w:rsid w:val="009069BD"/>
    <w:rsid w:val="00906EA9"/>
    <w:rsid w:val="00911E7A"/>
    <w:rsid w:val="00912980"/>
    <w:rsid w:val="00913FE0"/>
    <w:rsid w:val="00914A7E"/>
    <w:rsid w:val="009178B4"/>
    <w:rsid w:val="00921C7F"/>
    <w:rsid w:val="00922FFF"/>
    <w:rsid w:val="009256A6"/>
    <w:rsid w:val="009257C8"/>
    <w:rsid w:val="00925E84"/>
    <w:rsid w:val="00925F4D"/>
    <w:rsid w:val="009262A1"/>
    <w:rsid w:val="00926FA2"/>
    <w:rsid w:val="00931F93"/>
    <w:rsid w:val="009336C2"/>
    <w:rsid w:val="009372AE"/>
    <w:rsid w:val="00937C47"/>
    <w:rsid w:val="009400EC"/>
    <w:rsid w:val="00941FFA"/>
    <w:rsid w:val="009451CC"/>
    <w:rsid w:val="00947940"/>
    <w:rsid w:val="00947E39"/>
    <w:rsid w:val="00950D43"/>
    <w:rsid w:val="009525E8"/>
    <w:rsid w:val="00953934"/>
    <w:rsid w:val="00953DC8"/>
    <w:rsid w:val="00957B9E"/>
    <w:rsid w:val="00963E70"/>
    <w:rsid w:val="0096466A"/>
    <w:rsid w:val="00964B6F"/>
    <w:rsid w:val="00965775"/>
    <w:rsid w:val="0096702B"/>
    <w:rsid w:val="009672A9"/>
    <w:rsid w:val="00967478"/>
    <w:rsid w:val="0097010B"/>
    <w:rsid w:val="009723C8"/>
    <w:rsid w:val="00976BC0"/>
    <w:rsid w:val="00980CC4"/>
    <w:rsid w:val="00983EE2"/>
    <w:rsid w:val="0098486F"/>
    <w:rsid w:val="00987B17"/>
    <w:rsid w:val="00992A78"/>
    <w:rsid w:val="00995222"/>
    <w:rsid w:val="009968B0"/>
    <w:rsid w:val="00996EFC"/>
    <w:rsid w:val="00997C8E"/>
    <w:rsid w:val="009A1504"/>
    <w:rsid w:val="009A1BF1"/>
    <w:rsid w:val="009B0FC5"/>
    <w:rsid w:val="009B1BB6"/>
    <w:rsid w:val="009B20D7"/>
    <w:rsid w:val="009B27F6"/>
    <w:rsid w:val="009B5CB5"/>
    <w:rsid w:val="009B6825"/>
    <w:rsid w:val="009B7525"/>
    <w:rsid w:val="009B7CA4"/>
    <w:rsid w:val="009B7E70"/>
    <w:rsid w:val="009C35D8"/>
    <w:rsid w:val="009C4203"/>
    <w:rsid w:val="009C61D3"/>
    <w:rsid w:val="009C6CA8"/>
    <w:rsid w:val="009D17F4"/>
    <w:rsid w:val="009D329A"/>
    <w:rsid w:val="009D3656"/>
    <w:rsid w:val="009D3DAA"/>
    <w:rsid w:val="009D496A"/>
    <w:rsid w:val="009E08A8"/>
    <w:rsid w:val="009E12EB"/>
    <w:rsid w:val="009E25D5"/>
    <w:rsid w:val="009E5FA4"/>
    <w:rsid w:val="009F266E"/>
    <w:rsid w:val="009F4210"/>
    <w:rsid w:val="009F72D8"/>
    <w:rsid w:val="00A02121"/>
    <w:rsid w:val="00A02273"/>
    <w:rsid w:val="00A02523"/>
    <w:rsid w:val="00A0740C"/>
    <w:rsid w:val="00A07DF8"/>
    <w:rsid w:val="00A11CF8"/>
    <w:rsid w:val="00A12F40"/>
    <w:rsid w:val="00A14DE5"/>
    <w:rsid w:val="00A15A89"/>
    <w:rsid w:val="00A16B89"/>
    <w:rsid w:val="00A22BB8"/>
    <w:rsid w:val="00A27F09"/>
    <w:rsid w:val="00A35298"/>
    <w:rsid w:val="00A35A50"/>
    <w:rsid w:val="00A410AA"/>
    <w:rsid w:val="00A41187"/>
    <w:rsid w:val="00A419B8"/>
    <w:rsid w:val="00A432CA"/>
    <w:rsid w:val="00A43B20"/>
    <w:rsid w:val="00A46005"/>
    <w:rsid w:val="00A4696D"/>
    <w:rsid w:val="00A47277"/>
    <w:rsid w:val="00A506AC"/>
    <w:rsid w:val="00A50E42"/>
    <w:rsid w:val="00A5302C"/>
    <w:rsid w:val="00A56501"/>
    <w:rsid w:val="00A57AA7"/>
    <w:rsid w:val="00A627AF"/>
    <w:rsid w:val="00A64DC4"/>
    <w:rsid w:val="00A64EB9"/>
    <w:rsid w:val="00A663AD"/>
    <w:rsid w:val="00A67E32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AE"/>
    <w:rsid w:val="00A86B8B"/>
    <w:rsid w:val="00A872F1"/>
    <w:rsid w:val="00A87DEE"/>
    <w:rsid w:val="00A901DC"/>
    <w:rsid w:val="00A914EE"/>
    <w:rsid w:val="00A93E5D"/>
    <w:rsid w:val="00A94749"/>
    <w:rsid w:val="00A965E6"/>
    <w:rsid w:val="00AA1EA2"/>
    <w:rsid w:val="00AA2C22"/>
    <w:rsid w:val="00AA40A5"/>
    <w:rsid w:val="00AA6663"/>
    <w:rsid w:val="00AB018A"/>
    <w:rsid w:val="00AB038C"/>
    <w:rsid w:val="00AB23AF"/>
    <w:rsid w:val="00AB2904"/>
    <w:rsid w:val="00AB3E00"/>
    <w:rsid w:val="00AB4CAA"/>
    <w:rsid w:val="00AB5703"/>
    <w:rsid w:val="00AB62F9"/>
    <w:rsid w:val="00AB6642"/>
    <w:rsid w:val="00AB7BB5"/>
    <w:rsid w:val="00AC0BD6"/>
    <w:rsid w:val="00AC2F75"/>
    <w:rsid w:val="00AC4796"/>
    <w:rsid w:val="00AC48B9"/>
    <w:rsid w:val="00AC56EB"/>
    <w:rsid w:val="00AC6C46"/>
    <w:rsid w:val="00AC7216"/>
    <w:rsid w:val="00AC734B"/>
    <w:rsid w:val="00AC771F"/>
    <w:rsid w:val="00AC79D3"/>
    <w:rsid w:val="00AD11D4"/>
    <w:rsid w:val="00AD1960"/>
    <w:rsid w:val="00AD1C1B"/>
    <w:rsid w:val="00AD5132"/>
    <w:rsid w:val="00AD6079"/>
    <w:rsid w:val="00AD6B39"/>
    <w:rsid w:val="00AD7818"/>
    <w:rsid w:val="00AE45C0"/>
    <w:rsid w:val="00AE7D7C"/>
    <w:rsid w:val="00AF1A34"/>
    <w:rsid w:val="00AF3740"/>
    <w:rsid w:val="00AF5B14"/>
    <w:rsid w:val="00AF6C13"/>
    <w:rsid w:val="00B026F7"/>
    <w:rsid w:val="00B0554D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7BBF"/>
    <w:rsid w:val="00B7024E"/>
    <w:rsid w:val="00B71B8B"/>
    <w:rsid w:val="00B737B4"/>
    <w:rsid w:val="00B73CC6"/>
    <w:rsid w:val="00B766CA"/>
    <w:rsid w:val="00B821DD"/>
    <w:rsid w:val="00B8355E"/>
    <w:rsid w:val="00B83CFF"/>
    <w:rsid w:val="00B902FA"/>
    <w:rsid w:val="00B91060"/>
    <w:rsid w:val="00B91F12"/>
    <w:rsid w:val="00B920CE"/>
    <w:rsid w:val="00B92E6B"/>
    <w:rsid w:val="00B938F5"/>
    <w:rsid w:val="00B97A74"/>
    <w:rsid w:val="00BA0039"/>
    <w:rsid w:val="00BA0197"/>
    <w:rsid w:val="00BA0CE3"/>
    <w:rsid w:val="00BA3E22"/>
    <w:rsid w:val="00BA7931"/>
    <w:rsid w:val="00BB01C2"/>
    <w:rsid w:val="00BB3177"/>
    <w:rsid w:val="00BB3E82"/>
    <w:rsid w:val="00BB72F3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550E"/>
    <w:rsid w:val="00BE559E"/>
    <w:rsid w:val="00BE5CC6"/>
    <w:rsid w:val="00BF1493"/>
    <w:rsid w:val="00BF3E59"/>
    <w:rsid w:val="00BF532F"/>
    <w:rsid w:val="00BF7E1D"/>
    <w:rsid w:val="00C00292"/>
    <w:rsid w:val="00C05047"/>
    <w:rsid w:val="00C07AD7"/>
    <w:rsid w:val="00C07C90"/>
    <w:rsid w:val="00C10480"/>
    <w:rsid w:val="00C15A13"/>
    <w:rsid w:val="00C16613"/>
    <w:rsid w:val="00C223AA"/>
    <w:rsid w:val="00C254AD"/>
    <w:rsid w:val="00C26887"/>
    <w:rsid w:val="00C26BB0"/>
    <w:rsid w:val="00C2713D"/>
    <w:rsid w:val="00C30B5C"/>
    <w:rsid w:val="00C3623E"/>
    <w:rsid w:val="00C36DBE"/>
    <w:rsid w:val="00C3792D"/>
    <w:rsid w:val="00C37CBC"/>
    <w:rsid w:val="00C40AB9"/>
    <w:rsid w:val="00C46E0F"/>
    <w:rsid w:val="00C472E9"/>
    <w:rsid w:val="00C50D82"/>
    <w:rsid w:val="00C52C5D"/>
    <w:rsid w:val="00C53C19"/>
    <w:rsid w:val="00C55092"/>
    <w:rsid w:val="00C56EB7"/>
    <w:rsid w:val="00C602C4"/>
    <w:rsid w:val="00C6116A"/>
    <w:rsid w:val="00C616CB"/>
    <w:rsid w:val="00C62055"/>
    <w:rsid w:val="00C62592"/>
    <w:rsid w:val="00C65C76"/>
    <w:rsid w:val="00C65C7C"/>
    <w:rsid w:val="00C67F4E"/>
    <w:rsid w:val="00C71A39"/>
    <w:rsid w:val="00C73E39"/>
    <w:rsid w:val="00C74B21"/>
    <w:rsid w:val="00C82CCB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3F05"/>
    <w:rsid w:val="00CA5FB2"/>
    <w:rsid w:val="00CA6F05"/>
    <w:rsid w:val="00CA75DA"/>
    <w:rsid w:val="00CA7C47"/>
    <w:rsid w:val="00CB0120"/>
    <w:rsid w:val="00CB24A8"/>
    <w:rsid w:val="00CB312D"/>
    <w:rsid w:val="00CB3876"/>
    <w:rsid w:val="00CB4BE0"/>
    <w:rsid w:val="00CB6F16"/>
    <w:rsid w:val="00CB7057"/>
    <w:rsid w:val="00CC3A70"/>
    <w:rsid w:val="00CC6031"/>
    <w:rsid w:val="00CC6DCF"/>
    <w:rsid w:val="00CD1962"/>
    <w:rsid w:val="00CD46AF"/>
    <w:rsid w:val="00CD47DB"/>
    <w:rsid w:val="00CD5B65"/>
    <w:rsid w:val="00CE5174"/>
    <w:rsid w:val="00CF202C"/>
    <w:rsid w:val="00CF20E9"/>
    <w:rsid w:val="00CF22BA"/>
    <w:rsid w:val="00CF40E6"/>
    <w:rsid w:val="00CF5AAF"/>
    <w:rsid w:val="00CF7072"/>
    <w:rsid w:val="00D0211F"/>
    <w:rsid w:val="00D07499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213"/>
    <w:rsid w:val="00D409FE"/>
    <w:rsid w:val="00D4562F"/>
    <w:rsid w:val="00D45CFC"/>
    <w:rsid w:val="00D51039"/>
    <w:rsid w:val="00D513AB"/>
    <w:rsid w:val="00D51C0D"/>
    <w:rsid w:val="00D5209F"/>
    <w:rsid w:val="00D52623"/>
    <w:rsid w:val="00D5471D"/>
    <w:rsid w:val="00D54C02"/>
    <w:rsid w:val="00D60B79"/>
    <w:rsid w:val="00D61083"/>
    <w:rsid w:val="00D6125F"/>
    <w:rsid w:val="00D6173B"/>
    <w:rsid w:val="00D633FA"/>
    <w:rsid w:val="00D659E7"/>
    <w:rsid w:val="00D66E3E"/>
    <w:rsid w:val="00D701F1"/>
    <w:rsid w:val="00D70AF7"/>
    <w:rsid w:val="00D70DE9"/>
    <w:rsid w:val="00D719A3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305A"/>
    <w:rsid w:val="00D856F0"/>
    <w:rsid w:val="00D917CC"/>
    <w:rsid w:val="00D91FA6"/>
    <w:rsid w:val="00D93907"/>
    <w:rsid w:val="00D94595"/>
    <w:rsid w:val="00D95673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A6A6B"/>
    <w:rsid w:val="00DB032C"/>
    <w:rsid w:val="00DB1BF9"/>
    <w:rsid w:val="00DB6077"/>
    <w:rsid w:val="00DB62A5"/>
    <w:rsid w:val="00DB77DD"/>
    <w:rsid w:val="00DC7EA3"/>
    <w:rsid w:val="00DD1593"/>
    <w:rsid w:val="00DD58B4"/>
    <w:rsid w:val="00DD6F38"/>
    <w:rsid w:val="00DD7E77"/>
    <w:rsid w:val="00DE05E4"/>
    <w:rsid w:val="00DE1D08"/>
    <w:rsid w:val="00DE5F8A"/>
    <w:rsid w:val="00DE7057"/>
    <w:rsid w:val="00DE7DF5"/>
    <w:rsid w:val="00DF0A92"/>
    <w:rsid w:val="00DF136F"/>
    <w:rsid w:val="00DF3547"/>
    <w:rsid w:val="00DF3E0A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3A87"/>
    <w:rsid w:val="00E16D6C"/>
    <w:rsid w:val="00E16DAD"/>
    <w:rsid w:val="00E1786A"/>
    <w:rsid w:val="00E222E3"/>
    <w:rsid w:val="00E25567"/>
    <w:rsid w:val="00E263A1"/>
    <w:rsid w:val="00E275EE"/>
    <w:rsid w:val="00E277EE"/>
    <w:rsid w:val="00E301C3"/>
    <w:rsid w:val="00E31315"/>
    <w:rsid w:val="00E33A91"/>
    <w:rsid w:val="00E365AC"/>
    <w:rsid w:val="00E433DD"/>
    <w:rsid w:val="00E457B0"/>
    <w:rsid w:val="00E46DB1"/>
    <w:rsid w:val="00E46E75"/>
    <w:rsid w:val="00E47612"/>
    <w:rsid w:val="00E50AFC"/>
    <w:rsid w:val="00E5259F"/>
    <w:rsid w:val="00E539D1"/>
    <w:rsid w:val="00E54E43"/>
    <w:rsid w:val="00E60962"/>
    <w:rsid w:val="00E6113A"/>
    <w:rsid w:val="00E61781"/>
    <w:rsid w:val="00E61DFF"/>
    <w:rsid w:val="00E625CB"/>
    <w:rsid w:val="00E62F34"/>
    <w:rsid w:val="00E66DED"/>
    <w:rsid w:val="00E774BF"/>
    <w:rsid w:val="00E7792C"/>
    <w:rsid w:val="00E80FDE"/>
    <w:rsid w:val="00E817AF"/>
    <w:rsid w:val="00E81D31"/>
    <w:rsid w:val="00E821EC"/>
    <w:rsid w:val="00E8243B"/>
    <w:rsid w:val="00E83AFC"/>
    <w:rsid w:val="00E8569D"/>
    <w:rsid w:val="00E91BDC"/>
    <w:rsid w:val="00E93021"/>
    <w:rsid w:val="00E95587"/>
    <w:rsid w:val="00E9704E"/>
    <w:rsid w:val="00EA3C1C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437C"/>
    <w:rsid w:val="00ED6321"/>
    <w:rsid w:val="00EE13C8"/>
    <w:rsid w:val="00EE4204"/>
    <w:rsid w:val="00EF6A98"/>
    <w:rsid w:val="00EF7A45"/>
    <w:rsid w:val="00EF7A6A"/>
    <w:rsid w:val="00F02D9D"/>
    <w:rsid w:val="00F03036"/>
    <w:rsid w:val="00F05AF4"/>
    <w:rsid w:val="00F05CA7"/>
    <w:rsid w:val="00F11EC1"/>
    <w:rsid w:val="00F124FB"/>
    <w:rsid w:val="00F15184"/>
    <w:rsid w:val="00F17ACD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4E0B"/>
    <w:rsid w:val="00F47C5B"/>
    <w:rsid w:val="00F57626"/>
    <w:rsid w:val="00F57E80"/>
    <w:rsid w:val="00F57F23"/>
    <w:rsid w:val="00F610A5"/>
    <w:rsid w:val="00F6150F"/>
    <w:rsid w:val="00F6258A"/>
    <w:rsid w:val="00F646BC"/>
    <w:rsid w:val="00F7125F"/>
    <w:rsid w:val="00F718C0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6352"/>
    <w:rsid w:val="00FA0930"/>
    <w:rsid w:val="00FA227C"/>
    <w:rsid w:val="00FA7B04"/>
    <w:rsid w:val="00FB0A06"/>
    <w:rsid w:val="00FB32BA"/>
    <w:rsid w:val="00FB6508"/>
    <w:rsid w:val="00FC1AAC"/>
    <w:rsid w:val="00FC5916"/>
    <w:rsid w:val="00FD108E"/>
    <w:rsid w:val="00FD2AE9"/>
    <w:rsid w:val="00FD3127"/>
    <w:rsid w:val="00FD5D78"/>
    <w:rsid w:val="00FE09AC"/>
    <w:rsid w:val="00FE363A"/>
    <w:rsid w:val="00FE3948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574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E574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E574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574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574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574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E574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E574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574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574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37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1794</izvorni_sadrzaj>
    <derivirana_varijabla naziv="DomainObject.Predmet.Broj_1">1794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St-1794/2016</izvorni_sadrzaj>
    <derivirana_varijabla naziv="DomainObject.Predmet.OznakaBroj_1">St-1794/2016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BBQ j.d.o.o. za usluge</izvorni_sadrzaj>
    <derivirana_varijabla naziv="DomainObject.Predmet.ProtustrankaFormated_1">  BBQ j.d.o.o. za usluge</derivirana_varijabla>
  </DomainObject.Predmet.ProtustrankaFormated>
  <DomainObject.Predmet.ProtustrankaFormatedOIB>
    <izvorni_sadrzaj>  BBQ j.d.o.o. za usluge, OIB 09146091156</izvorni_sadrzaj>
    <derivirana_varijabla naziv="DomainObject.Predmet.ProtustrankaFormatedOIB_1">  BBQ j.d.o.o. za usluge, OIB 09146091156</derivirana_varijabla>
  </DomainObject.Predmet.ProtustrankaFormatedOIB>
  <DomainObject.Predmet.ProtustrankaFormatedWithAdress>
    <izvorni_sadrzaj> BBQ j.d.o.o. za usluge, Svetog Petka 34, 31000 Osijek</izvorni_sadrzaj>
    <derivirana_varijabla naziv="DomainObject.Predmet.ProtustrankaFormatedWithAdress_1"> BBQ j.d.o.o. za usluge, Svetog Petka 34, 31000 Osijek</derivirana_varijabla>
  </DomainObject.Predmet.ProtustrankaFormatedWithAdress>
  <DomainObject.Predmet.ProtustrankaFormatedWithAdressOIB>
    <izvorni_sadrzaj> BBQ j.d.o.o. za usluge, OIB 09146091156, Svetog Petka 34, 31000 Osijek</izvorni_sadrzaj>
    <derivirana_varijabla naziv="DomainObject.Predmet.ProtustrankaFormatedWithAdressOIB_1"> BBQ j.d.o.o. za usluge, OIB 09146091156, Svetog Petka 34, 31000 Osijek</derivirana_varijabla>
  </DomainObject.Predmet.ProtustrankaFormatedWithAdressOIB>
  <DomainObject.Predmet.ProtustrankaWithAdress>
    <izvorni_sadrzaj>BBQ j.d.o.o. za usluge Svetog Petka 34, 31000 Osijek</izvorni_sadrzaj>
    <derivirana_varijabla naziv="DomainObject.Predmet.ProtustrankaWithAdress_1">BBQ j.d.o.o. za usluge Svetog Petka 34, 31000 Osijek</derivirana_varijabla>
  </DomainObject.Predmet.ProtustrankaWithAdress>
  <DomainObject.Predmet.ProtustrankaWithAdressOIB>
    <izvorni_sadrzaj>BBQ j.d.o.o. za usluge, OIB 09146091156, Svetog Petka 34, 31000 Osijek</izvorni_sadrzaj>
    <derivirana_varijabla naziv="DomainObject.Predmet.ProtustrankaWithAdressOIB_1">BBQ j.d.o.o. za usluge, OIB 09146091156, Svetog Petka 34, 31000 Osijek</derivirana_varijabla>
  </DomainObject.Predmet.ProtustrankaWithAdressOIB>
  <DomainObject.Predmet.ProtustrankaNazivFormated>
    <izvorni_sadrzaj>BBQ j.d.o.o. za usluge</izvorni_sadrzaj>
    <derivirana_varijabla naziv="DomainObject.Predmet.ProtustrankaNazivFormated_1">BBQ j.d.o.o. za usluge</derivirana_varijabla>
  </DomainObject.Predmet.ProtustrankaNazivFormated>
  <DomainObject.Predmet.ProtustrankaNazivFormatedOIB>
    <izvorni_sadrzaj>BBQ j.d.o.o. za usluge, OIB 09146091156</izvorni_sadrzaj>
    <derivirana_varijabla naziv="DomainObject.Predmet.ProtustrankaNazivFormatedOIB_1">BBQ j.d.o.o. za usluge, OIB 09146091156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BBQ j.d.o.o. za usluge</item>
    </izvorni_sadrzaj>
    <derivirana_varijabla naziv="DomainObject.Predmet.ProtuStrankaListFormated_1">
      <item>BBQ j.d.o.o. za usluge</item>
    </derivirana_varijabla>
  </DomainObject.Predmet.ProtuStrankaListFormated>
  <DomainObject.Predmet.ProtuStrankaListFormatedOIB>
    <izvorni_sadrzaj>
      <item>BBQ j.d.o.o. za usluge, OIB 09146091156</item>
    </izvorni_sadrzaj>
    <derivirana_varijabla naziv="DomainObject.Predmet.ProtuStrankaListFormatedOIB_1">
      <item>BBQ j.d.o.o. za usluge, OIB 09146091156</item>
    </derivirana_varijabla>
  </DomainObject.Predmet.ProtuStrankaListFormatedOIB>
  <DomainObject.Predmet.ProtuStrankaListFormatedWithAdress>
    <izvorni_sadrzaj>
      <item>BBQ j.d.o.o. za usluge, Svetog Petka 34, 31000 Osijek</item>
    </izvorni_sadrzaj>
    <derivirana_varijabla naziv="DomainObject.Predmet.ProtuStrankaListFormatedWithAdress_1">
      <item>BBQ j.d.o.o. za usluge, Svetog Petka 34, 31000 Osijek</item>
    </derivirana_varijabla>
  </DomainObject.Predmet.ProtuStrankaListFormatedWithAdress>
  <DomainObject.Predmet.ProtuStrankaListFormatedWithAdressOIB>
    <izvorni_sadrzaj>
      <item>BBQ j.d.o.o. za usluge, OIB 09146091156, Svetog Petka 34, 31000 Osijek</item>
    </izvorni_sadrzaj>
    <derivirana_varijabla naziv="DomainObject.Predmet.ProtuStrankaListFormatedWithAdressOIB_1">
      <item>BBQ j.d.o.o. za usluge, OIB 09146091156, Svetog Petka 34, 31000 Osijek</item>
    </derivirana_varijabla>
  </DomainObject.Predmet.ProtuStrankaListFormatedWithAdressOIB>
  <DomainObject.Predmet.ProtuStrankaListNazivFormated>
    <izvorni_sadrzaj>
      <item>BBQ j.d.o.o. za usluge</item>
    </izvorni_sadrzaj>
    <derivirana_varijabla naziv="DomainObject.Predmet.ProtuStrankaListNazivFormated_1">
      <item>BBQ j.d.o.o. za usluge</item>
    </derivirana_varijabla>
  </DomainObject.Predmet.ProtuStrankaListNazivFormated>
  <DomainObject.Predmet.ProtuStrankaListNazivFormatedOIB>
    <izvorni_sadrzaj>
      <item>BBQ j.d.o.o. za usluge, OIB 09146091156</item>
    </izvorni_sadrzaj>
    <derivirana_varijabla naziv="DomainObject.Predmet.ProtuStrankaListNazivFormatedOIB_1">
      <item>BBQ j.d.o.o. za usluge, OIB 09146091156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BBQ j.d.o.o. za usluge</izvorni_sadrzaj>
    <derivirana_varijabla naziv="DomainObject.Predmet.ProtustrankaIDrugi_1">BBQ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BBQ j.d.o.o. za usluge, OIB 09146091156, Svetog Petka 34, 31000 Osijek</izvorni_sadrzaj>
    <derivirana_varijabla naziv="DomainObject.Predmet.ProtustrankaIDrugiAdressOIB_1">BBQ j.d.o.o. za usluge, OIB 09146091156, Svetog Petka 34,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BBQ j.d.o.o. za usluge</item>
    </izvorni_sadrzaj>
    <derivirana_varijabla naziv="DomainObject.Predmet.SudioniciListNaziv_1">
      <item>FINA RC OSIJEK</item>
      <item>BBQ j.d.o.o. za usluge</item>
    </derivirana_varijabla>
  </DomainObject.Predmet.SudioniciListNaziv>
  <DomainObject.Predmet.SudioniciListAdressOIB>
    <izvorni_sadrzaj>
      <item>FINA RC OSIJEK, OIB 85821130368</item>
      <item>BBQ j.d.o.o. za usluge, OIB 09146091156, Svetog Petka 34,31000 Osijek</item>
    </izvorni_sadrzaj>
    <derivirana_varijabla naziv="DomainObject.Predmet.SudioniciListAdressOIB_1">
      <item>FINA RC OSIJEK, OIB 85821130368</item>
      <item>BBQ j.d.o.o. za usluge, OIB 09146091156, Svetog Petka 34,31000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09146091156</item>
    </izvorni_sadrzaj>
    <derivirana_varijabla naziv="DomainObject.Predmet.SudioniciListNazivOIB_1">
      <item>, OIB 85821130368</item>
      <item>, OIB 09146091156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114B40-AC1E-4D2C-B2EC-18999EE694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478</properties:Words>
  <properties:Characters>2513</properties:Characters>
  <properties:Lines>164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2016-10-10T05:48:00Z</dcterms:created>
  <dc:creator>Baran Mirjana</dc:creator>
  <cp:lastModifiedBy>Danijela Špeletić</cp:lastModifiedBy>
  <cp:lastPrinted>2016-05-02T07:32:00Z</cp:lastPrinted>
  <dcterms:modified xmlns:xsi="http://www.w3.org/2001/XMLSchema-instance" xsi:type="dcterms:W3CDTF">2016-10-10T08:39:00Z</dcterms:modified>
  <cp:revision>14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