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a373c" w14:paraId="19a373c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0B75A8">
        <w:t>2</w:t>
      </w:r>
      <w:r w:rsidR="00FF5954">
        <w:t>6</w:t>
      </w:r>
      <w:r w:rsidR="000E58C3">
        <w:t>83</w:t>
      </w:r>
      <w:r w:rsidR="008B0432">
        <w:t>/1</w:t>
      </w:r>
      <w:r w:rsidR="00DA1A40">
        <w:t>6</w:t>
      </w:r>
      <w:r w:rsidR="008B0432">
        <w:t>-</w:t>
      </w:r>
      <w:r w:rsidR="004E3EFA">
        <w:t>1</w:t>
      </w:r>
      <w:r w:rsidR="00FF5954">
        <w:t>3</w:t>
      </w:r>
    </w:p>
    <w:p w:rsidRDefault="0070323E" w:rsidP="006B542C" w:rsidR="006B542C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D21A2C"/>
    <w:p w:rsidRDefault="006B542C" w:rsidP="006B542C" w:rsidR="006B54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C670F6" w:rsidRPr="00D038C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1A6A6A" w:rsidP="001A6A6A" w:rsidR="00747F2C" w:rsidRPr="001A6A6A">
      <w:pPr>
        <w:jc w:val="center"/>
      </w:pPr>
      <w:r w:rsidRPr="001A6A6A">
        <w:t>REPUBLIKA HRVATSKA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8B0432" w:rsidP="00841B9D" w:rsidR="008B0432">
      <w:pPr>
        <w:pStyle w:val="Tijeloteksta"/>
        <w:rPr>
          <w:b/>
          <w:bCs/>
        </w:rPr>
      </w:pPr>
    </w:p>
    <w:p w:rsidRDefault="00503014" w:rsidP="00503014" w:rsidR="00503014">
      <w:pPr>
        <w:ind w:firstLine="720"/>
        <w:jc w:val="both"/>
      </w:pPr>
      <w:r w:rsidRPr="000B1DB2">
        <w:t xml:space="preserve">Trgovački sud u Osijeku, po sucu mr. sc. Tihomiru Kovačeviću, kao stečajnom sucu, povodom prijedloga FINANCIJSKE AGENCIJE ZAGREB, Regionalni centar Osijek, Podružnica Osijek, L. Jagera 3, </w:t>
      </w:r>
      <w:r>
        <w:t xml:space="preserve">OIB 85821130368 </w:t>
      </w:r>
      <w:r w:rsidRPr="000B1DB2">
        <w:t xml:space="preserve">za otvaranje stečajnog postupka nad dužnikom </w:t>
      </w:r>
      <w:r w:rsidR="000E58C3" w:rsidRPr="000E58C3">
        <w:t>LEGA ZAGI j.d.o.o. za trgovinu i usluge, Osijek, Vranska 34, MBS 030164889, OIB 19912539978</w:t>
      </w:r>
      <w:r w:rsidRPr="000B1DB2">
        <w:t xml:space="preserve">, dana </w:t>
      </w:r>
      <w:r w:rsidR="00FF5954">
        <w:t>28</w:t>
      </w:r>
      <w:r>
        <w:t>.</w:t>
      </w:r>
      <w:r w:rsidRPr="000B1DB2">
        <w:t xml:space="preserve"> </w:t>
      </w:r>
      <w:r w:rsidR="00BF4A4E">
        <w:t>studenog</w:t>
      </w:r>
      <w:r w:rsidRPr="000B1DB2">
        <w:t xml:space="preserve"> 201</w:t>
      </w:r>
      <w:r>
        <w:t>6</w:t>
      </w:r>
      <w:r w:rsidRPr="000B1DB2">
        <w:t>.</w:t>
      </w:r>
    </w:p>
    <w:p w:rsidRDefault="00B976DE" w:rsidP="000A0078" w:rsidR="00B976DE">
      <w:pPr>
        <w:pStyle w:val="Tijeloteksta"/>
        <w:ind w:firstLine="720"/>
      </w:pPr>
      <w:r>
        <w:t xml:space="preserve">                                   </w:t>
      </w: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B976DE" w:rsidP="00B976DE" w:rsidR="00B976DE">
      <w:pPr>
        <w:jc w:val="both"/>
      </w:pPr>
    </w:p>
    <w:p w:rsidRDefault="00B976DE" w:rsidP="00B976DE" w:rsidR="00B976DE">
      <w:pPr>
        <w:pStyle w:val="Tijeloteksta"/>
        <w:ind w:hanging="720" w:left="720"/>
      </w:pPr>
      <w:r>
        <w:t>I</w:t>
      </w:r>
      <w:r>
        <w:tab/>
        <w:t xml:space="preserve">Nalaže se osobi ovlaštenoj za zastupanje dužnika </w:t>
      </w:r>
      <w:r w:rsidR="00945098" w:rsidRPr="00945098">
        <w:t>Zvonimir Skočaj, Osijek, Ulica Andrije Hebranga 78/A, OIB 75897859372</w:t>
      </w:r>
      <w:r w:rsidR="006D2FB8" w:rsidRPr="006D2FB8">
        <w:t>,</w:t>
      </w:r>
      <w:r w:rsidR="006D2FB8">
        <w:t xml:space="preserve">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1C362E">
        <w:t>2</w:t>
      </w:r>
      <w:r w:rsidR="00B4264D">
        <w:t>6</w:t>
      </w:r>
      <w:r w:rsidR="00945098">
        <w:t>83</w:t>
      </w:r>
      <w:r w:rsidR="00216689">
        <w:t>-2</w:t>
      </w:r>
      <w:r w:rsidR="001C362E">
        <w:t>0</w:t>
      </w:r>
      <w:r w:rsidR="00216689">
        <w:t>1</w:t>
      </w:r>
      <w:r w:rsidR="001C362E">
        <w:t>6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C5C21">
        <w:t>3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1C362E">
        <w:t>2</w:t>
      </w:r>
      <w:r w:rsidR="00B4264D">
        <w:t>6</w:t>
      </w:r>
      <w:r w:rsidR="00945098">
        <w:t>83</w:t>
      </w:r>
      <w:r>
        <w:t>-2</w:t>
      </w:r>
      <w:r w:rsidR="001C362E">
        <w:t>0</w:t>
      </w:r>
      <w:r>
        <w:t>1</w:t>
      </w:r>
      <w:r w:rsidR="001C362E">
        <w:t>6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945098" w:rsidRPr="00945098">
        <w:t>Zvonimir Skočaj, Osijek, Ulica Andrije Hebranga 78/A, OIB 75897859372</w:t>
      </w:r>
      <w:r w:rsidR="00F920E2">
        <w:t xml:space="preserve">, ne </w:t>
      </w:r>
      <w:r>
        <w:t xml:space="preserve">plati zatražene iznose predujma  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7C5C21">
        <w:t>4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4A17AB">
        <w:t>2</w:t>
      </w:r>
      <w:r w:rsidR="00B4264D">
        <w:t>6</w:t>
      </w:r>
      <w:r w:rsidR="00945098">
        <w:t>83</w:t>
      </w:r>
      <w:r w:rsidR="007C5C21" w:rsidRPr="007C5C21">
        <w:t>-2016</w:t>
      </w:r>
      <w:r>
        <w:t>.</w:t>
      </w:r>
    </w:p>
    <w:p w:rsidRDefault="00B976DE" w:rsidP="00B976DE" w:rsidR="00B976DE">
      <w:pPr>
        <w:ind w:hanging="284" w:left="1276"/>
        <w:jc w:val="both"/>
      </w:pPr>
      <w:r>
        <w:t xml:space="preserve">2. Iznos od </w:t>
      </w:r>
      <w:r w:rsidR="001E2DB2">
        <w:t>3</w:t>
      </w:r>
      <w:r>
        <w:t>.</w:t>
      </w:r>
      <w:r w:rsidR="002E3EF8">
        <w:t>5</w:t>
      </w:r>
      <w:r>
        <w:t>00,00 kn na račun broj HR31 2390 0011 3000 0020 0 s pozivom na  broj HR05 272-</w:t>
      </w:r>
      <w:r w:rsidR="004A17AB">
        <w:t>2</w:t>
      </w:r>
      <w:r w:rsidR="00B4264D">
        <w:t>6</w:t>
      </w:r>
      <w:r w:rsidR="00945098">
        <w:t>83</w:t>
      </w:r>
      <w:r>
        <w:t>-201</w:t>
      </w:r>
      <w:r w:rsidR="007C5C21">
        <w:t>6</w:t>
      </w:r>
      <w:r>
        <w:t xml:space="preserve">, te o tome obavijesti sud. </w:t>
      </w:r>
    </w:p>
    <w:p w:rsidRDefault="00150AF4" w:rsidP="00B976DE" w:rsidR="00150AF4">
      <w:pPr>
        <w:ind w:hanging="284" w:left="1276"/>
        <w:jc w:val="both"/>
      </w:pPr>
    </w:p>
    <w:p w:rsidRDefault="00150AF4" w:rsidP="00B976DE" w:rsidR="00150AF4">
      <w:pPr>
        <w:ind w:hanging="284" w:left="1276"/>
        <w:jc w:val="both"/>
      </w:pPr>
    </w:p>
    <w:p w:rsidRDefault="00150AF4" w:rsidP="00B976DE" w:rsidR="00150AF4">
      <w:pPr>
        <w:ind w:hanging="284" w:left="1276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945098" w:rsidRPr="00945098">
        <w:t>Zvonimir Skočaj, Osijek, Ulica Andrije Hebranga 78/A, OIB 75897859372</w:t>
      </w:r>
      <w:r>
        <w:t>, te se istoj zabranjuje da tu tražbinu naplati ili inače raspolaže njome.</w:t>
      </w:r>
    </w:p>
    <w:p w:rsidRDefault="00B976DE" w:rsidP="00B976DE" w:rsidR="00B976DE">
      <w:pPr>
        <w:jc w:val="both"/>
      </w:pPr>
    </w:p>
    <w:p w:rsidRDefault="00B976DE" w:rsidP="00B976DE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945098" w:rsidRPr="00945098">
        <w:t>LEGA ZAGI j.d.o.o. za trgovinu i usluge, Osijek, Vranska 34, MBS 030164889, OIB 19912539978</w:t>
      </w:r>
      <w:r>
        <w:t>, ne postupi po nalogu suda iz točke 1., ovo rješenje će se po pravomoćnosti dostaviti FINI radi provedbe ovrhe iz točke 2. izreke rješenja.</w:t>
      </w:r>
    </w:p>
    <w:p w:rsidRDefault="00B976DE" w:rsidP="00B976DE" w:rsidR="00B976DE">
      <w:pPr>
        <w:jc w:val="both"/>
      </w:pPr>
      <w:r>
        <w:t xml:space="preserve">             </w:t>
      </w:r>
    </w:p>
    <w:p w:rsidRDefault="00B976DE" w:rsidP="00B976DE" w:rsidR="00B976DE" w:rsidRPr="00C670F6">
      <w:pPr>
        <w:jc w:val="center"/>
      </w:pPr>
      <w:r w:rsidRPr="00C670F6">
        <w:t>Obrazloženje</w:t>
      </w:r>
    </w:p>
    <w:p w:rsidRDefault="00B976DE" w:rsidP="00B976DE" w:rsidR="00B976DE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FINA je dana </w:t>
      </w:r>
      <w:r w:rsidR="00BE724E">
        <w:rPr>
          <w:bCs/>
        </w:rPr>
        <w:t>18</w:t>
      </w:r>
      <w:r>
        <w:rPr>
          <w:bCs/>
        </w:rPr>
        <w:t>.</w:t>
      </w:r>
      <w:r w:rsidR="00BE724E">
        <w:rPr>
          <w:bCs/>
        </w:rPr>
        <w:t>1</w:t>
      </w:r>
      <w:r w:rsidR="00A90442">
        <w:rPr>
          <w:bCs/>
        </w:rPr>
        <w:t>0</w:t>
      </w:r>
      <w:r>
        <w:rPr>
          <w:bCs/>
        </w:rPr>
        <w:t>.</w:t>
      </w:r>
      <w:r w:rsidR="00B976DE">
        <w:rPr>
          <w:bCs/>
        </w:rPr>
        <w:t>201</w:t>
      </w:r>
      <w:r w:rsidR="00A90442">
        <w:rPr>
          <w:bCs/>
        </w:rPr>
        <w:t>6</w:t>
      </w:r>
      <w:r w:rsidR="00B976DE">
        <w:rPr>
          <w:bCs/>
        </w:rPr>
        <w:t xml:space="preserve">. podnijela ovom sudu </w:t>
      </w:r>
      <w:r w:rsidR="00BC7113">
        <w:rPr>
          <w:bCs/>
        </w:rPr>
        <w:t>prijedlog</w:t>
      </w:r>
      <w:r w:rsidR="00B976DE">
        <w:rPr>
          <w:bCs/>
        </w:rPr>
        <w:t xml:space="preserve"> 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945098" w:rsidRPr="00945098">
        <w:t>LEGA ZAGI j.d.o.o. za trgovinu i usluge, Osijek, Vranska 34, MBS 030164889, OIB 19912539978</w:t>
      </w:r>
      <w:r w:rsidR="00B976DE">
        <w:t xml:space="preserve">, temeljem odredbe članka </w:t>
      </w:r>
      <w:r w:rsidR="00C31A4F">
        <w:t>110</w:t>
      </w:r>
      <w:r w:rsidR="00B976DE">
        <w:t xml:space="preserve">. stav </w:t>
      </w:r>
      <w:r w:rsidR="00C31A4F">
        <w:t>1</w:t>
      </w:r>
      <w:r w:rsidR="00B976DE">
        <w:t>. Stečajnog zakona (NN 71/15</w:t>
      </w:r>
      <w:r w:rsidR="00F90487">
        <w:t>, dalje: SZ</w:t>
      </w:r>
      <w:r w:rsidR="00C62CCD">
        <w:t>), a rješenjem poslovnog broja 14 St-2</w:t>
      </w:r>
      <w:r w:rsidR="00722461">
        <w:t>6</w:t>
      </w:r>
      <w:r w:rsidR="00BE724E">
        <w:t>83</w:t>
      </w:r>
      <w:r w:rsidR="00C62CCD">
        <w:t>/16-1</w:t>
      </w:r>
      <w:r w:rsidR="00BE724E">
        <w:t>0</w:t>
      </w:r>
      <w:r w:rsidR="00C62CCD">
        <w:t xml:space="preserve"> od 2</w:t>
      </w:r>
      <w:r w:rsidR="00722461">
        <w:t>8</w:t>
      </w:r>
      <w:r w:rsidR="00C62CCD">
        <w:t>.</w:t>
      </w:r>
      <w:r w:rsidR="00722461">
        <w:t>11</w:t>
      </w:r>
      <w:r w:rsidR="00C62CCD">
        <w:t>.2016. pokrenut je prethodni postupak.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Zaključkom St-</w:t>
      </w:r>
      <w:r w:rsidR="00FA3180">
        <w:t>2</w:t>
      </w:r>
      <w:r w:rsidR="00722461">
        <w:t>6</w:t>
      </w:r>
      <w:r w:rsidR="00BE724E">
        <w:t>83</w:t>
      </w:r>
      <w:r>
        <w:t>/1</w:t>
      </w:r>
      <w:r w:rsidR="007B65C2">
        <w:t>6</w:t>
      </w:r>
      <w:r>
        <w:t>-</w:t>
      </w:r>
      <w:r w:rsidR="00722461">
        <w:t>6</w:t>
      </w:r>
      <w:r>
        <w:t xml:space="preserve"> od </w:t>
      </w:r>
      <w:r w:rsidR="00BE724E">
        <w:t>19</w:t>
      </w:r>
      <w:r w:rsidR="007B65C2">
        <w:t>.</w:t>
      </w:r>
      <w:r w:rsidR="00BE724E">
        <w:t>10</w:t>
      </w:r>
      <w:r w:rsidR="007B65C2">
        <w:t>.</w:t>
      </w:r>
      <w:r>
        <w:t>201</w:t>
      </w:r>
      <w:r w:rsidR="007B65C2">
        <w:t>6</w:t>
      </w:r>
      <w:r>
        <w:t xml:space="preserve">. godine pozvana je osoba za zastupanje dužnika </w:t>
      </w:r>
      <w:r w:rsidR="0064053A" w:rsidRPr="0064053A">
        <w:t>Zvonimir Skočaj, Osijek, Ulica Andrije Hebranga 78/A, OIB 75897859372</w:t>
      </w:r>
      <w:r>
        <w:t xml:space="preserve">, na uplatu predujma u iznosu od 1.000,00 kn u Fond za namirenje troškova stečajnog postupka kao i dodatnog iznosa predujma u iznosu od </w:t>
      </w:r>
      <w:r w:rsidR="007B65C2">
        <w:t>3</w:t>
      </w:r>
      <w:r>
        <w:t>.</w:t>
      </w:r>
      <w:r w:rsidR="00753336">
        <w:t>5</w:t>
      </w:r>
      <w:r>
        <w:t>00,00 kn  za namirenje troškova stečajnog postupka, sve u roku od 8 dana, temeljem odredbi članka 113. i</w:t>
      </w:r>
      <w:r w:rsidR="007B1AEA">
        <w:t xml:space="preserve"> članka 114. SZ. </w:t>
      </w:r>
      <w:r>
        <w:t xml:space="preserve">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Zaključak St-</w:t>
      </w:r>
      <w:r w:rsidR="00FA3180">
        <w:t>2</w:t>
      </w:r>
      <w:r w:rsidR="00C5225C">
        <w:t>6</w:t>
      </w:r>
      <w:r w:rsidR="0064053A">
        <w:t>83</w:t>
      </w:r>
      <w:r>
        <w:t>/1</w:t>
      </w:r>
      <w:r w:rsidR="007B65C2">
        <w:t>6</w:t>
      </w:r>
      <w:r>
        <w:t>-</w:t>
      </w:r>
      <w:r w:rsidR="00C5225C">
        <w:t>6</w:t>
      </w:r>
      <w:r>
        <w:t xml:space="preserve"> od </w:t>
      </w:r>
      <w:r w:rsidR="0064053A">
        <w:t>19</w:t>
      </w:r>
      <w:r w:rsidR="007B4506">
        <w:t>.</w:t>
      </w:r>
      <w:r w:rsidR="0064053A">
        <w:t>10</w:t>
      </w:r>
      <w:r w:rsidR="007B4506">
        <w:t>.</w:t>
      </w:r>
      <w:r>
        <w:t>201</w:t>
      </w:r>
      <w:r w:rsidR="007B4506">
        <w:t>6</w:t>
      </w:r>
      <w:r>
        <w:t xml:space="preserve">. godine osoba ovlaštena za zastupanje dužnika zaprimila je dana </w:t>
      </w:r>
      <w:r w:rsidR="0064053A">
        <w:t>3</w:t>
      </w:r>
      <w:r w:rsidR="007B4506">
        <w:t>.</w:t>
      </w:r>
      <w:r w:rsidR="00C62CCD">
        <w:t>1</w:t>
      </w:r>
      <w:r w:rsidR="0064053A">
        <w:t>1</w:t>
      </w:r>
      <w:r w:rsidR="007B4506">
        <w:t>.</w:t>
      </w:r>
      <w:r>
        <w:t>201</w:t>
      </w:r>
      <w:r w:rsidR="007B4506">
        <w:t>6</w:t>
      </w:r>
      <w:r>
        <w:t xml:space="preserve">. godine, pa kako u ostavljenom roku nije postupila </w:t>
      </w:r>
      <w:r w:rsidR="00696932">
        <w:t xml:space="preserve">po pozivu suda i nije uplatila </w:t>
      </w:r>
      <w:r>
        <w:t>određene predujmove iz točke 1. istog zaključka, kao ni dostavi</w:t>
      </w:r>
      <w:r w:rsidR="006263A9">
        <w:t xml:space="preserve">la dokaz o izvršenim uplatama, </w:t>
      </w:r>
      <w:r>
        <w:t xml:space="preserve">valjalo je sukladno članku 113. Stečajnog zakona riješiti kao u dispozitivu rješenja. </w:t>
      </w:r>
    </w:p>
    <w:p w:rsidRDefault="00B976DE" w:rsidP="00B976DE" w:rsidR="00B976DE">
      <w:pPr>
        <w:jc w:val="both"/>
      </w:pPr>
    </w:p>
    <w:p w:rsidRDefault="00B976DE" w:rsidP="000A0078" w:rsidR="00B976DE">
      <w:pPr>
        <w:jc w:val="center"/>
      </w:pPr>
      <w:r>
        <w:t xml:space="preserve">U Osijeku </w:t>
      </w:r>
      <w:r w:rsidR="00C5225C">
        <w:t>28</w:t>
      </w:r>
      <w:r>
        <w:t xml:space="preserve">. </w:t>
      </w:r>
      <w:r w:rsidR="00BA15D2">
        <w:t>studenog</w:t>
      </w:r>
      <w:r>
        <w:t xml:space="preserve"> 201</w:t>
      </w:r>
      <w:r w:rsidR="007B4506">
        <w:t>6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B976DE" w:rsidP="00B976DE" w:rsidR="00B976DE">
      <w:r>
        <w:t>Elizabeta Đeke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D038C6" w:rsidP="00D038C6" w:rsidR="00D038C6">
      <w:pPr>
        <w:jc w:val="both"/>
      </w:pPr>
    </w:p>
    <w:p w:rsidRDefault="00B976DE" w:rsidP="00B976DE" w:rsidR="00B976DE">
      <w:r>
        <w:t>DNA</w:t>
      </w:r>
    </w:p>
    <w:p w:rsidRDefault="00B976DE" w:rsidP="0064053A" w:rsidR="00D44CE5">
      <w:pPr>
        <w:numPr>
          <w:ilvl w:val="0"/>
          <w:numId w:val="9"/>
        </w:numPr>
        <w:jc w:val="both"/>
      </w:pPr>
      <w:r>
        <w:t xml:space="preserve">Osoba ovlaštena za zastupanje </w:t>
      </w:r>
      <w:r w:rsidR="0064053A" w:rsidRPr="0064053A">
        <w:t xml:space="preserve">Zvonimir Skočaj, Osijek, Ulica Andrije Hebranga 78/A, </w:t>
      </w:r>
    </w:p>
    <w:p w:rsidRDefault="00B976DE" w:rsidP="00C5225C" w:rsidR="00C93055">
      <w:pPr>
        <w:numPr>
          <w:ilvl w:val="0"/>
          <w:numId w:val="9"/>
        </w:numPr>
        <w:ind w:firstLine="142" w:left="284"/>
        <w:jc w:val="both"/>
      </w:pPr>
      <w:r>
        <w:t>FINA- nakon pravomoćnosti</w:t>
      </w: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5D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F5954" w:rsidP="00FF5954" w:rsidR="00083BA6">
    <w:pPr>
      <w:jc w:val="right"/>
    </w:pPr>
    <w:r w:rsidRPr="00FF5954">
      <w:t>14 St-26</w:t>
    </w:r>
    <w:r w:rsidR="000E58C3">
      <w:t>83</w:t>
    </w:r>
    <w:r w:rsidRPr="00FF5954">
      <w:t>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D7AAB"/>
    <w:rsid w:val="000E1AD6"/>
    <w:rsid w:val="000E49A5"/>
    <w:rsid w:val="000E58C3"/>
    <w:rsid w:val="000E5DBA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554"/>
    <w:rsid w:val="004516CE"/>
    <w:rsid w:val="00454519"/>
    <w:rsid w:val="00454E38"/>
    <w:rsid w:val="004628A0"/>
    <w:rsid w:val="00462D4C"/>
    <w:rsid w:val="0046322E"/>
    <w:rsid w:val="00463DEC"/>
    <w:rsid w:val="00481F8E"/>
    <w:rsid w:val="004841F7"/>
    <w:rsid w:val="004854BE"/>
    <w:rsid w:val="0048589C"/>
    <w:rsid w:val="004862A0"/>
    <w:rsid w:val="00487B44"/>
    <w:rsid w:val="00495398"/>
    <w:rsid w:val="00496629"/>
    <w:rsid w:val="00496C23"/>
    <w:rsid w:val="004A17AB"/>
    <w:rsid w:val="004A336C"/>
    <w:rsid w:val="004A501D"/>
    <w:rsid w:val="004B09DD"/>
    <w:rsid w:val="004B0E6C"/>
    <w:rsid w:val="004B15CB"/>
    <w:rsid w:val="004B21A5"/>
    <w:rsid w:val="004B3724"/>
    <w:rsid w:val="004C1DAC"/>
    <w:rsid w:val="004C3431"/>
    <w:rsid w:val="004C587D"/>
    <w:rsid w:val="004C7427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26C1"/>
    <w:rsid w:val="00654CA0"/>
    <w:rsid w:val="00655274"/>
    <w:rsid w:val="00655721"/>
    <w:rsid w:val="00655D00"/>
    <w:rsid w:val="006567D7"/>
    <w:rsid w:val="006578A6"/>
    <w:rsid w:val="00660B92"/>
    <w:rsid w:val="006616BE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7389"/>
    <w:rsid w:val="00707D92"/>
    <w:rsid w:val="00712837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12D3"/>
    <w:rsid w:val="00D1220E"/>
    <w:rsid w:val="00D16868"/>
    <w:rsid w:val="00D16F7F"/>
    <w:rsid w:val="00D17C33"/>
    <w:rsid w:val="00D17F34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4A70"/>
    <w:rsid w:val="00E16F39"/>
    <w:rsid w:val="00E17656"/>
    <w:rsid w:val="00E22415"/>
    <w:rsid w:val="00E22BBD"/>
    <w:rsid w:val="00E2358F"/>
    <w:rsid w:val="00E23A4A"/>
    <w:rsid w:val="00E23B66"/>
    <w:rsid w:val="00E24585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A1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67DB"/>
    <w:rsid w:val="00FD23F0"/>
    <w:rsid w:val="00FD5BC3"/>
    <w:rsid w:val="00FD613E"/>
    <w:rsid w:val="00FD658C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5D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D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D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D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D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5D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D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D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D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D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2683</izvorni_sadrzaj>
    <derivirana_varijabla naziv="DomainObject.Predmet.Broj_1">2683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St-2683/2016</izvorni_sadrzaj>
    <derivirana_varijabla naziv="DomainObject.Predmet.OznakaBroj_1">St-2683/2016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LEGA ZAGI j.d.o.o. za trgovinu i usluge</izvorni_sadrzaj>
    <derivirana_varijabla naziv="DomainObject.Predmet.ProtustrankaFormated_1">  LEGA ZAGI j.d.o.o. za trgovinu i usluge</derivirana_varijabla>
  </DomainObject.Predmet.ProtustrankaFormated>
  <DomainObject.Predmet.ProtustrankaFormatedOIB>
    <izvorni_sadrzaj>  LEGA ZAGI j.d.o.o. za trgovinu i usluge, OIB 19912539978</izvorni_sadrzaj>
    <derivirana_varijabla naziv="DomainObject.Predmet.ProtustrankaFormatedOIB_1">  LEGA ZAGI j.d.o.o. za trgovinu i usluge, OIB 19912539978</derivirana_varijabla>
  </DomainObject.Predmet.ProtustrankaFormatedOIB>
  <DomainObject.Predmet.ProtustrankaFormatedWithAdress>
    <izvorni_sadrzaj> LEGA ZAGI j.d.o.o. za trgovinu i usluge, Vranska 34, 31000 Osijek</izvorni_sadrzaj>
    <derivirana_varijabla naziv="DomainObject.Predmet.ProtustrankaFormatedWithAdress_1"> LEGA ZAGI j.d.o.o. za trgovinu i usluge, Vranska 34, 31000 Osijek</derivirana_varijabla>
  </DomainObject.Predmet.ProtustrankaFormatedWithAdress>
  <DomainObject.Predmet.ProtustrankaFormatedWithAdressOIB>
    <izvorni_sadrzaj> LEGA ZAGI j.d.o.o. za trgovinu i usluge, OIB 19912539978, Vranska 34, 31000 Osijek</izvorni_sadrzaj>
    <derivirana_varijabla naziv="DomainObject.Predmet.ProtustrankaFormatedWithAdressOIB_1"> LEGA ZAGI j.d.o.o. za trgovinu i usluge, OIB 19912539978, Vranska 34, 31000 Osijek</derivirana_varijabla>
  </DomainObject.Predmet.ProtustrankaFormatedWithAdressOIB>
  <DomainObject.Predmet.ProtustrankaWithAdress>
    <izvorni_sadrzaj>LEGA ZAGI j.d.o.o. za trgovinu i usluge Vranska 34, 31000 Osijek</izvorni_sadrzaj>
    <derivirana_varijabla naziv="DomainObject.Predmet.ProtustrankaWithAdress_1">LEGA ZAGI j.d.o.o. za trgovinu i usluge Vranska 34, 31000 Osijek</derivirana_varijabla>
  </DomainObject.Predmet.ProtustrankaWithAdress>
  <DomainObject.Predmet.ProtustrankaWithAdressOIB>
    <izvorni_sadrzaj>LEGA ZAGI j.d.o.o. za trgovinu i usluge, OIB 19912539978, Vranska 34, 31000 Osijek</izvorni_sadrzaj>
    <derivirana_varijabla naziv="DomainObject.Predmet.ProtustrankaWithAdressOIB_1">LEGA ZAGI j.d.o.o. za trgovinu i usluge, OIB 19912539978, Vranska 34, 31000 Osijek</derivirana_varijabla>
  </DomainObject.Predmet.ProtustrankaWithAdressOIB>
  <DomainObject.Predmet.ProtustrankaNazivFormated>
    <izvorni_sadrzaj>LEGA ZAGI j.d.o.o. za trgovinu i usluge</izvorni_sadrzaj>
    <derivirana_varijabla naziv="DomainObject.Predmet.ProtustrankaNazivFormated_1">LEGA ZAGI j.d.o.o. za trgovinu i usluge</derivirana_varijabla>
  </DomainObject.Predmet.ProtustrankaNazivFormated>
  <DomainObject.Predmet.ProtustrankaNazivFormatedOIB>
    <izvorni_sadrzaj>LEGA ZAGI j.d.o.o. za trgovinu i usluge, OIB 19912539978</izvorni_sadrzaj>
    <derivirana_varijabla naziv="DomainObject.Predmet.ProtustrankaNazivFormatedOIB_1">LEGA ZAGI j.d.o.o. za trgovinu i usluge, OIB 19912539978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LEGA ZAGI j.d.o.o. za trgovinu i usluge</item>
    </izvorni_sadrzaj>
    <derivirana_varijabla naziv="DomainObject.Predmet.ProtuStrankaListFormated_1">
      <item>LEGA ZAGI j.d.o.o. za trgovinu i usluge</item>
    </derivirana_varijabla>
  </DomainObject.Predmet.ProtuStrankaListFormated>
  <DomainObject.Predmet.ProtuStrankaListFormatedOIB>
    <izvorni_sadrzaj>
      <item>LEGA ZAGI j.d.o.o. za trgovinu i usluge, OIB 19912539978</item>
    </izvorni_sadrzaj>
    <derivirana_varijabla naziv="DomainObject.Predmet.ProtuStrankaListFormatedOIB_1">
      <item>LEGA ZAGI j.d.o.o. za trgovinu i usluge, OIB 19912539978</item>
    </derivirana_varijabla>
  </DomainObject.Predmet.ProtuStrankaListFormatedOIB>
  <DomainObject.Predmet.ProtuStrankaListFormatedWithAdress>
    <izvorni_sadrzaj>
      <item>LEGA ZAGI j.d.o.o. za trgovinu i usluge, Vranska 34, 31000 Osijek</item>
    </izvorni_sadrzaj>
    <derivirana_varijabla naziv="DomainObject.Predmet.ProtuStrankaListFormatedWithAdress_1">
      <item>LEGA ZAGI j.d.o.o. za trgovinu i usluge, Vranska 34, 31000 Osijek</item>
    </derivirana_varijabla>
  </DomainObject.Predmet.ProtuStrankaListFormatedWithAdress>
  <DomainObject.Predmet.ProtuStrankaListFormatedWithAdressOIB>
    <izvorni_sadrzaj>
      <item>LEGA ZAGI j.d.o.o. za trgovinu i usluge, OIB 19912539978, Vranska 34, 31000 Osijek</item>
    </izvorni_sadrzaj>
    <derivirana_varijabla naziv="DomainObject.Predmet.ProtuStrankaListFormatedWithAdressOIB_1">
      <item>LEGA ZAGI j.d.o.o. za trgovinu i usluge, OIB 19912539978, Vranska 34, 31000 Osijek</item>
    </derivirana_varijabla>
  </DomainObject.Predmet.ProtuStrankaListFormatedWithAdressOIB>
  <DomainObject.Predmet.ProtuStrankaListNazivFormated>
    <izvorni_sadrzaj>
      <item>LEGA ZAGI j.d.o.o. za trgovinu i usluge</item>
    </izvorni_sadrzaj>
    <derivirana_varijabla naziv="DomainObject.Predmet.ProtuStrankaListNazivFormated_1">
      <item>LEGA ZAGI j.d.o.o. za trgovinu i usluge</item>
    </derivirana_varijabla>
  </DomainObject.Predmet.ProtuStrankaListNazivFormated>
  <DomainObject.Predmet.ProtuStrankaListNazivFormatedOIB>
    <izvorni_sadrzaj>
      <item>LEGA ZAGI j.d.o.o. za trgovinu i usluge, OIB 19912539978</item>
    </izvorni_sadrzaj>
    <derivirana_varijabla naziv="DomainObject.Predmet.ProtuStrankaListNazivFormatedOIB_1">
      <item>LEGA ZAGI j.d.o.o. za trgovinu i usluge, OIB 19912539978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LEGA ZAGI j.d.o.o. za trgovinu i usluge</izvorni_sadrzaj>
    <derivirana_varijabla naziv="DomainObject.Predmet.ProtustrankaIDrugi_1">LEGA ZAGI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LEGA ZAGI j.d.o.o. za trgovinu i usluge, OIB 19912539978, Vranska 34, 31000 Osijek</izvorni_sadrzaj>
    <derivirana_varijabla naziv="DomainObject.Predmet.ProtustrankaIDrugiAdressOIB_1">LEGA ZAGI j.d.o.o. za trgovinu i usluge, OIB 19912539978, Vranska 34,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LEGA ZAGI j.d.o.o. za trgovinu i usluge</item>
    </izvorni_sadrzaj>
    <derivirana_varijabla naziv="DomainObject.Predmet.SudioniciListNaziv_1">
      <item>FINA RC OSIJEK</item>
      <item>LEGA ZAGI j.d.o.o. za trgovinu i usluge</item>
    </derivirana_varijabla>
  </DomainObject.Predmet.SudioniciListNaziv>
  <DomainObject.Predmet.SudioniciListAdressOIB>
    <izvorni_sadrzaj>
      <item>FINA RC OSIJEK, OIB 85821130368</item>
      <item>LEGA ZAGI j.d.o.o. za trgovinu i usluge, OIB 19912539978, Vranska 34,31000 Osijek</item>
    </izvorni_sadrzaj>
    <derivirana_varijabla naziv="DomainObject.Predmet.SudioniciListAdressOIB_1">
      <item>FINA RC OSIJEK, OIB 85821130368</item>
      <item>LEGA ZAGI j.d.o.o. za trgovinu i usluge, OIB 19912539978, Vranska 34,31000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19912539978</item>
    </izvorni_sadrzaj>
    <derivirana_varijabla naziv="DomainObject.Predmet.SudioniciListNazivOIB_1">
      <item>, OIB 85821130368</item>
      <item>, OIB 19912539978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7CB6F8-213A-4BEA-AEEC-589FBFE9E6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683</properties:Words>
  <properties:Characters>3665</properties:Characters>
  <properties:Lines>94</properties:Lines>
  <properties:Paragraphs>30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2016-07-15T12:03:00Z</dcterms:created>
  <dc:creator>sban</dc:creator>
  <cp:lastModifiedBy>Elizabeta Đeke</cp:lastModifiedBy>
  <cp:lastPrinted>2016-11-28T08:22:00Z</cp:lastPrinted>
  <dcterms:modified xmlns:xsi="http://www.w3.org/2001/XMLSchema-instance" xsi:type="dcterms:W3CDTF">2016-11-28T12:44:00Z</dcterms:modified>
  <cp:revision>16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