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0a64" w14:paraId="65f0a64" w:rsidRDefault="00B20FB7" w:rsidP="00E47FD1" w:rsidR="00B20FB7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5544CE" w:rsidP="00E47FD1" w:rsidR="005544CE">
      <w:pPr>
        <w:ind w:firstLine="708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B20FB7">
        <w:rPr>
          <w:lang w:val="hr-HR"/>
        </w:rPr>
        <w:t>BOZEK d.o.o. Donje Postinje, Donje Postinje 0, OIB: 89735229027</w:t>
      </w:r>
      <w:r w:rsidR="005A4641" w:rsidRPr="00E95649">
        <w:rPr>
          <w:lang w:val="hr-HR"/>
        </w:rPr>
        <w:t xml:space="preserve">,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B20FB7" w:rsidR="00D4027A" w:rsidRPr="00E95649">
      <w:pPr>
        <w:spacing w:after="240" w:before="24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B20FB7" w:rsidRPr="00B20FB7">
        <w:rPr>
          <w:lang w:val="hr-HR"/>
        </w:rPr>
        <w:t>BOZEK d.o.o. Donje Postinje, Donje Postinje 0, OIB: 89735229027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>dana 2.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B20FB7" w:rsidRPr="00B20FB7">
        <w:rPr>
          <w:lang w:val="hr-HR"/>
        </w:rPr>
        <w:t>BOZEK d.o.o. Donje Postinje, Donje Postinje 0, OIB: 89735229027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B20FB7" w:rsidR="00E95649" w:rsidRPr="00E95649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B20FB7">
        <w:rPr>
          <w:lang w:val="hr-HR"/>
        </w:rPr>
        <w:t>15/9522-1 od 19</w:t>
      </w:r>
      <w:r w:rsidRPr="00683A29">
        <w:rPr>
          <w:lang w:val="hr-HR"/>
        </w:rPr>
        <w:t>. siječnja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06D80" w:rsidRPr="00F06D8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B20FB7">
      <w:t>1042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B20FB7">
      <w:t>1042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06D80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St-1042/2015</izvorni_sadrzaj>
    <derivirana_varijabla naziv="DomainObject.Predmet.OznakaBroj_1">St-1042/2015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BOZEK, društvo s ograničenom odgovornošću za turizam i ugostiteljstvo</izvorni_sadrzaj>
    <derivirana_varijabla naziv="DomainObject.Predmet.ProtustrankaFormated_1">  BOZEK, društvo s ograničenom odgovornošću za turizam i ugostiteljstvo</derivirana_varijabla>
  </DomainObject.Predmet.ProtustrankaFormated>
  <DomainObject.Predmet.ProtustrankaFormatedOIB>
    <izvorni_sadrzaj>  BOZEK, društvo s ograničenom odgovornošću za turizam i ugostiteljstvo, OIB 89735229027</izvorni_sadrzaj>
    <derivirana_varijabla naziv="DomainObject.Predmet.ProtustrankaFormatedOIB_1">  BOZEK, društvo s ograničenom odgovornošću za turizam i ugostiteljstvo, OIB 89735229027</derivirana_varijabla>
  </DomainObject.Predmet.ProtustrankaFormatedOIB>
  <DomainObject.Predmet.ProtustrankaFormatedWithAdress>
    <izvorni_sadrzaj> BOZEK, društvo s ograničenom odgovornošću za turizam i ugostiteljstvo, Donje Postinje 0, 21203 Donje Postinje</izvorni_sadrzaj>
    <derivirana_varijabla naziv="DomainObject.Predmet.ProtustrankaFormatedWithAdress_1"> BOZEK, društvo s ograničenom odgovornošću za turizam i ugostiteljstvo, Donje Postinje 0, 21203 Donje Postinje</derivirana_varijabla>
  </DomainObject.Predmet.ProtustrankaFormatedWithAdress>
  <DomainObject.Predmet.ProtustrankaFormatedWithAdressOIB>
    <izvorni_sadrzaj> BOZEK, društvo s ograničenom odgovornošću za turizam i ugostiteljstvo, OIB 89735229027, Donje Postinje 0, 21203 Donje Postinje</izvorni_sadrzaj>
    <derivirana_varijabla naziv="DomainObject.Predmet.ProtustrankaFormatedWithAdressOIB_1"> BOZEK, društvo s ograničenom odgovornošću za turizam i ugostiteljstvo, OIB 89735229027, Donje Postinje 0, 21203 Donje Postinje</derivirana_varijabla>
  </DomainObject.Predmet.ProtustrankaFormatedWithAdressOIB>
  <DomainObject.Predmet.ProtustrankaWithAdress>
    <izvorni_sadrzaj>BOZEK, društvo s ograničenom odgovornošću za turizam i ugostiteljstvo Donje Postinje 0, 21203 Donje Postinje</izvorni_sadrzaj>
    <derivirana_varijabla naziv="DomainObject.Predmet.ProtustrankaWithAdress_1">BOZEK, društvo s ograničenom odgovornošću za turizam i ugostiteljstvo Donje Postinje 0, 21203 Donje Postinje</derivirana_varijabla>
  </DomainObject.Predmet.ProtustrankaWithAdress>
  <DomainObject.Predmet.ProtustrankaWithAdressOIB>
    <izvorni_sadrzaj>BOZEK, društvo s ograničenom odgovornošću za turizam i ugostiteljstvo, OIB 89735229027, Donje Postinje 0, 21203 Donje Postinje</izvorni_sadrzaj>
    <derivirana_varijabla naziv="DomainObject.Predmet.ProtustrankaWithAdressOIB_1">BOZEK, društvo s ograničenom odgovornošću za turizam i ugostiteljstvo, OIB 89735229027, Donje Postinje 0, 21203 Donje Postinje</derivirana_varijabla>
  </DomainObject.Predmet.ProtustrankaWithAdressOIB>
  <DomainObject.Predmet.ProtustrankaNazivFormated>
    <izvorni_sadrzaj>BOZEK, društvo s ograničenom odgovornošću za turizam i ugostiteljstvo</izvorni_sadrzaj>
    <derivirana_varijabla naziv="DomainObject.Predmet.ProtustrankaNazivFormated_1">BOZEK, društvo s ograničenom odgovornošću za turizam i ugostiteljstvo</derivirana_varijabla>
  </DomainObject.Predmet.ProtustrankaNazivFormated>
  <DomainObject.Predmet.ProtustrankaNazivFormatedOIB>
    <izvorni_sadrzaj>BOZEK, društvo s ograničenom odgovornošću za turizam i ugostiteljstvo, OIB 89735229027</izvorni_sadrzaj>
    <derivirana_varijabla naziv="DomainObject.Predmet.ProtustrankaNazivFormatedOIB_1">BOZEK, društvo s ograničenom odgovornošću za turizam i ugostiteljstvo, OIB 89735229027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48531.44</izvorni_sadrzaj>
    <derivirana_varijabla naziv="DomainObject.Predmet.TrenutnaVrijednost_1">48531.44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BOZEK, društvo s ograničenom odgovornošću za turizam i ugostiteljstvo</item>
    </izvorni_sadrzaj>
    <derivirana_varijabla naziv="DomainObject.Predmet.ProtuStrankaListFormated_1">
      <item>BOZEK, društvo s ograničenom odgovornošću za turizam i ugostiteljstvo</item>
    </derivirana_varijabla>
  </DomainObject.Predmet.ProtuStrankaListFormated>
  <DomainObject.Predmet.ProtuStrankaListFormatedOIB>
    <izvorni_sadrzaj>
      <item>BOZEK, društvo s ograničenom odgovornošću za turizam i ugostiteljstvo, OIB 89735229027</item>
    </izvorni_sadrzaj>
    <derivirana_varijabla naziv="DomainObject.Predmet.ProtuStrankaListFormatedOIB_1">
      <item>BOZEK, društvo s ograničenom odgovornošću za turizam i ugostiteljstvo, OIB 89735229027</item>
    </derivirana_varijabla>
  </DomainObject.Predmet.ProtuStrankaListFormatedOIB>
  <DomainObject.Predmet.ProtuStrankaListFormatedWithAdress>
    <izvorni_sadrzaj>
      <item>BOZEK, društvo s ograničenom odgovornošću za turizam i ugostiteljstvo, Donje Postinje 0, 21203 Donje Postinje</item>
    </izvorni_sadrzaj>
    <derivirana_varijabla naziv="DomainObject.Predmet.ProtuStrankaListFormatedWithAdress_1">
      <item>BOZEK, društvo s ograničenom odgovornošću za turizam i ugostiteljstvo, Donje Postinje 0, 21203 Donje Postinje</item>
    </derivirana_varijabla>
  </DomainObject.Predmet.ProtuStrankaListFormatedWithAdress>
  <DomainObject.Predmet.ProtuStrankaListFormatedWithAdressOIB>
    <izvorni_sadrzaj>
      <item>BOZEK, društvo s ograničenom odgovornošću za turizam i ugostiteljstvo, OIB 89735229027, Donje Postinje 0, 21203 Donje Postinje</item>
    </izvorni_sadrzaj>
    <derivirana_varijabla naziv="DomainObject.Predmet.ProtuStrankaListFormatedWithAdressOIB_1">
      <item>BOZEK, društvo s ograničenom odgovornošću za turizam i ugostiteljstvo, OIB 89735229027, Donje Postinje 0, 21203 Donje Postinje</item>
    </derivirana_varijabla>
  </DomainObject.Predmet.ProtuStrankaListFormatedWithAdressOIB>
  <DomainObject.Predmet.ProtuStrankaListNazivFormated>
    <izvorni_sadrzaj>
      <item>BOZEK, društvo s ograničenom odgovornošću za turizam i ugostiteljstvo</item>
    </izvorni_sadrzaj>
    <derivirana_varijabla naziv="DomainObject.Predmet.ProtuStrankaListNazivFormated_1">
      <item>BOZEK, društvo s ograničenom odgovornošću za turizam i ugostiteljstvo</item>
    </derivirana_varijabla>
  </DomainObject.Predmet.ProtuStrankaListNazivFormated>
  <DomainObject.Predmet.ProtuStrankaListNazivFormatedOIB>
    <izvorni_sadrzaj>
      <item>BOZEK, društvo s ograničenom odgovornošću za turizam i ugostiteljstvo, OIB 89735229027</item>
    </izvorni_sadrzaj>
    <derivirana_varijabla naziv="DomainObject.Predmet.ProtuStrankaListNazivFormatedOIB_1">
      <item>BOZEK, društvo s ograničenom odgovornošću za turizam i ugostiteljstvo, OIB 89735229027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BOZEK, društvo s ograničenom odgovornošću za turizam i ugostiteljstvo</izvorni_sadrzaj>
    <derivirana_varijabla naziv="DomainObject.Predmet.ProtustrankaIDrugi_1">BOZEK,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BOZEK, društvo s ograničenom odgovornošću za turizam i ugostiteljstvo, OIB 89735229027, Donje Postinje 0, 21203 Donje Postinje</izvorni_sadrzaj>
    <derivirana_varijabla naziv="DomainObject.Predmet.ProtustrankaIDrugiAdressOIB_1">BOZEK, društvo s ograničenom odgovornošću za turizam i ugostiteljstvo, OIB 89735229027, Donje Postinje 0, 21203 Donje Postinje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BOZEK, društvo s ograničenom odgovornošću za turizam i ugostiteljstvo</item>
    </izvorni_sadrzaj>
    <derivirana_varijabla naziv="DomainObject.Predmet.SudioniciListNaziv_1">
      <item>FINANCIJSKA AGENCIJA, RC SPLIT</item>
      <item>BOZEK, društvo s ograničenom odgovornošću za turizam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BOZEK, društvo s ograničenom odgovornošću za turizam i ugostiteljstvo, OIB 89735229027, Donje Postinje 0,21203 Donje Postinje</item>
    </izvorni_sadrzaj>
    <derivirana_varijabla naziv="DomainObject.Predmet.SudioniciListAdressOIB_1">
      <item>FINANCIJSKA AGENCIJA, RC SPLIT, OIB 85821130368, Mažuranićevo šetalište 24 b,21000 Split</item>
      <item>BOZEK, društvo s ograničenom odgovornošću za turizam i ugostiteljstvo, OIB 89735229027, Donje Postinje 0,21203 Donje Postinje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89735229027</item>
    </izvorni_sadrzaj>
    <derivirana_varijabla naziv="DomainObject.Predmet.SudioniciListNazivOIB_1">
      <item>, OIB 85821130368</item>
      <item>, OIB 89735229027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05C7C-285A-40F7-A3F1-8D60387F4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2062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2016-02-03T13:20:00Z</dcterms:created>
  <dc:creator>wsadmin</dc:creator>
  <cp:lastModifiedBy>Ana Golub Gruić</cp:lastModifiedBy>
  <cp:lastPrinted>2016-02-03T13:19:00Z</cp:lastPrinted>
  <dcterms:modified xmlns:xsi="http://www.w3.org/2001/XMLSchema-instance" xsi:type="dcterms:W3CDTF">2016-02-04T12:38:00Z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