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6f75" w14:paraId="6856f7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17962">
        <w:t>59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68726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17962">
        <w:rPr>
          <w:lang w:eastAsia="en-US"/>
        </w:rPr>
        <w:t>TRANSPORT JURJEVIĆ</w:t>
      </w:r>
      <w:r w:rsidR="00917962" w:rsidRPr="00E7460D">
        <w:rPr>
          <w:lang w:eastAsia="en-US"/>
        </w:rPr>
        <w:t xml:space="preserve"> </w:t>
      </w:r>
      <w:r w:rsidR="00917962">
        <w:rPr>
          <w:lang w:eastAsia="en-US"/>
        </w:rPr>
        <w:t>j.</w:t>
      </w:r>
      <w:r w:rsidR="00917962" w:rsidRPr="00E7460D">
        <w:rPr>
          <w:lang w:eastAsia="en-US"/>
        </w:rPr>
        <w:t>d.o.o.</w:t>
      </w:r>
      <w:r w:rsidR="00917962">
        <w:rPr>
          <w:lang w:eastAsia="en-US"/>
        </w:rPr>
        <w:t xml:space="preserve"> za trgovinu, transport i poslovne usluge</w:t>
      </w:r>
      <w:r w:rsidR="00917962" w:rsidRPr="00E7460D">
        <w:rPr>
          <w:lang w:eastAsia="en-US"/>
        </w:rPr>
        <w:t xml:space="preserve">, </w:t>
      </w:r>
      <w:r w:rsidR="00917962">
        <w:rPr>
          <w:lang w:eastAsia="en-US"/>
        </w:rPr>
        <w:t>Zadar</w:t>
      </w:r>
      <w:r w:rsidR="00917962" w:rsidRPr="00E7460D">
        <w:rPr>
          <w:lang w:eastAsia="en-US"/>
        </w:rPr>
        <w:t xml:space="preserve">, </w:t>
      </w:r>
      <w:r w:rsidR="00917962">
        <w:rPr>
          <w:lang w:eastAsia="en-US"/>
        </w:rPr>
        <w:t>Sv. Marije 6 B</w:t>
      </w:r>
      <w:r w:rsidR="00917962" w:rsidRPr="00E7460D">
        <w:rPr>
          <w:lang w:eastAsia="en-US"/>
        </w:rPr>
        <w:t xml:space="preserve">, OIB: </w:t>
      </w:r>
      <w:r w:rsidR="00917962">
        <w:rPr>
          <w:lang w:eastAsia="en-US"/>
        </w:rPr>
        <w:t>25155301246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E35355" w:rsidP="006525A1" w:rsidR="006525A1" w:rsidRPr="00816C78">
      <w:pPr>
        <w:jc w:val="both"/>
      </w:pPr>
      <w:r>
        <w:t>Početak u 8</w:t>
      </w:r>
      <w:r w:rsidR="00076762">
        <w:t>,</w:t>
      </w:r>
      <w:r w:rsidR="00C4048C">
        <w:t>49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</w:t>
      </w:r>
      <w:r w:rsidR="00C4048C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C4048C" w:rsidP="0028629F" w:rsidR="00C4048C">
      <w:pPr>
        <w:jc w:val="both"/>
      </w:pPr>
      <w:r>
        <w:t>Nema uvjeta za održavanje današnjeg ročišta.</w:t>
      </w:r>
    </w:p>
    <w:p w:rsidRDefault="00C4048C" w:rsidP="0028629F" w:rsidR="00C4048C">
      <w:pPr>
        <w:jc w:val="both"/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C4048C">
        <w:t>8,50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4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7962">
      <w:t>59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68726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07FD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048C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0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0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08:49</izvorni_sadrzaj>
    <derivirana_varijabla naziv="DomainObject.StvarniPocetakVrijeme_1">08:49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St-59/2019-5</izvorni_sadrzaj>
    <derivirana_varijabla naziv="DomainObject.Zapisnik.Oznaka_1">St-59/2019-5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JURJEVIĆ j.d.o.o. za trgovinu, transport i poslovne usluge</izvorni_sadrzaj>
    <derivirana_varijabla naziv="DomainObject.Predmet.ProtustrankaFormated_1">  TRANSPORT JURJEVIĆ j.d.o.o. za trgovinu, transport i poslovne usluge</derivirana_varijabla>
  </DomainObject.Predmet.ProtustrankaFormated>
  <DomainObject.Predmet.ProtustrankaFormatedOIB>
    <izvorni_sadrzaj>  TRANSPORT JURJEVIĆ j.d.o.o. za trgovinu, transport i poslovne usluge, OIB 25155301246</izvorni_sadrzaj>
    <derivirana_varijabla naziv="DomainObject.Predmet.ProtustrankaFormatedOIB_1">  TRANSPORT JURJEVIĆ j.d.o.o. za trgovinu, transport i poslovne usluge, OIB 25155301246</derivirana_varijabla>
  </DomainObject.Predmet.ProtustrankaFormatedOIB>
  <DomainObject.Predmet.ProtustrankaFormatedWithAdress>
    <izvorni_sadrzaj> TRANSPORT JURJEVIĆ j.d.o.o. za trgovinu, transport i poslovne usluge, Sv. Marije 6 B, 23000 Zadar</izvorni_sadrzaj>
    <derivirana_varijabla naziv="DomainObject.Predmet.ProtustrankaFormatedWithAdress_1"> TRANSPORT JURJEVIĆ j.d.o.o. za trgovinu, transport i poslovne usluge, Sv. Marije 6 B, 23000 Zadar</derivirana_varijabla>
  </DomainObject.Predmet.ProtustrankaFormatedWithAdress>
  <DomainObject.Predmet.ProtustrankaFormatedWithAdressOIB>
    <izvorni_sadrzaj> TRANSPORT JURJEVIĆ j.d.o.o. za trgovinu, transport i poslovne usluge, OIB 25155301246, Sv. Marije 6 B, 23000 Zadar</izvorni_sadrzaj>
    <derivirana_varijabla naziv="DomainObject.Predmet.ProtustrankaFormatedWithAdressOIB_1"> TRANSPORT JURJEVIĆ j.d.o.o. za trgovinu, transport i poslovne usluge, OIB 25155301246, Sv. Marije 6 B, 23000 Zadar</derivirana_varijabla>
  </DomainObject.Predmet.ProtustrankaFormatedWithAdressOIB>
  <DomainObject.Predmet.ProtustrankaWithAdress>
    <izvorni_sadrzaj>TRANSPORT JURJEVIĆ j.d.o.o. za trgovinu, transport i poslovne usluge Sv. Marije 6 B, 23000 Zadar</izvorni_sadrzaj>
    <derivirana_varijabla naziv="DomainObject.Predmet.ProtustrankaWithAdress_1">TRANSPORT JURJEVIĆ j.d.o.o. za trgovinu, transport i poslovne usluge Sv. Marije 6 B, 23000 Zadar</derivirana_varijabla>
  </DomainObject.Predmet.ProtustrankaWithAdress>
  <DomainObject.Predmet.ProtustrankaWithAdressOIB>
    <izvorni_sadrzaj>TRANSPORT JURJEVIĆ j.d.o.o. za trgovinu, transport i poslovne usluge, OIB 25155301246, Sv. Marije 6 B, 23000 Zadar</izvorni_sadrzaj>
    <derivirana_varijabla naziv="DomainObject.Predmet.ProtustrankaWithAdressOIB_1">TRANSPORT JURJEVIĆ j.d.o.o. za trgovinu, transport i poslovne usluge, OIB 25155301246, Sv. Marije 6 B, 23000 Zadar</derivirana_varijabla>
  </DomainObject.Predmet.ProtustrankaWithAdressOIB>
  <DomainObject.Predmet.ProtustrankaNazivFormated>
    <izvorni_sadrzaj>TRANSPORT JURJEVIĆ j.d.o.o. za trgovinu, transport i poslovne usluge</izvorni_sadrzaj>
    <derivirana_varijabla naziv="DomainObject.Predmet.ProtustrankaNazivFormated_1">TRANSPORT JURJEVIĆ j.d.o.o. za trgovinu, transport i poslovne usluge</derivirana_varijabla>
  </DomainObject.Predmet.ProtustrankaNazivFormated>
  <DomainObject.Predmet.ProtustrankaNazivFormatedOIB>
    <izvorni_sadrzaj>TRANSPORT JURJEVIĆ j.d.o.o. za trgovinu, transport i poslovne usluge, OIB 25155301246</izvorni_sadrzaj>
    <derivirana_varijabla naziv="DomainObject.Predmet.ProtustrankaNazivFormatedOIB_1">TRANSPORT JURJEVIĆ j.d.o.o. za trgovinu, transport i poslovne usluge, OIB 25155301246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TRANSPORT JURJEVIĆ j.d.o.o. za trgovinu, transport i poslovne usluge</item>
    </izvorni_sadrzaj>
    <derivirana_varijabla naziv="DomainObject.Predmet.ProtuStrankaListFormated_1">
      <item>TRANSPORT JURJEVIĆ j.d.o.o. za trgovinu, transport i poslovne usluge</item>
    </derivirana_varijabla>
  </DomainObject.Predmet.ProtuStrankaListFormated>
  <DomainObject.Predmet.ProtuStrankaListFormatedOIB>
    <izvorni_sadrzaj>
      <item>TRANSPORT JURJEVIĆ j.d.o.o. za trgovinu, transport i poslovne usluge, OIB 25155301246</item>
    </izvorni_sadrzaj>
    <derivirana_varijabla naziv="DomainObject.Predmet.ProtuStrankaListFormatedOIB_1">
      <item>TRANSPORT JURJEVIĆ j.d.o.o. za trgovinu, transport i poslovne usluge, OIB 25155301246</item>
    </derivirana_varijabla>
  </DomainObject.Predmet.ProtuStrankaListFormatedOIB>
  <DomainObject.Predmet.ProtuStrankaListFormatedWithAdress>
    <izvorni_sadrzaj>
      <item>TRANSPORT JURJEVIĆ j.d.o.o. za trgovinu, transport i poslovne usluge, Sv. Marije 6 B, 23000 Zadar</item>
    </izvorni_sadrzaj>
    <derivirana_varijabla naziv="DomainObject.Predmet.ProtuStrankaListFormatedWithAdress_1">
      <item>TRANSPORT JURJEVIĆ j.d.o.o. za trgovinu, transport i poslovne usluge, Sv. Marije 6 B, 23000 Zadar</item>
    </derivirana_varijabla>
  </DomainObject.Predmet.ProtuStrankaListFormatedWithAdress>
  <DomainObject.Predmet.ProtuStrankaListFormatedWithAdressOIB>
    <izvorni_sadrzaj>
      <item>TRANSPORT JURJEVIĆ j.d.o.o. za trgovinu, transport i poslovne usluge, OIB 25155301246, Sv. Marije 6 B, 23000 Zadar</item>
    </izvorni_sadrzaj>
    <derivirana_varijabla naziv="DomainObject.Predmet.ProtuStrankaListFormatedWithAdressOIB_1">
      <item>TRANSPORT JURJEVIĆ j.d.o.o. za trgovinu, transport i poslovne usluge, OIB 25155301246, Sv. Marije 6 B, 23000 Zadar</item>
    </derivirana_varijabla>
  </DomainObject.Predmet.ProtuStrankaListFormatedWithAdressOIB>
  <DomainObject.Predmet.ProtuStrankaListNazivFormated>
    <izvorni_sadrzaj>
      <item>TRANSPORT JURJEVIĆ j.d.o.o. za trgovinu, transport i poslovne usluge</item>
    </izvorni_sadrzaj>
    <derivirana_varijabla naziv="DomainObject.Predmet.ProtuStrankaListNazivFormated_1">
      <item>TRANSPORT JURJEVIĆ j.d.o.o. za trgovinu, transport i poslovne usluge</item>
    </derivirana_varijabla>
  </DomainObject.Predmet.ProtuStrankaListNazivFormated>
  <DomainObject.Predmet.ProtuStrankaListNazivFormatedOIB>
    <izvorni_sadrzaj>
      <item>TRANSPORT JURJEVIĆ j.d.o.o. za trgovinu, transport i poslovne usluge, OIB 25155301246</item>
    </izvorni_sadrzaj>
    <derivirana_varijabla naziv="DomainObject.Predmet.ProtuStrankaListNazivFormatedOIB_1">
      <item>TRANSPORT JURJEVIĆ j.d.o.o. za trgovinu, transport i poslovne usluge, OIB 25155301246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34532505953</item>
    </izvorni_sadrzaj>
    <derivirana_varijabla naziv="DomainObject.Predmet.OstaliListFormatedOIB_1">
      <item>Robert Jurjević, OIB 34532505953</item>
    </derivirana_varijabla>
  </DomainObject.Predmet.OstaliListFormatedOIB>
  <DomainObject.Predmet.OstaliListFormatedWithAdress>
    <izvorni_sadrzaj>
      <item>Robert Jurjević, Ulica Sv.marije 6 B, 23000 Zadar</item>
    </izvorni_sadrzaj>
    <derivirana_varijabla naziv="DomainObject.Predmet.OstaliListFormatedWithAdress_1">
      <item>Robert Jurjević, Ulica Sv.marije 6 B, 23000 Zadar</item>
    </derivirana_varijabla>
  </DomainObject.Predmet.OstaliListFormatedWithAdress>
  <DomainObject.Predmet.OstaliListFormatedWithAdressOIB>
    <izvorni_sadrzaj>
      <item>Robert Jurjević, OIB 34532505953, Ulica Sv.marije 6 B, 23000 Zadar</item>
    </izvorni_sadrzaj>
    <derivirana_varijabla naziv="DomainObject.Predmet.OstaliListFormatedWithAdressOIB_1">
      <item>Robert Jurjević, OIB 34532505953, Ulica Sv.marije 6 B, 23000 Zadar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34532505953</item>
    </izvorni_sadrzaj>
    <derivirana_varijabla naziv="DomainObject.Predmet.OstaliListNazivFormatedOIB_1"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St-59/2019-5</izvorni_sadrzaj>
    <derivirana_varijabla naziv="DomainObject.PoslovniBrojDokumenta_1">St-59/2019-5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TRANSPORT JURJEVIĆ j.d.o.o. za trgovinu, transport i poslovne usluge</izvorni_sadrzaj>
    <derivirana_varijabla naziv="DomainObject.Predmet.ProtustrankaIDrugi_1">TRANSPORT JURJEVIĆ j.d.o.o. za trgovinu, transport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TRANSPORT JURJEVIĆ j.d.o.o. za trgovinu, transport i poslovne usluge, OIB 25155301246, Sv. Marije 6 B, 23000 Zadar</izvorni_sadrzaj>
    <derivirana_varijabla naziv="DomainObject.Predmet.ProtustrankaIDrugiAdressOIB_1">TRANSPORT JURJEVIĆ j.d.o.o. za trgovinu, transport i poslovne usluge, OIB 25155301246,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JURJEVIĆ j.d.o.o. za trgovinu, transport i poslovne usluge</item>
      <item>Robert Jurjević</item>
    </izvorni_sadrzaj>
    <derivirana_varijabla naziv="DomainObject.Predmet.SudioniciListNaziv_1">
      <item>FINA</item>
      <item>TRANSPORT JURJEVIĆ j.d.o.o. za trgovinu, transport i poslovne usluge</item>
      <item>Robert Jurjević</item>
    </derivirana_varijabla>
  </DomainObject.Predmet.SudioniciListNaziv>
  <DomainObject.Predmet.SudioniciListAdressOIB>
    <izvorni_sadrzaj>
      <item>FINA, OIB 85821130368, Ivana Danila 4,23000 Zadar</item>
      <item>TRANSPORT JURJEVIĆ j.d.o.o. za trgovinu, transport i poslovne usluge, OIB 25155301246, Sv. Marije 6 B,23000 Zadar</item>
      <item>Robert Jurjević, OIB 34532505953, Ulica Sv.marije 6 B,23000 Zadar</item>
    </izvorni_sadrzaj>
    <derivirana_varijabla naziv="DomainObject.Predmet.SudioniciListAdressOIB_1">
      <item>FINA, OIB 85821130368, Ivana Danila 4,23000 Zadar</item>
      <item>TRANSPORT JURJEVIĆ j.d.o.o. za trgovinu, transport i poslovne usluge, OIB 25155301246, Sv. Marije 6 B,23000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25155301246</item>
      <item>, OIB 34532505953</item>
    </izvorni_sadrzaj>
    <derivirana_varijabla naziv="DomainObject.Predmet.SudioniciListNazivOIB_1">
      <item>, OIB 85821130368</item>
      <item>, OIB 25155301246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664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2019-03-26T14:21:00Z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St-59/2019-5 / Zapisnik - Ročište radi izjašnjenja o prijedlogu za otvaranje steč.post (1 St-59-2019-povodom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