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90e8" w14:paraId="5c690e8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1E0226">
        <w:t>1856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E0226">
        <w:rPr>
          <w:lang w:val="hr-HR"/>
        </w:rPr>
        <w:t xml:space="preserve">U POLA CIJENE j.d.o.o., Split, Mitnička 9, OIB: 18359810447,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1E0226">
        <w:rPr>
          <w:lang w:val="hr-HR"/>
        </w:rPr>
        <w:t xml:space="preserve"> 31. svibnja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1E0226" w:rsidRPr="001E0226">
        <w:rPr>
          <w:lang w:val="hr-HR"/>
        </w:rPr>
        <w:t>U POLA CIJENE j.d.o.o., Split</w:t>
      </w:r>
      <w:r w:rsidR="001E0226">
        <w:rPr>
          <w:lang w:val="hr-HR"/>
        </w:rPr>
        <w:t xml:space="preserve">, Mitnička 9, OIB: 18359810447.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</w:t>
      </w:r>
      <w:r w:rsidR="001E0226">
        <w:rPr>
          <w:lang w:val="hr-HR"/>
        </w:rPr>
        <w:t>pak otvoren je dana 31. svibnja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</w:t>
      </w:r>
      <w:r w:rsidR="00FF2A86">
        <w:rPr>
          <w:lang w:val="hr-HR"/>
        </w:rPr>
        <w:t>10</w:t>
      </w:r>
      <w:r w:rsidR="00822B62">
        <w:rPr>
          <w:lang w:val="hr-HR"/>
        </w:rPr>
        <w:t xml:space="preserve"> sati i </w:t>
      </w:r>
      <w:r w:rsidR="00FF2A86">
        <w:rPr>
          <w:lang w:val="hr-HR"/>
        </w:rPr>
        <w:t>10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FF2A86">
        <w:t>Jelenko Lehki, dipl.pravnik iz Zagreba, Pavla Hatza 10, OIB:96068307857.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1E0226" w:rsidRPr="001E0226">
        <w:rPr>
          <w:lang w:val="hr-HR"/>
        </w:rPr>
        <w:t>U POLA CIJENE j.d.o.o., Split, Mitnička 9, OIB: 18359810447.</w:t>
      </w:r>
      <w:r w:rsidR="001E0226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1E0226">
        <w:rPr>
          <w:lang w:val="hr-HR"/>
        </w:rPr>
        <w:t>4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1E0226">
        <w:rPr>
          <w:lang w:val="hr-HR"/>
        </w:rPr>
        <w:t>kom registru, dana 6. travnja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1E0226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31. svibnja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4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1E0226">
      <w:t>1856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1E0226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14DA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85E6E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205CD"/>
    <w:rsid w:val="00D44C87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46D88"/>
    <w:rsid w:val="00F635C0"/>
    <w:rsid w:val="00F63B57"/>
    <w:rsid w:val="00F6467F"/>
    <w:rsid w:val="00F862B2"/>
    <w:rsid w:val="00FA2CB5"/>
    <w:rsid w:val="00FD3165"/>
    <w:rsid w:val="00FD3BC5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1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4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4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4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4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1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4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4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4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4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St-1856/2015</izvorni_sadrzaj>
    <derivirana_varijabla naziv="DomainObject.Predmet.OznakaBroj_1">St-1856/2015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 POLA CIJENE jednostavno društvo s ograničenom odgovornošću za trgovinu i usluge</izvorni_sadrzaj>
    <derivirana_varijabla naziv="DomainObject.Predmet.ProtustrankaFormated_1">  U POLA CIJENE jednostavno društvo s ograničenom odgovornošću za trgovinu i usluge</derivirana_varijabla>
  </DomainObject.Predmet.ProtustrankaFormated>
  <DomainObject.Predmet.ProtustrankaFormatedOIB>
    <izvorni_sadrzaj>  U POLA CIJENE jednostavno društvo s ograničenom odgovornošću za trgovinu i usluge, OIB 18359810447</izvorni_sadrzaj>
    <derivirana_varijabla naziv="DomainObject.Predmet.ProtustrankaFormatedOIB_1">  U POLA CIJENE jednostavno društvo s ograničenom odgovornošću za trgovinu i usluge, OIB 18359810447</derivirana_varijabla>
  </DomainObject.Predmet.ProtustrankaFormatedOIB>
  <DomainObject.Predmet.ProtustrankaFormatedWithAdress>
    <izvorni_sadrzaj> U POLA CIJENE jednostavno društvo s ograničenom odgovornošću za trgovinu i usluge, Mitnička 9, 21000 Split</izvorni_sadrzaj>
    <derivirana_varijabla naziv="DomainObject.Predmet.ProtustrankaFormatedWithAdress_1"> U POLA CIJENE jednostavno društvo s ograničenom odgovornošću za trgovinu i usluge, Mitnička 9, 21000 Split</derivirana_varijabla>
  </DomainObject.Predmet.ProtustrankaFormatedWithAdress>
  <DomainObject.Predmet.ProtustrankaFormatedWithAdressOIB>
    <izvorni_sadrzaj> U POLA CIJENE jednostavno društvo s ograničenom odgovornošću za trgovinu i usluge, OIB 18359810447, Mitnička 9, 21000 Split</izvorni_sadrzaj>
    <derivirana_varijabla naziv="DomainObject.Predmet.ProtustrankaFormatedWithAdressOIB_1"> U POLA CIJENE jednostavno društvo s ograničenom odgovornošću za trgovinu i usluge, OIB 18359810447, Mitnička 9, 21000 Split</derivirana_varijabla>
  </DomainObject.Predmet.ProtustrankaFormatedWithAdressOIB>
  <DomainObject.Predmet.ProtustrankaWithAdress>
    <izvorni_sadrzaj>U POLA CIJENE jednostavno društvo s ograničenom odgovornošću za trgovinu i usluge Mitnička 9, 21000 Split</izvorni_sadrzaj>
    <derivirana_varijabla naziv="DomainObject.Predmet.ProtustrankaWithAdress_1">U POLA CIJENE jednostavno društvo s ograničenom odgovornošću za trgovinu i usluge Mitnička 9, 21000 Split</derivirana_varijabla>
  </DomainObject.Predmet.ProtustrankaWithAdress>
  <DomainObject.Predmet.ProtustrankaWithAdressOIB>
    <izvorni_sadrzaj>U POLA CIJENE jednostavno društvo s ograničenom odgovornošću za trgovinu i usluge, OIB 18359810447, Mitnička 9, 21000 Split</izvorni_sadrzaj>
    <derivirana_varijabla naziv="DomainObject.Predmet.ProtustrankaWithAdressOIB_1">U POLA CIJENE jednostavno društvo s ograničenom odgovornošću za trgovinu i usluge, OIB 18359810447, Mitnička 9, 21000 Split</derivirana_varijabla>
  </DomainObject.Predmet.ProtustrankaWithAdressOIB>
  <DomainObject.Predmet.ProtustrankaNazivFormated>
    <izvorni_sadrzaj>U POLA CIJENE jednostavno društvo s ograničenom odgovornošću za trgovinu i usluge</izvorni_sadrzaj>
    <derivirana_varijabla naziv="DomainObject.Predmet.ProtustrankaNazivFormated_1">U POLA CIJENE jednostavno društvo s ograničenom odgovornošću za trgovinu i usluge</derivirana_varijabla>
  </DomainObject.Predmet.ProtustrankaNazivFormated>
  <DomainObject.Predmet.ProtustrankaNazivFormatedOIB>
    <izvorni_sadrzaj>U POLA CIJENE jednostavno društvo s ograničenom odgovornošću za trgovinu i usluge, OIB 18359810447</izvorni_sadrzaj>
    <derivirana_varijabla naziv="DomainObject.Predmet.ProtustrankaNazivFormatedOIB_1">U POLA CIJENE jednostavno društvo s ograničenom odgovornošću za trgovinu i usluge, OIB 18359810447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2155.84</izvorni_sadrzaj>
    <derivirana_varijabla naziv="DomainObject.Predmet.TrenutnaVrijednost_1">2155.84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 POLA CIJENE jednostavno društvo s ograničenom odgovornošću za trgovinu i usluge</item>
    </izvorni_sadrzaj>
    <derivirana_varijabla naziv="DomainObject.Predmet.ProtuStrankaListFormated_1">
      <item>U POLA CIJENE jednostavno društvo s ograničenom odgovornošću za trgovinu i usluge</item>
    </derivirana_varijabla>
  </DomainObject.Predmet.ProtuStrankaListFormated>
  <DomainObject.Predmet.ProtuStrankaListFormatedOIB>
    <izvorni_sadrzaj>
      <item>U POLA CIJENE jednostavno društvo s ograničenom odgovornošću za trgovinu i usluge, OIB 18359810447</item>
    </izvorni_sadrzaj>
    <derivirana_varijabla naziv="DomainObject.Predmet.ProtuStrankaListFormatedOIB_1">
      <item>U POLA CIJENE jednostavno društvo s ograničenom odgovornošću za trgovinu i usluge, OIB 18359810447</item>
    </derivirana_varijabla>
  </DomainObject.Predmet.ProtuStrankaListFormatedOIB>
  <DomainObject.Predmet.ProtuStrankaListFormatedWithAdress>
    <izvorni_sadrzaj>
      <item>U POLA CIJENE jednostavno društvo s ograničenom odgovornošću za trgovinu i usluge, Mitnička 9, 21000 Split</item>
    </izvorni_sadrzaj>
    <derivirana_varijabla naziv="DomainObject.Predmet.ProtuStrankaListFormatedWithAdress_1">
      <item>U POLA CIJENE jednostavno društvo s ograničenom odgovornošću za trgovinu i usluge, Mitnička 9, 21000 Split</item>
    </derivirana_varijabla>
  </DomainObject.Predmet.ProtuStrankaListFormatedWithAdress>
  <DomainObject.Predmet.ProtuStrankaListFormatedWithAdressOIB>
    <izvorni_sadrzaj>
      <item>U POLA CIJENE jednostavno društvo s ograničenom odgovornošću za trgovinu i usluge, OIB 18359810447, Mitnička 9, 21000 Split</item>
    </izvorni_sadrzaj>
    <derivirana_varijabla naziv="DomainObject.Predmet.ProtuStrankaListFormatedWithAdressOIB_1">
      <item>U POLA CIJENE jednostavno društvo s ograničenom odgovornošću za trgovinu i usluge, OIB 18359810447, Mitnička 9, 21000 Split</item>
    </derivirana_varijabla>
  </DomainObject.Predmet.ProtuStrankaListFormatedWithAdressOIB>
  <DomainObject.Predmet.ProtuStrankaListNazivFormated>
    <izvorni_sadrzaj>
      <item>U POLA CIJENE jednostavno društvo s ograničenom odgovornošću za trgovinu i usluge</item>
    </izvorni_sadrzaj>
    <derivirana_varijabla naziv="DomainObject.Predmet.ProtuStrankaListNazivFormated_1">
      <item>U POLA CIJENE jednostavno društvo s ograničenom odgovornošću za trgovinu i usluge</item>
    </derivirana_varijabla>
  </DomainObject.Predmet.ProtuStrankaListNazivFormated>
  <DomainObject.Predmet.ProtuStrankaListNazivFormatedOIB>
    <izvorni_sadrzaj>
      <item>U POLA CIJENE jednostavno društvo s ograničenom odgovornošću za trgovinu i usluge, OIB 18359810447</item>
    </izvorni_sadrzaj>
    <derivirana_varijabla naziv="DomainObject.Predmet.ProtuStrankaListNazivFormatedOIB_1">
      <item>U POLA CIJENE jednostavno društvo s ograničenom odgovornošću za trgovinu i usluge, OIB 18359810447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 POLA CIJENE jednostavno društvo s ograničenom odgovornošću za trgovinu i usluge</izvorni_sadrzaj>
    <derivirana_varijabla naziv="DomainObject.Predmet.ProtustrankaIDrugi_1">U POLA CIJENE jednostavno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U POLA CIJENE jednostavno društvo s ograničenom odgovornošću za trgovinu i usluge, OIB 18359810447, Mitnička 9, 21000 Split</izvorni_sadrzaj>
    <derivirana_varijabla naziv="DomainObject.Predmet.ProtustrankaIDrugiAdressOIB_1">U POLA CIJENE jednostavno društvo s ograničenom odgovornošću za trgovinu i usluge, OIB 18359810447, Mitnička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 POLA CIJENE jednostavno društvo s ograničenom odgovornošću za trgovinu i usluge</item>
      <item>FINANCIJSKA AGENCIJA RC SPLIT</item>
    </izvorni_sadrzaj>
    <derivirana_varijabla naziv="DomainObject.Predmet.SudioniciListNaziv_1">
      <item>U POLA CIJENE jednostavno društvo s ograničenom odgovornošću za trgovinu i usluge</item>
      <item>FINANCIJSKA AGENCIJA RC SPLIT</item>
    </derivirana_varijabla>
  </DomainObject.Predmet.SudioniciListNaziv>
  <DomainObject.Predmet.SudioniciListAdressOIB>
    <izvorni_sadrzaj>
      <item>U POLA CIJENE jednostavno društvo s ograničenom odgovornošću za trgovinu i usluge, OIB 18359810447, Mitnička 9,21000 Split</item>
      <item>FINANCIJSKA AGENCIJA RC SPLIT, OIB 85821130368, Mažuranićevo šetalište 24b,21000 Split</item>
    </izvorni_sadrzaj>
    <derivirana_varijabla naziv="DomainObject.Predmet.SudioniciListAdressOIB_1">
      <item>U POLA CIJENE jednostavno društvo s ograničenom odgovornošću za trgovinu i usluge, OIB 18359810447, Mitnička 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18359810447</item>
      <item>, OIB 85821130368</item>
    </izvorni_sadrzaj>
    <derivirana_varijabla naziv="DomainObject.Predmet.SudioniciListNazivOIB_1">
      <item>, OIB 18359810447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599</properties:Words>
  <properties:Characters>3251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2016-05-31T08:10:00Z</dcterms:created>
  <dc:creator>Lari Glavaš</dc:creator>
  <cp:lastModifiedBy>Lari Glavaš</cp:lastModifiedBy>
  <cp:lastPrinted>2016-05-31T08:10:00Z</cp:lastPrinted>
  <dcterms:modified xmlns:xsi="http://www.w3.org/2001/XMLSchema-instance" xsi:type="dcterms:W3CDTF">2016-05-31T08:11:00Z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