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190a" w14:paraId="a6a190a" w:rsidRDefault="00A0189D" w:rsidP="00B42345" w:rsidR="009E7EC2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</w:t>
      </w:r>
      <w:r w:rsidR="00B16F82">
        <w:rPr>
          <w:noProof/>
          <w:sz w:val="24"/>
          <w:szCs w:val="24"/>
          <w:lang w:eastAsia="hr-HR"/>
        </w:rPr>
        <w:t xml:space="preserve"> </w:t>
      </w:r>
      <w:r>
        <w:rPr>
          <w:noProof/>
          <w:sz w:val="24"/>
          <w:szCs w:val="24"/>
          <w:lang w:eastAsia="hr-HR"/>
        </w:rPr>
        <w:t xml:space="preserve"> </w:t>
      </w:r>
      <w:r w:rsidR="00633E1A" w:rsidRPr="00D038EF">
        <w:rPr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D038EF">
        <w:rPr>
          <w:noProof/>
          <w:sz w:val="24"/>
          <w:szCs w:val="24"/>
          <w:lang w:eastAsia="hr-HR"/>
        </w:rPr>
        <w:tab/>
      </w:r>
      <w:r w:rsidR="00B42345" w:rsidRPr="00D038EF">
        <w:rPr>
          <w:noProof/>
          <w:sz w:val="24"/>
          <w:szCs w:val="24"/>
          <w:lang w:eastAsia="hr-HR"/>
        </w:rPr>
        <w:tab/>
      </w:r>
      <w:r w:rsidR="00B42345" w:rsidRPr="00D038EF">
        <w:rPr>
          <w:noProof/>
          <w:sz w:val="24"/>
          <w:szCs w:val="24"/>
          <w:lang w:eastAsia="hr-HR"/>
        </w:rPr>
        <w:tab/>
      </w:r>
      <w:r w:rsidR="00B42345" w:rsidRPr="00D038EF">
        <w:rPr>
          <w:noProof/>
          <w:sz w:val="24"/>
          <w:szCs w:val="24"/>
          <w:lang w:eastAsia="hr-HR"/>
        </w:rPr>
        <w:tab/>
      </w:r>
      <w:r w:rsidR="00B42345" w:rsidRPr="00D038EF">
        <w:rPr>
          <w:noProof/>
          <w:sz w:val="24"/>
          <w:szCs w:val="24"/>
          <w:lang w:eastAsia="hr-HR"/>
        </w:rPr>
        <w:tab/>
      </w:r>
      <w:r w:rsidR="00B42345" w:rsidRPr="00D038EF">
        <w:rPr>
          <w:noProof/>
          <w:sz w:val="24"/>
          <w:szCs w:val="24"/>
          <w:lang w:eastAsia="hr-HR"/>
        </w:rPr>
        <w:tab/>
      </w:r>
      <w:r w:rsidR="006A6A36">
        <w:rPr>
          <w:noProof/>
          <w:sz w:val="24"/>
          <w:szCs w:val="24"/>
          <w:lang w:eastAsia="hr-HR"/>
        </w:rPr>
        <w:t xml:space="preserve"> </w:t>
      </w:r>
      <w:r w:rsidR="00B42345" w:rsidRPr="00D038EF">
        <w:rPr>
          <w:noProof/>
          <w:sz w:val="24"/>
          <w:szCs w:val="24"/>
          <w:lang w:eastAsia="hr-HR"/>
        </w:rPr>
        <w:t xml:space="preserve"> </w:t>
      </w:r>
      <w:r w:rsidR="00323E42" w:rsidRPr="00575D7D">
        <w:rPr>
          <w:rFonts w:hAnsi="Times New Roman" w:ascii="Times New Roman"/>
          <w:sz w:val="24"/>
          <w:szCs w:val="24"/>
        </w:rPr>
        <w:t>Posl</w:t>
      </w:r>
      <w:r w:rsidR="00575D7D" w:rsidRPr="00575D7D">
        <w:rPr>
          <w:rFonts w:hAnsi="Times New Roman" w:ascii="Times New Roman"/>
          <w:sz w:val="24"/>
          <w:szCs w:val="24"/>
        </w:rPr>
        <w:t xml:space="preserve">ovni broj: </w:t>
      </w:r>
      <w:r w:rsidR="006360CA" w:rsidRPr="00575D7D">
        <w:rPr>
          <w:rFonts w:hAnsi="Times New Roman" w:ascii="Times New Roman"/>
          <w:sz w:val="24"/>
          <w:szCs w:val="24"/>
        </w:rPr>
        <w:t>12. St-</w:t>
      </w:r>
      <w:r w:rsidR="006A6A36">
        <w:rPr>
          <w:rFonts w:hAnsi="Times New Roman" w:ascii="Times New Roman"/>
          <w:sz w:val="24"/>
          <w:szCs w:val="24"/>
        </w:rPr>
        <w:t>53</w:t>
      </w:r>
      <w:r w:rsidR="00575D7D">
        <w:rPr>
          <w:rFonts w:hAnsi="Times New Roman" w:ascii="Times New Roman"/>
          <w:sz w:val="24"/>
          <w:szCs w:val="24"/>
        </w:rPr>
        <w:t>/2015-</w:t>
      </w:r>
      <w:r w:rsidR="0046031B">
        <w:rPr>
          <w:rFonts w:hAnsi="Times New Roman" w:ascii="Times New Roman"/>
          <w:sz w:val="24"/>
          <w:szCs w:val="24"/>
        </w:rPr>
        <w:t>139</w:t>
      </w:r>
    </w:p>
    <w:p w:rsidRDefault="009E7EC2" w:rsidP="009E7EC2" w:rsidR="009E7EC2" w:rsidRPr="00575D7D">
      <w:pPr>
        <w:pStyle w:val="Naslov1"/>
        <w:jc w:val="both"/>
        <w:rPr>
          <w:b w:val="false"/>
        </w:rPr>
      </w:pPr>
      <w:r w:rsidRPr="00575D7D">
        <w:rPr>
          <w:b w:val="false"/>
        </w:rPr>
        <w:t>REPUBLIKA HRVATSKA</w:t>
      </w:r>
    </w:p>
    <w:p w:rsidRDefault="009E7EC2" w:rsidP="009E7EC2" w:rsidR="009E7EC2" w:rsidRPr="00575D7D">
      <w:pPr>
        <w:jc w:val="both"/>
        <w:rPr>
          <w:rFonts w:hAnsi="Times New Roman" w:ascii="Times New Roman"/>
          <w:sz w:val="24"/>
          <w:szCs w:val="24"/>
        </w:rPr>
      </w:pPr>
      <w:r w:rsidRPr="00575D7D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575D7D">
        <w:rPr>
          <w:rFonts w:hAnsi="Times New Roman" w:ascii="Times New Roman"/>
          <w:sz w:val="24"/>
          <w:szCs w:val="24"/>
        </w:rPr>
        <w:tab/>
      </w:r>
      <w:r w:rsidRPr="00575D7D">
        <w:rPr>
          <w:rFonts w:hAnsi="Times New Roman" w:ascii="Times New Roman"/>
          <w:sz w:val="24"/>
          <w:szCs w:val="24"/>
        </w:rPr>
        <w:tab/>
      </w:r>
      <w:r w:rsidRPr="00575D7D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575D7D">
      <w:pPr>
        <w:rPr>
          <w:rFonts w:hAnsi="Times New Roman" w:ascii="Times New Roman"/>
          <w:sz w:val="24"/>
          <w:szCs w:val="24"/>
        </w:rPr>
      </w:pPr>
      <w:r w:rsidRPr="00575D7D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575D7D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575D7D">
      <w:pPr>
        <w:pStyle w:val="Naslov1"/>
        <w:rPr>
          <w:b w:val="false"/>
        </w:rPr>
      </w:pPr>
      <w:r w:rsidRPr="00575D7D">
        <w:rPr>
          <w:b w:val="false"/>
        </w:rPr>
        <w:t>R E P U B L I K A   H R V A T S K A</w:t>
      </w:r>
    </w:p>
    <w:p w:rsidRDefault="00B42345" w:rsidP="00B42345" w:rsidR="00B42345" w:rsidRPr="00575D7D">
      <w:pPr>
        <w:rPr>
          <w:sz w:val="24"/>
          <w:szCs w:val="24"/>
          <w:lang w:eastAsia="hr-HR"/>
        </w:rPr>
      </w:pPr>
    </w:p>
    <w:p w:rsidRDefault="009E7EC2" w:rsidP="009E7EC2" w:rsidR="009E7EC2" w:rsidRPr="00575D7D">
      <w:pPr>
        <w:pStyle w:val="Naslov2"/>
        <w:rPr>
          <w:bCs/>
          <w:szCs w:val="24"/>
        </w:rPr>
      </w:pPr>
      <w:r w:rsidRPr="00575D7D">
        <w:rPr>
          <w:bCs/>
          <w:szCs w:val="24"/>
        </w:rPr>
        <w:t>R J E Š E NJ E</w:t>
      </w:r>
    </w:p>
    <w:p w:rsidRDefault="00EB491F" w:rsidP="00EB491F" w:rsidR="00EB491F" w:rsidRPr="00575D7D">
      <w:pPr>
        <w:pStyle w:val="Tijeloteksta"/>
        <w:rPr>
          <w:szCs w:val="24"/>
          <w:lang w:val="hr-HR"/>
        </w:rPr>
      </w:pPr>
    </w:p>
    <w:p w:rsidRDefault="00EB491F" w:rsidP="003A2134" w:rsidR="00EB491F" w:rsidRPr="00EB491F">
      <w:pPr>
        <w:pStyle w:val="Tijeloteksta"/>
        <w:ind w:firstLine="708"/>
        <w:rPr>
          <w:szCs w:val="24"/>
          <w:lang w:val="hr-HR"/>
        </w:rPr>
      </w:pPr>
      <w:r w:rsidRPr="00EB491F">
        <w:rPr>
          <w:szCs w:val="24"/>
          <w:lang w:val="hr-HR"/>
        </w:rPr>
        <w:t xml:space="preserve">Trgovački sud u Splitu, po sucu </w:t>
      </w:r>
      <w:r w:rsidR="007C696D">
        <w:rPr>
          <w:szCs w:val="24"/>
          <w:lang w:val="hr-HR"/>
        </w:rPr>
        <w:t>tog suda Pašku Bačiću,</w:t>
      </w:r>
      <w:r w:rsidRPr="00EB491F">
        <w:rPr>
          <w:szCs w:val="24"/>
          <w:lang w:val="hr-HR"/>
        </w:rPr>
        <w:t xml:space="preserve"> kao </w:t>
      </w:r>
      <w:r w:rsidR="007C696D">
        <w:rPr>
          <w:szCs w:val="24"/>
          <w:lang w:val="hr-HR"/>
        </w:rPr>
        <w:t xml:space="preserve">stečajnom </w:t>
      </w:r>
      <w:r w:rsidRPr="00EB491F">
        <w:rPr>
          <w:szCs w:val="24"/>
          <w:lang w:val="hr-HR"/>
        </w:rPr>
        <w:t>sucu</w:t>
      </w:r>
      <w:r w:rsidR="00A0189D">
        <w:rPr>
          <w:szCs w:val="24"/>
          <w:lang w:val="hr-HR"/>
        </w:rPr>
        <w:t>,</w:t>
      </w:r>
      <w:r w:rsidRPr="00EB491F">
        <w:rPr>
          <w:szCs w:val="24"/>
          <w:lang w:val="hr-HR"/>
        </w:rPr>
        <w:t xml:space="preserve"> u stečajnom postupku nad </w:t>
      </w:r>
      <w:r w:rsidR="007C696D">
        <w:rPr>
          <w:szCs w:val="24"/>
          <w:lang w:val="hr-HR"/>
        </w:rPr>
        <w:t>dužnikom</w:t>
      </w:r>
      <w:r w:rsidRPr="00EB491F">
        <w:rPr>
          <w:szCs w:val="24"/>
          <w:lang w:val="hr-HR"/>
        </w:rPr>
        <w:t xml:space="preserve"> </w:t>
      </w:r>
      <w:r w:rsidR="006A6A36" w:rsidRPr="006A6A36">
        <w:rPr>
          <w:szCs w:val="24"/>
          <w:lang w:val="hr-HR"/>
        </w:rPr>
        <w:t>TANKER d.d. u ste</w:t>
      </w:r>
      <w:r w:rsidR="006A6A36" w:rsidRPr="006A6A36">
        <w:rPr>
          <w:rFonts w:hint="eastAsia"/>
          <w:szCs w:val="24"/>
          <w:lang w:val="hr-HR"/>
        </w:rPr>
        <w:t>č</w:t>
      </w:r>
      <w:r w:rsidR="006A6A36" w:rsidRPr="006A6A36">
        <w:rPr>
          <w:szCs w:val="24"/>
          <w:lang w:val="hr-HR"/>
        </w:rPr>
        <w:t>aju, Split, Kopilica 47/B, OIB: 31832419395</w:t>
      </w:r>
      <w:r w:rsidRPr="00EB491F">
        <w:rPr>
          <w:szCs w:val="24"/>
          <w:lang w:val="hr-HR"/>
        </w:rPr>
        <w:t xml:space="preserve">, zastupan po stečajnom upravitelju </w:t>
      </w:r>
      <w:r w:rsidR="006A6A36">
        <w:rPr>
          <w:szCs w:val="24"/>
          <w:lang w:val="hr-HR"/>
        </w:rPr>
        <w:t>Frani Krišti iz Splita, Dubrovačka 3/a</w:t>
      </w:r>
      <w:r w:rsidRPr="00EB491F">
        <w:rPr>
          <w:szCs w:val="24"/>
          <w:lang w:val="hr-HR"/>
        </w:rPr>
        <w:t xml:space="preserve">, </w:t>
      </w:r>
      <w:r w:rsidR="000C45AC">
        <w:rPr>
          <w:szCs w:val="24"/>
          <w:lang w:val="hr-HR"/>
        </w:rPr>
        <w:t>20</w:t>
      </w:r>
      <w:r w:rsidR="00E31198">
        <w:rPr>
          <w:szCs w:val="24"/>
          <w:lang w:val="hr-HR"/>
        </w:rPr>
        <w:t>. studenog</w:t>
      </w:r>
      <w:r w:rsidR="006A6A36">
        <w:rPr>
          <w:szCs w:val="24"/>
          <w:lang w:val="hr-HR"/>
        </w:rPr>
        <w:t xml:space="preserve"> </w:t>
      </w:r>
      <w:r w:rsidR="007E2AB9">
        <w:rPr>
          <w:szCs w:val="24"/>
          <w:lang w:val="hr-HR"/>
        </w:rPr>
        <w:t>2018</w:t>
      </w:r>
      <w:r w:rsidRPr="00EB491F">
        <w:rPr>
          <w:szCs w:val="24"/>
          <w:lang w:val="hr-HR"/>
        </w:rPr>
        <w:t xml:space="preserve">. 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EB491F" w:rsidP="003A2134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r i j e š i o     j e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EB491F" w:rsidP="00A0189D" w:rsidR="006750B4">
      <w:pPr>
        <w:pStyle w:val="Tijeloteksta"/>
        <w:ind w:left="708"/>
        <w:rPr>
          <w:szCs w:val="24"/>
          <w:lang w:val="hr-HR"/>
        </w:rPr>
      </w:pPr>
      <w:r w:rsidRPr="00EB491F">
        <w:rPr>
          <w:szCs w:val="24"/>
          <w:lang w:val="hr-HR"/>
        </w:rPr>
        <w:t>I</w:t>
      </w:r>
      <w:r w:rsidRPr="00891997">
        <w:rPr>
          <w:b/>
          <w:szCs w:val="24"/>
          <w:lang w:val="hr-HR"/>
        </w:rPr>
        <w:t xml:space="preserve">. </w:t>
      </w:r>
      <w:r w:rsidRPr="007E0BEA">
        <w:rPr>
          <w:szCs w:val="24"/>
          <w:lang w:val="hr-HR"/>
        </w:rPr>
        <w:t xml:space="preserve">Kupcu </w:t>
      </w:r>
      <w:r w:rsidR="006750B4">
        <w:rPr>
          <w:szCs w:val="24"/>
          <w:lang w:val="hr-HR"/>
        </w:rPr>
        <w:t>Ro-Ro d.o.o. Split, Rovinjska 4</w:t>
      </w:r>
      <w:r w:rsidR="00E81E6C" w:rsidRPr="007E0BEA">
        <w:rPr>
          <w:szCs w:val="24"/>
          <w:lang w:val="hr-HR"/>
        </w:rPr>
        <w:t xml:space="preserve">, OIB: </w:t>
      </w:r>
      <w:r w:rsidR="006750B4">
        <w:rPr>
          <w:szCs w:val="24"/>
          <w:lang w:val="hr-HR"/>
        </w:rPr>
        <w:t>62942664789</w:t>
      </w:r>
      <w:r w:rsidR="00E81E6C" w:rsidRPr="007E0BEA">
        <w:rPr>
          <w:szCs w:val="24"/>
          <w:lang w:val="hr-HR"/>
        </w:rPr>
        <w:t xml:space="preserve">, </w:t>
      </w:r>
      <w:r w:rsidR="00C078AF">
        <w:rPr>
          <w:szCs w:val="24"/>
          <w:lang w:val="hr-HR"/>
        </w:rPr>
        <w:t>dosuđuju</w:t>
      </w:r>
      <w:r w:rsidRPr="007E0BEA">
        <w:rPr>
          <w:szCs w:val="24"/>
          <w:lang w:val="hr-HR"/>
        </w:rPr>
        <w:t xml:space="preserve"> se </w:t>
      </w:r>
      <w:r w:rsidR="006750B4">
        <w:rPr>
          <w:szCs w:val="24"/>
          <w:lang w:val="hr-HR"/>
        </w:rPr>
        <w:t>motorni brod</w:t>
      </w:r>
      <w:r w:rsidR="00C078AF">
        <w:rPr>
          <w:szCs w:val="24"/>
          <w:lang w:val="hr-HR"/>
        </w:rPr>
        <w:t>ovi</w:t>
      </w:r>
      <w:r w:rsidR="006750B4" w:rsidRPr="006750B4">
        <w:rPr>
          <w:szCs w:val="24"/>
          <w:lang w:val="hr-HR"/>
        </w:rPr>
        <w:t xml:space="preserve"> </w:t>
      </w:r>
      <w:r w:rsidR="006750B4">
        <w:rPr>
          <w:szCs w:val="24"/>
          <w:lang w:val="hr-HR"/>
        </w:rPr>
        <w:t xml:space="preserve">stečajnog dužnika </w:t>
      </w:r>
      <w:r w:rsidR="006750B4" w:rsidRPr="006A6A36">
        <w:rPr>
          <w:szCs w:val="24"/>
          <w:lang w:val="hr-HR"/>
        </w:rPr>
        <w:t>TANKER d.d. u ste</w:t>
      </w:r>
      <w:r w:rsidR="006750B4" w:rsidRPr="006A6A36">
        <w:rPr>
          <w:rFonts w:hint="eastAsia"/>
          <w:szCs w:val="24"/>
          <w:lang w:val="hr-HR"/>
        </w:rPr>
        <w:t>č</w:t>
      </w:r>
      <w:r w:rsidR="00C078AF">
        <w:rPr>
          <w:szCs w:val="24"/>
          <w:lang w:val="hr-HR"/>
        </w:rPr>
        <w:t>aju</w:t>
      </w:r>
      <w:r w:rsidR="006750B4" w:rsidRPr="006A6A36">
        <w:rPr>
          <w:szCs w:val="24"/>
          <w:lang w:val="hr-HR"/>
        </w:rPr>
        <w:t xml:space="preserve"> Split</w:t>
      </w:r>
      <w:r w:rsidR="00C078AF">
        <w:rPr>
          <w:szCs w:val="24"/>
          <w:lang w:val="hr-HR"/>
        </w:rPr>
        <w:t xml:space="preserve">, </w:t>
      </w:r>
      <w:r w:rsidR="00C078AF" w:rsidRPr="006A6A36">
        <w:rPr>
          <w:szCs w:val="24"/>
          <w:lang w:val="hr-HR"/>
        </w:rPr>
        <w:t>OIB: 31832419395</w:t>
      </w:r>
      <w:r w:rsidR="006750B4">
        <w:rPr>
          <w:szCs w:val="24"/>
          <w:lang w:val="hr-HR"/>
        </w:rPr>
        <w:t xml:space="preserve"> i to: </w:t>
      </w:r>
    </w:p>
    <w:p w:rsidRDefault="00C078AF" w:rsidP="00A0189D" w:rsidR="00C078AF">
      <w:pPr>
        <w:pStyle w:val="Tijeloteksta"/>
        <w:ind w:left="708"/>
        <w:rPr>
          <w:szCs w:val="24"/>
          <w:lang w:val="hr-HR"/>
        </w:rPr>
      </w:pPr>
    </w:p>
    <w:p w:rsidRDefault="00C078AF" w:rsidP="00A0189D" w:rsidR="00C078AF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1. </w:t>
      </w:r>
      <w:r w:rsidRPr="00C078AF">
        <w:rPr>
          <w:szCs w:val="24"/>
          <w:lang w:val="hr-HR"/>
        </w:rPr>
        <w:t>m/b BLACE, ro-ro teretni brod (trajekt), upisan u ulošku broj 5T-640 Upisnika trgova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kih brodova Lu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ke kapetanije Split, Luke upisa Split, znak raspoznavanja 9A2169, NIB broj 14175, bruto tonaže 196, neto tonaže 58, duljine preko svega 33,40 metara, najve</w:t>
      </w:r>
      <w:r w:rsidRPr="00C078AF">
        <w:rPr>
          <w:rFonts w:hint="eastAsia"/>
          <w:szCs w:val="24"/>
          <w:lang w:val="hr-HR"/>
        </w:rPr>
        <w:t>ć</w:t>
      </w:r>
      <w:r w:rsidRPr="00C078AF">
        <w:rPr>
          <w:szCs w:val="24"/>
          <w:lang w:val="hr-HR"/>
        </w:rPr>
        <w:t>e širine 13,70 metara, bo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ne visine 2,30 metara, gaz na ljetnoj teretnoj liniji 1578 mm, nadvo</w:t>
      </w:r>
      <w:r w:rsidRPr="00C078AF">
        <w:rPr>
          <w:rFonts w:hint="eastAsia"/>
          <w:szCs w:val="24"/>
          <w:lang w:val="hr-HR"/>
        </w:rPr>
        <w:t>đ</w:t>
      </w:r>
      <w:r w:rsidRPr="00C078AF">
        <w:rPr>
          <w:szCs w:val="24"/>
          <w:lang w:val="hr-HR"/>
        </w:rPr>
        <w:t xml:space="preserve">e na ljetnoj teretnoj liniji 722 mm, nosivost na ljetnoj teretnoj liniji 187 tone, materijal gradnje 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elik, pogon DM "Caterpilar 3408 DITA", 2 x 358 kw, god. gradnje 1955., Pula, rekonstruiran Punat 1980.;</w:t>
      </w:r>
    </w:p>
    <w:p w:rsidRDefault="00C078AF" w:rsidP="00A0189D" w:rsidR="00C078AF">
      <w:pPr>
        <w:pStyle w:val="Tijeloteksta"/>
        <w:ind w:left="708"/>
        <w:rPr>
          <w:szCs w:val="24"/>
          <w:lang w:val="hr-HR"/>
        </w:rPr>
      </w:pPr>
    </w:p>
    <w:p w:rsidRDefault="00C078AF" w:rsidP="00A0189D" w:rsidR="00C078AF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2. </w:t>
      </w:r>
      <w:r w:rsidRPr="00C078AF">
        <w:rPr>
          <w:szCs w:val="24"/>
          <w:lang w:val="hr-HR"/>
        </w:rPr>
        <w:t>m/b FORCA, tanker za ulje, upisan u ulošku broj 5T-904 Upisnika trgova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kih brodova Lu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ke kapetanije Split, Luke upisa Split, znak raspoznavanja 9A5371, NIB broj 15283, bruto tonaže 71, neto tonaže 48, duljine preko svega 28,60 metara, najve</w:t>
      </w:r>
      <w:r w:rsidRPr="00C078AF">
        <w:rPr>
          <w:rFonts w:hint="eastAsia"/>
          <w:szCs w:val="24"/>
          <w:lang w:val="hr-HR"/>
        </w:rPr>
        <w:t>ć</w:t>
      </w:r>
      <w:r w:rsidRPr="00C078AF">
        <w:rPr>
          <w:szCs w:val="24"/>
          <w:lang w:val="hr-HR"/>
        </w:rPr>
        <w:t>e širine 5,40 metara, bo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ne visine 2,40 metara, gaz na ljetnoj teretnoj liniji 2100 mm, nadvo</w:t>
      </w:r>
      <w:r w:rsidRPr="00C078AF">
        <w:rPr>
          <w:rFonts w:hint="eastAsia"/>
          <w:szCs w:val="24"/>
          <w:lang w:val="hr-HR"/>
        </w:rPr>
        <w:t>đ</w:t>
      </w:r>
      <w:r w:rsidRPr="00C078AF">
        <w:rPr>
          <w:szCs w:val="24"/>
          <w:lang w:val="hr-HR"/>
        </w:rPr>
        <w:t xml:space="preserve">e na ljetnoj teretnoj liniji 309 mm, nosivost na ljetnoj teretnoj liniji 153 tone, materijal gradnje 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elik, pogon DM "Iveco AIFO", S.p.A. 264 kw, god. gradnje 1994., Plo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e, rekon</w:t>
      </w:r>
      <w:r w:rsidR="00F7444A">
        <w:rPr>
          <w:szCs w:val="24"/>
          <w:lang w:val="hr-HR"/>
        </w:rPr>
        <w:t>struiran 1998.</w:t>
      </w:r>
    </w:p>
    <w:p w:rsidRDefault="006750B4" w:rsidP="007E2AB9" w:rsidR="006750B4">
      <w:pPr>
        <w:pStyle w:val="Tijeloteksta"/>
        <w:rPr>
          <w:szCs w:val="24"/>
          <w:lang w:val="hr-HR"/>
        </w:rPr>
      </w:pPr>
    </w:p>
    <w:p w:rsidRDefault="00143A18" w:rsidP="00A0189D" w:rsidR="00143A18" w:rsidRPr="00B75F7F">
      <w:pPr>
        <w:pStyle w:val="Tijeloteksta"/>
        <w:ind w:left="708"/>
        <w:rPr>
          <w:szCs w:val="24"/>
          <w:lang w:val="hr-HR"/>
        </w:rPr>
      </w:pPr>
      <w:r w:rsidRPr="00B75F7F">
        <w:rPr>
          <w:szCs w:val="24"/>
          <w:lang w:val="hr-HR"/>
        </w:rPr>
        <w:t>II.</w:t>
      </w:r>
      <w:r>
        <w:rPr>
          <w:szCs w:val="24"/>
          <w:lang w:val="hr-HR"/>
        </w:rPr>
        <w:t xml:space="preserve"> Predmetn</w:t>
      </w:r>
      <w:r w:rsidR="006A72A5">
        <w:rPr>
          <w:szCs w:val="24"/>
          <w:lang w:val="hr-HR"/>
        </w:rPr>
        <w:t>i motorni brodovi</w:t>
      </w:r>
      <w:r>
        <w:rPr>
          <w:szCs w:val="24"/>
          <w:lang w:val="hr-HR"/>
        </w:rPr>
        <w:t xml:space="preserve"> opisan</w:t>
      </w:r>
      <w:r w:rsidR="006A72A5">
        <w:rPr>
          <w:szCs w:val="24"/>
          <w:lang w:val="hr-HR"/>
        </w:rPr>
        <w:t>i</w:t>
      </w:r>
      <w:r>
        <w:rPr>
          <w:szCs w:val="24"/>
          <w:lang w:val="hr-HR"/>
        </w:rPr>
        <w:t xml:space="preserve"> </w:t>
      </w:r>
      <w:r w:rsidR="006A72A5">
        <w:rPr>
          <w:szCs w:val="24"/>
          <w:lang w:val="hr-HR"/>
        </w:rPr>
        <w:t>pod točkom</w:t>
      </w:r>
      <w:r>
        <w:rPr>
          <w:szCs w:val="24"/>
          <w:lang w:val="hr-HR"/>
        </w:rPr>
        <w:t xml:space="preserve"> I. izreke ovog rješenja </w:t>
      </w:r>
      <w:r w:rsidRPr="00B75F7F">
        <w:rPr>
          <w:szCs w:val="24"/>
          <w:lang w:val="hr-HR"/>
        </w:rPr>
        <w:t xml:space="preserve">predat će </w:t>
      </w:r>
      <w:r>
        <w:rPr>
          <w:szCs w:val="24"/>
          <w:lang w:val="hr-HR"/>
        </w:rPr>
        <w:t xml:space="preserve">se </w:t>
      </w:r>
      <w:r w:rsidRPr="00B75F7F">
        <w:rPr>
          <w:szCs w:val="24"/>
          <w:lang w:val="hr-HR"/>
        </w:rPr>
        <w:t xml:space="preserve">kupcu </w:t>
      </w:r>
      <w:r w:rsidR="006A72A5" w:rsidRPr="006A72A5">
        <w:rPr>
          <w:szCs w:val="24"/>
          <w:lang w:val="hr-HR"/>
        </w:rPr>
        <w:t>Ro-Ro d.o.o. Split, Rovinjska 4, OIB: 62942664789</w:t>
      </w:r>
      <w:r w:rsidRPr="00B75F7F">
        <w:rPr>
          <w:szCs w:val="24"/>
          <w:lang w:val="hr-HR"/>
        </w:rPr>
        <w:t>, nakon pravomoćnosti ovog rj</w:t>
      </w:r>
      <w:r>
        <w:rPr>
          <w:szCs w:val="24"/>
          <w:lang w:val="hr-HR"/>
        </w:rPr>
        <w:t>ešenja</w:t>
      </w:r>
      <w:r w:rsidRPr="00B75F7F">
        <w:rPr>
          <w:szCs w:val="24"/>
          <w:lang w:val="hr-HR"/>
        </w:rPr>
        <w:t xml:space="preserve"> i nakon što kupac položi kupovninu</w:t>
      </w:r>
      <w:r w:rsidR="00C078AF">
        <w:rPr>
          <w:szCs w:val="24"/>
          <w:lang w:val="hr-HR"/>
        </w:rPr>
        <w:t xml:space="preserve"> i plati pripadajući porez na dodanu vrijednost (PDV)</w:t>
      </w:r>
      <w:r w:rsidRPr="00B75F7F">
        <w:rPr>
          <w:szCs w:val="24"/>
          <w:lang w:val="hr-HR"/>
        </w:rPr>
        <w:t xml:space="preserve">. </w:t>
      </w:r>
    </w:p>
    <w:p w:rsidRDefault="00143A18" w:rsidP="00143A18" w:rsidR="00143A18" w:rsidRPr="00B75F7F">
      <w:pPr>
        <w:pStyle w:val="Tijeloteksta"/>
        <w:rPr>
          <w:szCs w:val="24"/>
          <w:lang w:val="hr-HR"/>
        </w:rPr>
      </w:pPr>
    </w:p>
    <w:p w:rsidRDefault="00143A18" w:rsidP="00A0189D" w:rsidR="0060452A">
      <w:pPr>
        <w:pStyle w:val="Tijeloteksta"/>
        <w:ind w:left="708"/>
        <w:rPr>
          <w:szCs w:val="24"/>
          <w:lang w:val="hr-HR"/>
        </w:rPr>
      </w:pPr>
      <w:r w:rsidRPr="00B75F7F">
        <w:rPr>
          <w:szCs w:val="24"/>
          <w:lang w:val="hr-HR"/>
        </w:rPr>
        <w:t>III.</w:t>
      </w:r>
      <w:r>
        <w:rPr>
          <w:szCs w:val="24"/>
          <w:lang w:val="hr-HR"/>
        </w:rPr>
        <w:t xml:space="preserve"> </w:t>
      </w:r>
      <w:r w:rsidRPr="00B75F7F">
        <w:rPr>
          <w:szCs w:val="24"/>
          <w:lang w:val="hr-HR"/>
        </w:rPr>
        <w:t xml:space="preserve">Kupac </w:t>
      </w:r>
      <w:r w:rsidR="006A72A5" w:rsidRPr="006A72A5">
        <w:rPr>
          <w:szCs w:val="24"/>
          <w:lang w:val="hr-HR"/>
        </w:rPr>
        <w:t>Ro-Ro d.o.o. Split, Rovinjska 4, OIB: 62942664789</w:t>
      </w:r>
      <w:r w:rsidRPr="00B75F7F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Pr="0060452A">
        <w:rPr>
          <w:szCs w:val="24"/>
          <w:lang w:val="hr-HR"/>
        </w:rPr>
        <w:t>duž</w:t>
      </w:r>
      <w:r w:rsidR="007E2AB9" w:rsidRPr="0060452A">
        <w:rPr>
          <w:szCs w:val="24"/>
          <w:lang w:val="hr-HR"/>
        </w:rPr>
        <w:t>a</w:t>
      </w:r>
      <w:r w:rsidR="00C078AF" w:rsidRPr="0060452A">
        <w:rPr>
          <w:szCs w:val="24"/>
          <w:lang w:val="hr-HR"/>
        </w:rPr>
        <w:t>n je</w:t>
      </w:r>
      <w:r w:rsidRPr="0060452A">
        <w:rPr>
          <w:szCs w:val="24"/>
          <w:lang w:val="hr-HR"/>
        </w:rPr>
        <w:t xml:space="preserve"> u </w:t>
      </w:r>
      <w:r w:rsidR="0060452A" w:rsidRPr="0060452A">
        <w:rPr>
          <w:szCs w:val="24"/>
          <w:lang w:val="hr-HR"/>
        </w:rPr>
        <w:t>roku od 30 dana računajući od dana pravomoćnosti ovog rješenja o dosudi položiti kupovninu i platiti pripadajući</w:t>
      </w:r>
      <w:r w:rsidR="0060452A">
        <w:rPr>
          <w:szCs w:val="24"/>
          <w:lang w:val="hr-HR"/>
        </w:rPr>
        <w:t xml:space="preserve"> PDV u </w:t>
      </w:r>
      <w:r w:rsidRPr="0060452A">
        <w:rPr>
          <w:szCs w:val="24"/>
          <w:lang w:val="hr-HR"/>
        </w:rPr>
        <w:t xml:space="preserve">odnosu na </w:t>
      </w:r>
      <w:r w:rsidR="006A72A5" w:rsidRPr="0060452A">
        <w:rPr>
          <w:szCs w:val="24"/>
          <w:lang w:val="hr-HR"/>
        </w:rPr>
        <w:t>motorne brodove</w:t>
      </w:r>
      <w:r w:rsidRPr="0060452A">
        <w:rPr>
          <w:szCs w:val="24"/>
          <w:lang w:val="hr-HR"/>
        </w:rPr>
        <w:t xml:space="preserve"> iz točke I. ovog rješenja</w:t>
      </w:r>
      <w:r w:rsidR="0060452A" w:rsidRPr="0060452A">
        <w:rPr>
          <w:szCs w:val="24"/>
          <w:lang w:val="hr-HR"/>
        </w:rPr>
        <w:t xml:space="preserve"> </w:t>
      </w:r>
      <w:r w:rsidR="0060452A">
        <w:rPr>
          <w:szCs w:val="24"/>
          <w:lang w:val="hr-HR"/>
        </w:rPr>
        <w:t>i to:</w:t>
      </w:r>
    </w:p>
    <w:p w:rsidRDefault="0060452A" w:rsidP="0060452A" w:rsidR="0060452A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1. u odnosu na </w:t>
      </w:r>
      <w:r w:rsidRPr="00C078AF">
        <w:rPr>
          <w:szCs w:val="24"/>
          <w:lang w:val="hr-HR"/>
        </w:rPr>
        <w:t>m/b BLACE, ro-ro teretni brod (trajekt), upisan u ulošku broj 5T-640 Upisnika trgova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kih brodova Lu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ke kapetanije Split</w:t>
      </w:r>
      <w:r>
        <w:rPr>
          <w:szCs w:val="24"/>
          <w:lang w:val="hr-HR"/>
        </w:rPr>
        <w:t>, koji j</w:t>
      </w:r>
      <w:r w:rsidR="00085269">
        <w:rPr>
          <w:szCs w:val="24"/>
          <w:lang w:val="hr-HR"/>
        </w:rPr>
        <w:t>e pobliže opisan pod točkom I.1.</w:t>
      </w:r>
      <w:r>
        <w:rPr>
          <w:szCs w:val="24"/>
          <w:lang w:val="hr-HR"/>
        </w:rPr>
        <w:t xml:space="preserve"> ovog rješenja</w:t>
      </w:r>
      <w:r w:rsidR="00085269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položiti kupovninu u iznosu od 910.000,00 kn i platiti pripadajući PDV u iznosu od 227.500,00 kn, sve to umanjeno za iznos uplaćene jamčevine od 90.000,00 kn i to na poseban račun Financijske agencije IBAN: </w:t>
      </w:r>
      <w:r>
        <w:rPr>
          <w:szCs w:val="24"/>
          <w:lang w:val="hr-HR"/>
        </w:rPr>
        <w:lastRenderedPageBreak/>
        <w:t xml:space="preserve">HR1123900011300028787, model: HR11, pod "poziv na broj" (PNB) kao podatak prvi (P1) treba upisati broj </w:t>
      </w:r>
      <w:r w:rsidR="00085269">
        <w:rPr>
          <w:szCs w:val="24"/>
          <w:lang w:val="hr-HR"/>
        </w:rPr>
        <w:t>102016</w:t>
      </w:r>
      <w:r>
        <w:rPr>
          <w:szCs w:val="24"/>
          <w:lang w:val="hr-HR"/>
        </w:rPr>
        <w:t>, a kao podatak drugi (P2) broj 492</w:t>
      </w:r>
      <w:r w:rsidR="00085269">
        <w:rPr>
          <w:szCs w:val="24"/>
          <w:lang w:val="hr-HR"/>
        </w:rPr>
        <w:t>63</w:t>
      </w:r>
      <w:r>
        <w:rPr>
          <w:szCs w:val="24"/>
          <w:lang w:val="hr-HR"/>
        </w:rPr>
        <w:t>. Podatak P1 i P2 nužno je odvojiti crticom (-). Prilikom uplate kupovnine</w:t>
      </w:r>
      <w:r w:rsidR="00085269">
        <w:rPr>
          <w:szCs w:val="24"/>
          <w:lang w:val="hr-HR"/>
        </w:rPr>
        <w:t xml:space="preserve"> i PDV-a </w:t>
      </w:r>
      <w:r>
        <w:rPr>
          <w:szCs w:val="24"/>
          <w:lang w:val="hr-HR"/>
        </w:rPr>
        <w:t>na naprijed navedeni račun Financijske agencije potrebno je da uplatitelj u polje 71A na SWIFT-u ili na obrascu naloga za plaćanje u polje "Opcij</w:t>
      </w:r>
      <w:r w:rsidR="00085269">
        <w:rPr>
          <w:szCs w:val="24"/>
          <w:lang w:val="hr-HR"/>
        </w:rPr>
        <w:t>a troška" naznači opciju "OUR";</w:t>
      </w:r>
    </w:p>
    <w:p w:rsidRDefault="0060452A" w:rsidP="00A0189D" w:rsidR="0060452A">
      <w:pPr>
        <w:pStyle w:val="Tijeloteksta"/>
        <w:ind w:left="708"/>
        <w:rPr>
          <w:szCs w:val="24"/>
          <w:lang w:val="hr-HR"/>
        </w:rPr>
      </w:pPr>
    </w:p>
    <w:p w:rsidRDefault="00085269" w:rsidP="00A0189D" w:rsidR="0060452A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2. u odnosu na </w:t>
      </w:r>
      <w:r w:rsidRPr="00C078AF">
        <w:rPr>
          <w:szCs w:val="24"/>
          <w:lang w:val="hr-HR"/>
        </w:rPr>
        <w:t>m/b FORCA, tanker za ulje, upisan u ulošku broj 5T-904 Upisnika trgova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kih brodova Lu</w:t>
      </w:r>
      <w:r w:rsidRPr="00C078AF">
        <w:rPr>
          <w:rFonts w:hint="eastAsia"/>
          <w:szCs w:val="24"/>
          <w:lang w:val="hr-HR"/>
        </w:rPr>
        <w:t>č</w:t>
      </w:r>
      <w:r w:rsidRPr="00C078AF">
        <w:rPr>
          <w:szCs w:val="24"/>
          <w:lang w:val="hr-HR"/>
        </w:rPr>
        <w:t>ke kapetanije Split,</w:t>
      </w:r>
      <w:r>
        <w:rPr>
          <w:szCs w:val="24"/>
          <w:lang w:val="hr-HR"/>
        </w:rPr>
        <w:t xml:space="preserve"> </w:t>
      </w:r>
      <w:r w:rsidRPr="00085269">
        <w:rPr>
          <w:szCs w:val="24"/>
          <w:lang w:val="hr-HR"/>
        </w:rPr>
        <w:t>koji je pobliže opisan pod to</w:t>
      </w:r>
      <w:r w:rsidRPr="00085269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kom I.2</w:t>
      </w:r>
      <w:r w:rsidRPr="00085269">
        <w:rPr>
          <w:szCs w:val="24"/>
          <w:lang w:val="hr-HR"/>
        </w:rPr>
        <w:t>. ovog rješenja, položiti kupovninu u iznosu od 910.000,00 kn i platiti pripadaju</w:t>
      </w:r>
      <w:r w:rsidRPr="00085269">
        <w:rPr>
          <w:rFonts w:hint="eastAsia"/>
          <w:szCs w:val="24"/>
          <w:lang w:val="hr-HR"/>
        </w:rPr>
        <w:t>ć</w:t>
      </w:r>
      <w:r w:rsidRPr="00085269">
        <w:rPr>
          <w:szCs w:val="24"/>
          <w:lang w:val="hr-HR"/>
        </w:rPr>
        <w:t>i PDV u iznosu od 227.500,00 kn, sve to umanjeno za iznos upla</w:t>
      </w:r>
      <w:r w:rsidRPr="00085269">
        <w:rPr>
          <w:rFonts w:hint="eastAsia"/>
          <w:szCs w:val="24"/>
          <w:lang w:val="hr-HR"/>
        </w:rPr>
        <w:t>ć</w:t>
      </w:r>
      <w:r w:rsidRPr="00085269">
        <w:rPr>
          <w:szCs w:val="24"/>
          <w:lang w:val="hr-HR"/>
        </w:rPr>
        <w:t>ene jam</w:t>
      </w:r>
      <w:r w:rsidRPr="00085269">
        <w:rPr>
          <w:rFonts w:hint="eastAsia"/>
          <w:szCs w:val="24"/>
          <w:lang w:val="hr-HR"/>
        </w:rPr>
        <w:t>č</w:t>
      </w:r>
      <w:r w:rsidRPr="00085269">
        <w:rPr>
          <w:szCs w:val="24"/>
          <w:lang w:val="hr-HR"/>
        </w:rPr>
        <w:t>evine od 90.000,00 kn i to na poseban ra</w:t>
      </w:r>
      <w:r w:rsidRPr="00085269">
        <w:rPr>
          <w:rFonts w:hint="eastAsia"/>
          <w:szCs w:val="24"/>
          <w:lang w:val="hr-HR"/>
        </w:rPr>
        <w:t>č</w:t>
      </w:r>
      <w:r w:rsidRPr="00085269">
        <w:rPr>
          <w:szCs w:val="24"/>
          <w:lang w:val="hr-HR"/>
        </w:rPr>
        <w:t>un Financijske agencije IBAN: HR1123900011300028787, model: HR11, pod "poziv na broj" (PNB) kao podatak prvi (P1) treba upisati broj 1020</w:t>
      </w:r>
      <w:r>
        <w:rPr>
          <w:szCs w:val="24"/>
          <w:lang w:val="hr-HR"/>
        </w:rPr>
        <w:t>08</w:t>
      </w:r>
      <w:r w:rsidRPr="00085269">
        <w:rPr>
          <w:szCs w:val="24"/>
          <w:lang w:val="hr-HR"/>
        </w:rPr>
        <w:t>, a kao podatak drugi (P2) broj 492</w:t>
      </w:r>
      <w:r>
        <w:rPr>
          <w:szCs w:val="24"/>
          <w:lang w:val="hr-HR"/>
        </w:rPr>
        <w:t>55</w:t>
      </w:r>
      <w:r w:rsidRPr="00085269">
        <w:rPr>
          <w:szCs w:val="24"/>
          <w:lang w:val="hr-HR"/>
        </w:rPr>
        <w:t>. Podatak P1 i P2 nužno je odvojiti crticom (-). Prilikom uplate kupovnine i PDV-a na naprijed navedeni ra</w:t>
      </w:r>
      <w:r w:rsidRPr="00085269">
        <w:rPr>
          <w:rFonts w:hint="eastAsia"/>
          <w:szCs w:val="24"/>
          <w:lang w:val="hr-HR"/>
        </w:rPr>
        <w:t>č</w:t>
      </w:r>
      <w:r w:rsidRPr="00085269">
        <w:rPr>
          <w:szCs w:val="24"/>
          <w:lang w:val="hr-HR"/>
        </w:rPr>
        <w:t>un Financijske agencije potrebno je da uplatitelj u polje 71A na SWIFT-u ili na obrascu naloga za pla</w:t>
      </w:r>
      <w:r w:rsidRPr="00085269">
        <w:rPr>
          <w:rFonts w:hint="eastAsia"/>
          <w:szCs w:val="24"/>
          <w:lang w:val="hr-HR"/>
        </w:rPr>
        <w:t>ć</w:t>
      </w:r>
      <w:r w:rsidRPr="00085269">
        <w:rPr>
          <w:szCs w:val="24"/>
          <w:lang w:val="hr-HR"/>
        </w:rPr>
        <w:t>anje u polje "Opcija troška" nazna</w:t>
      </w:r>
      <w:r w:rsidRPr="00085269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i opciju "OUR".</w:t>
      </w:r>
    </w:p>
    <w:p w:rsidRDefault="00085269" w:rsidP="00A0189D" w:rsidR="00085269">
      <w:pPr>
        <w:pStyle w:val="Tijeloteksta"/>
        <w:ind w:left="708"/>
        <w:rPr>
          <w:szCs w:val="24"/>
          <w:lang w:val="hr-HR"/>
        </w:rPr>
      </w:pPr>
    </w:p>
    <w:p w:rsidRDefault="00143A18" w:rsidP="00A0189D" w:rsidR="00FD76F1">
      <w:pPr>
        <w:pStyle w:val="Tijeloteksta"/>
        <w:ind w:left="708"/>
        <w:rPr>
          <w:szCs w:val="24"/>
          <w:lang w:val="hr-HR"/>
        </w:rPr>
      </w:pPr>
      <w:r w:rsidRPr="00B75F7F">
        <w:rPr>
          <w:szCs w:val="24"/>
          <w:lang w:val="hr-HR"/>
        </w:rPr>
        <w:t>IV.</w:t>
      </w:r>
      <w:r>
        <w:rPr>
          <w:szCs w:val="24"/>
          <w:lang w:val="hr-HR"/>
        </w:rPr>
        <w:t xml:space="preserve"> </w:t>
      </w:r>
      <w:r w:rsidRPr="00B75F7F">
        <w:rPr>
          <w:szCs w:val="24"/>
          <w:lang w:val="hr-HR"/>
        </w:rPr>
        <w:t xml:space="preserve">Nakon pravomoćnosti ovog rješenja i nakon što kupac </w:t>
      </w:r>
      <w:r w:rsidR="006A72A5" w:rsidRPr="006A72A5">
        <w:rPr>
          <w:szCs w:val="24"/>
          <w:lang w:val="hr-HR"/>
        </w:rPr>
        <w:t>Ro-Ro d.o.o. Split, Rovinjska 4, OIB: 62942664789</w:t>
      </w:r>
      <w:r>
        <w:rPr>
          <w:szCs w:val="24"/>
          <w:lang w:val="hr-HR"/>
        </w:rPr>
        <w:t xml:space="preserve"> u cijelosti položi kupovninu</w:t>
      </w:r>
      <w:r w:rsidR="004B5A9A">
        <w:rPr>
          <w:szCs w:val="24"/>
          <w:lang w:val="hr-HR"/>
        </w:rPr>
        <w:t xml:space="preserve"> i plati PDV</w:t>
      </w:r>
      <w:r>
        <w:rPr>
          <w:szCs w:val="24"/>
          <w:lang w:val="hr-HR"/>
        </w:rPr>
        <w:t>,</w:t>
      </w:r>
      <w:r w:rsidR="004B5A9A">
        <w:rPr>
          <w:szCs w:val="24"/>
          <w:lang w:val="hr-HR"/>
        </w:rPr>
        <w:t xml:space="preserve"> u</w:t>
      </w:r>
      <w:r w:rsidRPr="00B75F7F">
        <w:rPr>
          <w:szCs w:val="24"/>
          <w:lang w:val="hr-HR"/>
        </w:rPr>
        <w:t xml:space="preserve"> </w:t>
      </w:r>
      <w:r w:rsidR="006A72A5">
        <w:rPr>
          <w:szCs w:val="24"/>
          <w:lang w:val="hr-HR"/>
        </w:rPr>
        <w:t>Upisnik trgovačkih</w:t>
      </w:r>
      <w:r w:rsidR="004B5A9A">
        <w:rPr>
          <w:szCs w:val="24"/>
          <w:lang w:val="hr-HR"/>
        </w:rPr>
        <w:t xml:space="preserve"> brodova Lučke kapetanije Split</w:t>
      </w:r>
      <w:r w:rsidR="006A72A5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izvršit će upis prava vlasništva predmetn</w:t>
      </w:r>
      <w:r w:rsidR="006A72A5">
        <w:rPr>
          <w:szCs w:val="24"/>
          <w:lang w:val="hr-HR"/>
        </w:rPr>
        <w:t>ih motornih brodova</w:t>
      </w:r>
      <w:r>
        <w:rPr>
          <w:szCs w:val="24"/>
          <w:lang w:val="hr-HR"/>
        </w:rPr>
        <w:t>,</w:t>
      </w:r>
      <w:r w:rsidRPr="00B75F7F">
        <w:rPr>
          <w:szCs w:val="24"/>
          <w:lang w:val="hr-HR"/>
        </w:rPr>
        <w:t xml:space="preserve"> pobliž</w:t>
      </w:r>
      <w:r>
        <w:rPr>
          <w:szCs w:val="24"/>
          <w:lang w:val="hr-HR"/>
        </w:rPr>
        <w:t>e opisan</w:t>
      </w:r>
      <w:r w:rsidR="006A72A5">
        <w:rPr>
          <w:szCs w:val="24"/>
          <w:lang w:val="hr-HR"/>
        </w:rPr>
        <w:t>ih</w:t>
      </w:r>
      <w:r>
        <w:rPr>
          <w:szCs w:val="24"/>
          <w:lang w:val="hr-HR"/>
        </w:rPr>
        <w:t xml:space="preserve"> u toč</w:t>
      </w:r>
      <w:r w:rsidR="00002E79">
        <w:rPr>
          <w:szCs w:val="24"/>
          <w:lang w:val="hr-HR"/>
        </w:rPr>
        <w:t>k</w:t>
      </w:r>
      <w:r w:rsidR="006A72A5">
        <w:rPr>
          <w:szCs w:val="24"/>
          <w:lang w:val="hr-HR"/>
        </w:rPr>
        <w:t>i</w:t>
      </w:r>
      <w:r>
        <w:rPr>
          <w:szCs w:val="24"/>
          <w:lang w:val="hr-HR"/>
        </w:rPr>
        <w:t xml:space="preserve"> I.</w:t>
      </w:r>
      <w:r w:rsidR="006A72A5">
        <w:rPr>
          <w:szCs w:val="24"/>
          <w:lang w:val="hr-HR"/>
        </w:rPr>
        <w:t xml:space="preserve"> ovog rješenja</w:t>
      </w:r>
      <w:r w:rsidR="004B5A9A">
        <w:rPr>
          <w:szCs w:val="24"/>
          <w:lang w:val="hr-HR"/>
        </w:rPr>
        <w:t>,</w:t>
      </w:r>
      <w:r w:rsidR="006A72A5">
        <w:rPr>
          <w:szCs w:val="24"/>
          <w:lang w:val="hr-HR"/>
        </w:rPr>
        <w:t xml:space="preserve"> </w:t>
      </w:r>
      <w:r>
        <w:rPr>
          <w:szCs w:val="24"/>
          <w:lang w:val="hr-HR"/>
        </w:rPr>
        <w:t>u korist kupca</w:t>
      </w:r>
      <w:r w:rsidRPr="00B75F7F">
        <w:rPr>
          <w:szCs w:val="24"/>
          <w:lang w:val="hr-HR"/>
        </w:rPr>
        <w:t xml:space="preserve"> </w:t>
      </w:r>
      <w:r w:rsidR="006A72A5" w:rsidRPr="006A72A5">
        <w:rPr>
          <w:szCs w:val="24"/>
          <w:lang w:val="hr-HR"/>
        </w:rPr>
        <w:t>Ro-Ro d.o.o. Split, Rovinjska 4, OIB: 62942664789</w:t>
      </w:r>
      <w:r w:rsidRPr="00B75F7F">
        <w:rPr>
          <w:szCs w:val="24"/>
          <w:lang w:val="hr-HR"/>
        </w:rPr>
        <w:t xml:space="preserve">, te </w:t>
      </w:r>
      <w:r>
        <w:rPr>
          <w:szCs w:val="24"/>
          <w:lang w:val="hr-HR"/>
        </w:rPr>
        <w:t>brisanje</w:t>
      </w:r>
      <w:r w:rsidRPr="00B75F7F">
        <w:rPr>
          <w:szCs w:val="24"/>
          <w:lang w:val="hr-HR"/>
        </w:rPr>
        <w:t xml:space="preserve"> svih prava i tereta k</w:t>
      </w:r>
      <w:r w:rsidR="000B040F">
        <w:rPr>
          <w:szCs w:val="24"/>
          <w:lang w:val="hr-HR"/>
        </w:rPr>
        <w:t xml:space="preserve">oji prestaju prodajom </w:t>
      </w:r>
      <w:r w:rsidR="004B5A9A">
        <w:rPr>
          <w:szCs w:val="24"/>
          <w:lang w:val="hr-HR"/>
        </w:rPr>
        <w:t>predmetnih motornih brodova.</w:t>
      </w:r>
      <w:r w:rsidR="00FD76F1">
        <w:rPr>
          <w:szCs w:val="24"/>
          <w:lang w:val="hr-HR"/>
        </w:rPr>
        <w:t xml:space="preserve"> </w:t>
      </w:r>
      <w:r w:rsidR="006A72A5">
        <w:rPr>
          <w:szCs w:val="24"/>
          <w:lang w:val="hr-HR"/>
        </w:rPr>
        <w:t xml:space="preserve"> </w:t>
      </w:r>
    </w:p>
    <w:p w:rsidRDefault="00143A18" w:rsidP="00143A18" w:rsidR="00143A18" w:rsidRPr="00B75F7F">
      <w:pPr>
        <w:pStyle w:val="Tijeloteksta"/>
        <w:rPr>
          <w:szCs w:val="24"/>
          <w:lang w:val="hr-HR"/>
        </w:rPr>
      </w:pPr>
      <w:r w:rsidRPr="00B75F7F">
        <w:rPr>
          <w:szCs w:val="24"/>
          <w:lang w:val="hr-HR"/>
        </w:rPr>
        <w:t xml:space="preserve">  </w:t>
      </w:r>
    </w:p>
    <w:p w:rsidRDefault="00143A18" w:rsidP="00A0189D" w:rsidR="00143A18">
      <w:pPr>
        <w:pStyle w:val="Tijeloteksta"/>
        <w:ind w:left="708"/>
        <w:rPr>
          <w:szCs w:val="24"/>
          <w:lang w:val="hr-HR"/>
        </w:rPr>
      </w:pPr>
      <w:r w:rsidRPr="00B75F7F">
        <w:rPr>
          <w:szCs w:val="24"/>
          <w:lang w:val="hr-HR"/>
        </w:rPr>
        <w:t>V.</w:t>
      </w:r>
      <w:r w:rsidRPr="007151A8">
        <w:rPr>
          <w:szCs w:val="24"/>
          <w:lang w:val="hr-HR"/>
        </w:rPr>
        <w:t xml:space="preserve"> </w:t>
      </w:r>
      <w:r w:rsidR="004B5A9A">
        <w:rPr>
          <w:szCs w:val="24"/>
          <w:lang w:val="hr-HR"/>
        </w:rPr>
        <w:t xml:space="preserve">Lučka kapetanija Split </w:t>
      </w:r>
      <w:r>
        <w:rPr>
          <w:szCs w:val="24"/>
          <w:lang w:val="hr-HR"/>
        </w:rPr>
        <w:t xml:space="preserve">obavit će upise iz  točke </w:t>
      </w:r>
      <w:r w:rsidRPr="00B75F7F">
        <w:rPr>
          <w:szCs w:val="24"/>
          <w:lang w:val="hr-HR"/>
        </w:rPr>
        <w:t xml:space="preserve">IV. izreke ovog rješenja na temelju pravomoćnog rješenja o dosudi </w:t>
      </w:r>
      <w:r w:rsidR="000B040F">
        <w:rPr>
          <w:szCs w:val="24"/>
          <w:lang w:val="hr-HR"/>
        </w:rPr>
        <w:t>predmetn</w:t>
      </w:r>
      <w:r w:rsidR="006A72A5">
        <w:rPr>
          <w:szCs w:val="24"/>
          <w:lang w:val="hr-HR"/>
        </w:rPr>
        <w:t>ih motornih brodova</w:t>
      </w:r>
      <w:r w:rsidR="000B040F">
        <w:rPr>
          <w:szCs w:val="24"/>
          <w:lang w:val="hr-HR"/>
        </w:rPr>
        <w:t xml:space="preserve"> </w:t>
      </w:r>
      <w:r w:rsidRPr="00B75F7F">
        <w:rPr>
          <w:szCs w:val="24"/>
          <w:lang w:val="hr-HR"/>
        </w:rPr>
        <w:t>te potvrde ovog stečajnog sud</w:t>
      </w:r>
      <w:r>
        <w:rPr>
          <w:szCs w:val="24"/>
          <w:lang w:val="hr-HR"/>
        </w:rPr>
        <w:t>a da je kupac položio kupovninu</w:t>
      </w:r>
      <w:r w:rsidRPr="00B75F7F">
        <w:rPr>
          <w:szCs w:val="24"/>
          <w:lang w:val="hr-HR"/>
        </w:rPr>
        <w:t xml:space="preserve"> </w:t>
      </w:r>
      <w:r w:rsidR="004B5A9A">
        <w:rPr>
          <w:szCs w:val="24"/>
          <w:lang w:val="hr-HR"/>
        </w:rPr>
        <w:t xml:space="preserve">i platio PDV </w:t>
      </w:r>
      <w:r w:rsidRPr="00B75F7F">
        <w:rPr>
          <w:szCs w:val="24"/>
          <w:lang w:val="hr-HR"/>
        </w:rPr>
        <w:t>u skladu s ovim rješenjem</w:t>
      </w:r>
      <w:r w:rsidR="000B040F">
        <w:rPr>
          <w:szCs w:val="24"/>
          <w:lang w:val="hr-HR"/>
        </w:rPr>
        <w:t xml:space="preserve"> o dosudi</w:t>
      </w:r>
      <w:r w:rsidRPr="00B75F7F">
        <w:rPr>
          <w:szCs w:val="24"/>
          <w:lang w:val="hr-HR"/>
        </w:rPr>
        <w:t>.</w:t>
      </w:r>
      <w:r w:rsidR="000B040F">
        <w:rPr>
          <w:szCs w:val="24"/>
          <w:lang w:val="hr-HR"/>
        </w:rPr>
        <w:t xml:space="preserve"> </w:t>
      </w:r>
      <w:r w:rsidRPr="00B75F7F">
        <w:rPr>
          <w:szCs w:val="24"/>
          <w:lang w:val="hr-HR"/>
        </w:rPr>
        <w:t xml:space="preserve"> </w:t>
      </w:r>
    </w:p>
    <w:p w:rsidRDefault="000B040F" w:rsidP="00143A18" w:rsidR="000B040F">
      <w:pPr>
        <w:pStyle w:val="Tijeloteksta"/>
        <w:rPr>
          <w:szCs w:val="24"/>
          <w:lang w:val="hr-HR"/>
        </w:rPr>
      </w:pPr>
    </w:p>
    <w:p w:rsidRDefault="000B040F" w:rsidP="00A0189D" w:rsidR="000B4055">
      <w:pPr>
        <w:pStyle w:val="Tijeloteksta"/>
        <w:ind w:left="708"/>
        <w:rPr>
          <w:szCs w:val="24"/>
          <w:lang w:val="hr-HR"/>
        </w:rPr>
      </w:pPr>
      <w:r w:rsidRPr="007B47B7">
        <w:rPr>
          <w:szCs w:val="24"/>
          <w:lang w:val="hr-HR"/>
        </w:rPr>
        <w:t xml:space="preserve">VI. Ako kupac </w:t>
      </w:r>
      <w:r w:rsidR="006A72A5" w:rsidRPr="006A72A5">
        <w:rPr>
          <w:szCs w:val="24"/>
          <w:lang w:val="hr-HR"/>
        </w:rPr>
        <w:t>Ro-Ro d.o.o. Split</w:t>
      </w:r>
      <w:r w:rsidR="006A72A5">
        <w:rPr>
          <w:szCs w:val="24"/>
          <w:lang w:val="hr-HR"/>
        </w:rPr>
        <w:t xml:space="preserve"> </w:t>
      </w:r>
      <w:r w:rsidR="00FD76F1" w:rsidRPr="007B47B7">
        <w:rPr>
          <w:szCs w:val="24"/>
          <w:lang w:val="hr-HR"/>
        </w:rPr>
        <w:t xml:space="preserve">ne </w:t>
      </w:r>
      <w:r w:rsidRPr="007B47B7">
        <w:rPr>
          <w:szCs w:val="24"/>
          <w:lang w:val="hr-HR"/>
        </w:rPr>
        <w:t xml:space="preserve">položi kupovninu </w:t>
      </w:r>
      <w:r w:rsidR="004B5A9A">
        <w:rPr>
          <w:szCs w:val="24"/>
          <w:lang w:val="hr-HR"/>
        </w:rPr>
        <w:t xml:space="preserve">i ne plati pripadajući PDV </w:t>
      </w:r>
      <w:r w:rsidRPr="007B47B7">
        <w:rPr>
          <w:szCs w:val="24"/>
          <w:lang w:val="hr-HR"/>
        </w:rPr>
        <w:t>u roku iz točke III.</w:t>
      </w:r>
      <w:r w:rsidR="000B4055">
        <w:rPr>
          <w:szCs w:val="24"/>
          <w:lang w:val="hr-HR"/>
        </w:rPr>
        <w:t xml:space="preserve"> </w:t>
      </w:r>
      <w:r w:rsidRPr="007B47B7">
        <w:rPr>
          <w:szCs w:val="24"/>
          <w:lang w:val="hr-HR"/>
        </w:rPr>
        <w:t>ovog rješenja, sud će</w:t>
      </w:r>
      <w:r w:rsidR="00FD76F1" w:rsidRPr="007B47B7">
        <w:rPr>
          <w:szCs w:val="24"/>
          <w:lang w:val="hr-HR"/>
        </w:rPr>
        <w:t xml:space="preserve"> </w:t>
      </w:r>
      <w:r w:rsidR="007B47B7">
        <w:rPr>
          <w:szCs w:val="24"/>
          <w:lang w:val="hr-HR"/>
        </w:rPr>
        <w:t xml:space="preserve">donijeti posebno rješenje o dosudi </w:t>
      </w:r>
      <w:r w:rsidR="000B4055">
        <w:rPr>
          <w:szCs w:val="24"/>
          <w:lang w:val="hr-HR"/>
        </w:rPr>
        <w:t xml:space="preserve">svakom slijedećem kupcu koji je ispunio uvjete da mu se </w:t>
      </w:r>
      <w:r w:rsidR="004B5A9A">
        <w:rPr>
          <w:szCs w:val="24"/>
          <w:lang w:val="hr-HR"/>
        </w:rPr>
        <w:t xml:space="preserve">predmetni </w:t>
      </w:r>
      <w:r w:rsidR="00E31198">
        <w:rPr>
          <w:szCs w:val="24"/>
          <w:lang w:val="hr-HR"/>
        </w:rPr>
        <w:t>motorni brodove dosude</w:t>
      </w:r>
      <w:r w:rsidR="000B4055">
        <w:rPr>
          <w:szCs w:val="24"/>
          <w:lang w:val="hr-HR"/>
        </w:rPr>
        <w:t xml:space="preserve"> u kojem će se odrediti rok za polaganje kupovnine te će se oglasiti nevažećom dosuda kupcu koji je ponudio višu cijenu. </w:t>
      </w:r>
    </w:p>
    <w:p w:rsidRDefault="000B4055" w:rsidP="00143A18" w:rsidR="000B4055">
      <w:pPr>
        <w:pStyle w:val="Tijeloteksta"/>
        <w:rPr>
          <w:szCs w:val="24"/>
          <w:lang w:val="hr-HR"/>
        </w:rPr>
      </w:pPr>
    </w:p>
    <w:p w:rsidRDefault="00143A18" w:rsidP="00A0189D" w:rsidR="00143A18" w:rsidRPr="00B75F7F">
      <w:pPr>
        <w:pStyle w:val="Tijeloteksta"/>
        <w:ind w:left="708"/>
        <w:rPr>
          <w:szCs w:val="24"/>
          <w:lang w:val="hr-HR"/>
        </w:rPr>
      </w:pPr>
      <w:r w:rsidRPr="00B75F7F">
        <w:rPr>
          <w:szCs w:val="24"/>
          <w:lang w:val="hr-HR"/>
        </w:rPr>
        <w:t>VI</w:t>
      </w:r>
      <w:r w:rsidR="00BE0AC8">
        <w:rPr>
          <w:szCs w:val="24"/>
          <w:lang w:val="hr-HR"/>
        </w:rPr>
        <w:t>I</w:t>
      </w:r>
      <w:r w:rsidRPr="00B75F7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</w:t>
      </w:r>
      <w:r w:rsidRPr="00B75F7F">
        <w:rPr>
          <w:szCs w:val="24"/>
          <w:lang w:val="hr-HR"/>
        </w:rPr>
        <w:t xml:space="preserve">Primjerak ovog rješenja </w:t>
      </w:r>
      <w:r>
        <w:rPr>
          <w:szCs w:val="24"/>
          <w:lang w:val="hr-HR"/>
        </w:rPr>
        <w:t xml:space="preserve">dostavit će se </w:t>
      </w:r>
      <w:r w:rsidR="00E31198">
        <w:rPr>
          <w:szCs w:val="24"/>
          <w:lang w:val="hr-HR"/>
        </w:rPr>
        <w:t>Lučkoj kapetaniji Split</w:t>
      </w:r>
      <w:r w:rsidR="000B040F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radi </w:t>
      </w:r>
      <w:r w:rsidR="007574CF">
        <w:rPr>
          <w:szCs w:val="24"/>
          <w:lang w:val="hr-HR"/>
        </w:rPr>
        <w:t>zabilježbe</w:t>
      </w:r>
      <w:r w:rsidRPr="00B75F7F">
        <w:rPr>
          <w:szCs w:val="24"/>
          <w:lang w:val="hr-HR"/>
        </w:rPr>
        <w:t xml:space="preserve"> ovog rješenja u </w:t>
      </w:r>
      <w:r w:rsidR="004B5A9A">
        <w:rPr>
          <w:szCs w:val="24"/>
          <w:lang w:val="hr-HR"/>
        </w:rPr>
        <w:t>Upisnik</w:t>
      </w:r>
      <w:r w:rsidR="004B5A9A" w:rsidRPr="00C078AF">
        <w:rPr>
          <w:szCs w:val="24"/>
          <w:lang w:val="hr-HR"/>
        </w:rPr>
        <w:t xml:space="preserve"> trgova</w:t>
      </w:r>
      <w:r w:rsidR="004B5A9A" w:rsidRPr="00C078AF">
        <w:rPr>
          <w:rFonts w:hint="eastAsia"/>
          <w:szCs w:val="24"/>
          <w:lang w:val="hr-HR"/>
        </w:rPr>
        <w:t>č</w:t>
      </w:r>
      <w:r w:rsidR="004B5A9A" w:rsidRPr="00C078AF">
        <w:rPr>
          <w:szCs w:val="24"/>
          <w:lang w:val="hr-HR"/>
        </w:rPr>
        <w:t>kih brodova Lu</w:t>
      </w:r>
      <w:r w:rsidR="004B5A9A" w:rsidRPr="00C078AF">
        <w:rPr>
          <w:rFonts w:hint="eastAsia"/>
          <w:szCs w:val="24"/>
          <w:lang w:val="hr-HR"/>
        </w:rPr>
        <w:t>č</w:t>
      </w:r>
      <w:r w:rsidR="004B5A9A" w:rsidRPr="00C078AF">
        <w:rPr>
          <w:szCs w:val="24"/>
          <w:lang w:val="hr-HR"/>
        </w:rPr>
        <w:t>ke kapetanije Split</w:t>
      </w:r>
      <w:r w:rsidR="004B5A9A">
        <w:rPr>
          <w:szCs w:val="24"/>
          <w:lang w:val="hr-HR"/>
        </w:rPr>
        <w:t xml:space="preserve"> na predmetnim brodovima iz točke I. ovog rješenja</w:t>
      </w:r>
      <w:r w:rsidRPr="00B75F7F">
        <w:rPr>
          <w:szCs w:val="24"/>
          <w:lang w:val="hr-HR"/>
        </w:rPr>
        <w:t xml:space="preserve">. </w:t>
      </w:r>
    </w:p>
    <w:p w:rsidRDefault="00143A18" w:rsidP="00143A18" w:rsidR="00143A18" w:rsidRPr="00B75F7F">
      <w:pPr>
        <w:pStyle w:val="Tijeloteksta"/>
        <w:rPr>
          <w:szCs w:val="24"/>
          <w:lang w:val="hr-HR"/>
        </w:rPr>
      </w:pPr>
    </w:p>
    <w:p w:rsidRDefault="00143A18" w:rsidP="00A0189D" w:rsidR="00EB491F" w:rsidRPr="00A955FF">
      <w:pPr>
        <w:pStyle w:val="Tijeloteksta"/>
        <w:ind w:left="708"/>
        <w:rPr>
          <w:szCs w:val="24"/>
          <w:lang w:val="hr-HR"/>
        </w:rPr>
      </w:pPr>
      <w:r w:rsidRPr="00A955FF">
        <w:rPr>
          <w:szCs w:val="24"/>
          <w:lang w:val="hr-HR"/>
        </w:rPr>
        <w:t>VI</w:t>
      </w:r>
      <w:r w:rsidR="00BE0AC8" w:rsidRPr="00A955FF">
        <w:rPr>
          <w:szCs w:val="24"/>
          <w:lang w:val="hr-HR"/>
        </w:rPr>
        <w:t>I</w:t>
      </w:r>
      <w:r w:rsidRPr="00A955FF">
        <w:rPr>
          <w:szCs w:val="24"/>
          <w:lang w:val="hr-HR"/>
        </w:rPr>
        <w:t xml:space="preserve">I. </w:t>
      </w:r>
      <w:r w:rsidR="00796190">
        <w:rPr>
          <w:szCs w:val="24"/>
          <w:lang w:val="hr-HR"/>
        </w:rPr>
        <w:t>Ovo rješenje će se objaviti na</w:t>
      </w:r>
      <w:r w:rsidR="000B4055" w:rsidRPr="00A955FF">
        <w:rPr>
          <w:szCs w:val="24"/>
          <w:lang w:val="hr-HR"/>
        </w:rPr>
        <w:t xml:space="preserve"> mrežnoj stranici e-Oglasna ploča sudova. </w:t>
      </w:r>
    </w:p>
    <w:p w:rsidRDefault="000B4055" w:rsidP="000B4055" w:rsidR="000B4055">
      <w:pPr>
        <w:pStyle w:val="Tijeloteksta"/>
        <w:rPr>
          <w:szCs w:val="24"/>
          <w:lang w:val="hr-HR"/>
        </w:rPr>
      </w:pPr>
    </w:p>
    <w:p w:rsidRDefault="005176D4" w:rsidP="00EB491F" w:rsidR="005176D4" w:rsidRPr="00A955FF">
      <w:pPr>
        <w:pStyle w:val="Tijeloteksta"/>
        <w:rPr>
          <w:sz w:val="22"/>
          <w:szCs w:val="22"/>
          <w:lang w:val="hr-HR"/>
        </w:rPr>
      </w:pPr>
    </w:p>
    <w:p w:rsidRDefault="00EB491F" w:rsidP="003A2134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Obrazloženje</w:t>
      </w:r>
    </w:p>
    <w:p w:rsidRDefault="003A2134" w:rsidP="00EB491F" w:rsidR="003A2134" w:rsidRPr="00EB491F">
      <w:pPr>
        <w:pStyle w:val="Tijeloteksta"/>
        <w:rPr>
          <w:szCs w:val="24"/>
          <w:lang w:val="hr-HR"/>
        </w:rPr>
      </w:pPr>
    </w:p>
    <w:p w:rsidRDefault="00F7444A" w:rsidP="00F7444A" w:rsidR="00F7444A" w:rsidRPr="00F7444A">
      <w:pPr>
        <w:pStyle w:val="Tijeloteksta"/>
        <w:ind w:firstLine="708"/>
        <w:rPr>
          <w:szCs w:val="24"/>
          <w:lang w:val="hr-HR"/>
        </w:rPr>
      </w:pPr>
      <w:r w:rsidRPr="00F7444A">
        <w:rPr>
          <w:szCs w:val="24"/>
          <w:lang w:val="hr-HR"/>
        </w:rPr>
        <w:t xml:space="preserve">Rješenjem ovog suda </w:t>
      </w:r>
      <w:r w:rsidR="007574CF">
        <w:rPr>
          <w:szCs w:val="24"/>
          <w:lang w:val="hr-HR"/>
        </w:rPr>
        <w:t>broj</w:t>
      </w:r>
      <w:r w:rsidRPr="00F7444A">
        <w:rPr>
          <w:szCs w:val="24"/>
          <w:lang w:val="hr-HR"/>
        </w:rPr>
        <w:t xml:space="preserve"> 12. St-53/2015 od 4. travnja 2018., na prijedlog ste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 xml:space="preserve">ajnog upravitelja Frane Krište iz Splita, a temeljem odredbi 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l. 247. Ste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ajnog zakona (Narodne novine broj 71/15 i 104/17, dalje SZ/15), koje odredbe se u konkretnom slu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 xml:space="preserve">aju primjenjuju sukladno odredbama 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 xml:space="preserve">l. 441. </w:t>
      </w:r>
      <w:r w:rsidR="00B16F82" w:rsidRPr="00F7444A">
        <w:rPr>
          <w:szCs w:val="24"/>
          <w:lang w:val="hr-HR"/>
        </w:rPr>
        <w:t>st</w:t>
      </w:r>
      <w:r w:rsidR="00B16F82">
        <w:rPr>
          <w:szCs w:val="24"/>
          <w:lang w:val="hr-HR"/>
        </w:rPr>
        <w:t>avak</w:t>
      </w:r>
      <w:r w:rsidR="00B16F82" w:rsidRPr="00F7444A">
        <w:rPr>
          <w:szCs w:val="24"/>
          <w:lang w:val="hr-HR"/>
        </w:rPr>
        <w:t xml:space="preserve"> </w:t>
      </w:r>
      <w:r w:rsidRPr="00F7444A">
        <w:rPr>
          <w:szCs w:val="24"/>
          <w:lang w:val="hr-HR"/>
        </w:rPr>
        <w:t>2. SZ/15, odre</w:t>
      </w:r>
      <w:r w:rsidRPr="00F7444A">
        <w:rPr>
          <w:rFonts w:hint="eastAsia"/>
          <w:szCs w:val="24"/>
          <w:lang w:val="hr-HR"/>
        </w:rPr>
        <w:t>đ</w:t>
      </w:r>
      <w:r w:rsidRPr="00F7444A">
        <w:rPr>
          <w:szCs w:val="24"/>
          <w:lang w:val="hr-HR"/>
        </w:rPr>
        <w:t>ena je prodaja</w:t>
      </w:r>
      <w:r>
        <w:rPr>
          <w:szCs w:val="24"/>
          <w:lang w:val="hr-HR"/>
        </w:rPr>
        <w:t xml:space="preserve"> četiri motorna broda </w:t>
      </w:r>
      <w:r w:rsidRPr="00F7444A">
        <w:rPr>
          <w:szCs w:val="24"/>
          <w:lang w:val="hr-HR"/>
        </w:rPr>
        <w:t xml:space="preserve">u </w:t>
      </w:r>
      <w:r w:rsidRPr="00F7444A">
        <w:rPr>
          <w:szCs w:val="24"/>
          <w:lang w:val="hr-HR"/>
        </w:rPr>
        <w:lastRenderedPageBreak/>
        <w:t>vlasništvu ste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ajnog dužnika TANKER d.d. u ste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aju Split u ste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ajnom postupku, uz odgovaraju</w:t>
      </w:r>
      <w:r w:rsidRPr="00F7444A">
        <w:rPr>
          <w:rFonts w:hint="eastAsia"/>
          <w:szCs w:val="24"/>
          <w:lang w:val="hr-HR"/>
        </w:rPr>
        <w:t>ć</w:t>
      </w:r>
      <w:r w:rsidRPr="00F7444A">
        <w:rPr>
          <w:szCs w:val="24"/>
          <w:lang w:val="hr-HR"/>
        </w:rPr>
        <w:t xml:space="preserve">u primjenu pravila </w:t>
      </w:r>
      <w:r w:rsidR="007574CF">
        <w:rPr>
          <w:szCs w:val="24"/>
          <w:lang w:val="hr-HR"/>
        </w:rPr>
        <w:t xml:space="preserve">ovršnog postupka </w:t>
      </w:r>
      <w:r w:rsidRPr="00F7444A">
        <w:rPr>
          <w:szCs w:val="24"/>
          <w:lang w:val="hr-HR"/>
        </w:rPr>
        <w:t>o ovrsi na nekretnini.</w:t>
      </w:r>
      <w:r>
        <w:rPr>
          <w:szCs w:val="24"/>
          <w:lang w:val="hr-HR"/>
        </w:rPr>
        <w:t xml:space="preserve"> </w:t>
      </w:r>
      <w:r w:rsidRPr="00F7444A">
        <w:rPr>
          <w:szCs w:val="24"/>
          <w:lang w:val="hr-HR"/>
        </w:rPr>
        <w:t xml:space="preserve"> </w:t>
      </w:r>
    </w:p>
    <w:p w:rsidRDefault="00F7444A" w:rsidP="00F7444A" w:rsidR="00F7444A" w:rsidRPr="00F7444A">
      <w:pPr>
        <w:pStyle w:val="Tijeloteksta"/>
        <w:rPr>
          <w:szCs w:val="24"/>
          <w:lang w:val="hr-HR"/>
        </w:rPr>
      </w:pPr>
    </w:p>
    <w:p w:rsidRDefault="00F7444A" w:rsidP="00F7444A" w:rsidR="00F7444A" w:rsidRPr="00F7444A">
      <w:pPr>
        <w:pStyle w:val="Tijeloteksta"/>
        <w:ind w:firstLine="708"/>
        <w:rPr>
          <w:szCs w:val="24"/>
          <w:lang w:val="hr-HR"/>
        </w:rPr>
      </w:pPr>
      <w:r w:rsidRPr="00F7444A">
        <w:rPr>
          <w:szCs w:val="24"/>
          <w:lang w:val="hr-HR"/>
        </w:rPr>
        <w:t>Tim rješenjem odre</w:t>
      </w:r>
      <w:r w:rsidRPr="00F7444A">
        <w:rPr>
          <w:rFonts w:hint="eastAsia"/>
          <w:szCs w:val="24"/>
          <w:lang w:val="hr-HR"/>
        </w:rPr>
        <w:t>đ</w:t>
      </w:r>
      <w:r w:rsidRPr="00F7444A">
        <w:rPr>
          <w:szCs w:val="24"/>
          <w:lang w:val="hr-HR"/>
        </w:rPr>
        <w:t>ena je prodaja slijede</w:t>
      </w:r>
      <w:r w:rsidRPr="00F7444A">
        <w:rPr>
          <w:rFonts w:hint="eastAsia"/>
          <w:szCs w:val="24"/>
          <w:lang w:val="hr-HR"/>
        </w:rPr>
        <w:t>ć</w:t>
      </w:r>
      <w:r w:rsidRPr="00F7444A">
        <w:rPr>
          <w:szCs w:val="24"/>
          <w:lang w:val="hr-HR"/>
        </w:rPr>
        <w:t>ih brodova dužnika: 1. m/b ANTONIA, tanker za ulje, upisan u ulošku broj 5T-619 Upisnika trgova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kih brodova Lu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ke kapetanije Split; 2. m/b FORCA, tanker za ulje, upisan u ulošku broj 5T-904 Upisnika trgova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kih brodova Lu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ke kapetanije Split; 3. m/b BLACE, ro-ro teretni brod (trajekt), upisan u ulošku broj 5T-640 Upisnika trgova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kih brodova Lu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ke kapetanije Split te 4. m/b RABLJANKA, ro-ro teretni brod (trajekt), upisan u ulošku broj 5T-906 Upisnika trgova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kih brodova Lu</w:t>
      </w:r>
      <w:r w:rsidRPr="00F7444A">
        <w:rPr>
          <w:rFonts w:hint="eastAsia"/>
          <w:szCs w:val="24"/>
          <w:lang w:val="hr-HR"/>
        </w:rPr>
        <w:t>č</w:t>
      </w:r>
      <w:r w:rsidRPr="00F7444A">
        <w:rPr>
          <w:szCs w:val="24"/>
          <w:lang w:val="hr-HR"/>
        </w:rPr>
        <w:t>ke kapetanije Split.</w:t>
      </w:r>
    </w:p>
    <w:p w:rsidRDefault="00F7444A" w:rsidP="00F7444A" w:rsidR="00F7444A" w:rsidRPr="00F7444A">
      <w:pPr>
        <w:pStyle w:val="Tijeloteksta"/>
        <w:rPr>
          <w:szCs w:val="24"/>
          <w:lang w:val="hr-HR"/>
        </w:rPr>
      </w:pPr>
    </w:p>
    <w:p w:rsidRDefault="00F7444A" w:rsidP="00F7444A" w:rsidR="00F7444A">
      <w:pPr>
        <w:pStyle w:val="Tijeloteksta"/>
        <w:rPr>
          <w:szCs w:val="24"/>
          <w:lang w:val="hr-HR"/>
        </w:rPr>
      </w:pPr>
      <w:r w:rsidRPr="00F7444A">
        <w:rPr>
          <w:szCs w:val="24"/>
          <w:lang w:val="hr-HR"/>
        </w:rPr>
        <w:tab/>
        <w:t>Budu</w:t>
      </w:r>
      <w:r w:rsidRPr="00F7444A">
        <w:rPr>
          <w:rFonts w:hint="eastAsia"/>
          <w:szCs w:val="24"/>
          <w:lang w:val="hr-HR"/>
        </w:rPr>
        <w:t>ć</w:t>
      </w:r>
      <w:r w:rsidRPr="00F7444A">
        <w:rPr>
          <w:szCs w:val="24"/>
          <w:lang w:val="hr-HR"/>
        </w:rPr>
        <w:t>i da je naprijed navedeno rješenje ovog suda o prodaji brodova postalo pravomo</w:t>
      </w:r>
      <w:r w:rsidRPr="00F7444A">
        <w:rPr>
          <w:rFonts w:hint="eastAsia"/>
          <w:szCs w:val="24"/>
          <w:lang w:val="hr-HR"/>
        </w:rPr>
        <w:t>ć</w:t>
      </w:r>
      <w:r w:rsidRPr="00F7444A">
        <w:rPr>
          <w:szCs w:val="24"/>
          <w:lang w:val="hr-HR"/>
        </w:rPr>
        <w:t>no,</w:t>
      </w:r>
      <w:r>
        <w:rPr>
          <w:szCs w:val="24"/>
          <w:lang w:val="hr-HR"/>
        </w:rPr>
        <w:t xml:space="preserve"> zaključkom ovog suda broj 12. St-53/2015 od 29. lipnja 2018. utvrđena je vrijednost predmetnih brodova te su određeni uvjeti i način prodaje tih brodova, a prodaja </w:t>
      </w:r>
      <w:r w:rsidR="0061560D">
        <w:rPr>
          <w:szCs w:val="24"/>
          <w:lang w:val="hr-HR"/>
        </w:rPr>
        <w:t xml:space="preserve">je povjerena </w:t>
      </w:r>
      <w:r>
        <w:rPr>
          <w:szCs w:val="24"/>
          <w:lang w:val="hr-HR"/>
        </w:rPr>
        <w:t xml:space="preserve">Financijskoj agenciji, putem elektroničke javne dražbe. </w:t>
      </w:r>
    </w:p>
    <w:p w:rsidRDefault="00675783" w:rsidP="00731F1B" w:rsidR="00675783">
      <w:pPr>
        <w:pStyle w:val="Tijeloteksta"/>
        <w:rPr>
          <w:szCs w:val="24"/>
          <w:lang w:val="hr-HR"/>
        </w:rPr>
      </w:pPr>
    </w:p>
    <w:p w:rsidRDefault="00675783" w:rsidP="00731F1B" w:rsidR="00F7444A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Financijska agencija je </w:t>
      </w:r>
      <w:r w:rsidR="00E31198">
        <w:rPr>
          <w:szCs w:val="24"/>
          <w:lang w:val="hr-HR"/>
        </w:rPr>
        <w:t xml:space="preserve">24. listopada </w:t>
      </w:r>
      <w:r>
        <w:rPr>
          <w:szCs w:val="24"/>
          <w:lang w:val="hr-HR"/>
        </w:rPr>
        <w:t>2018. dostavila ovom sudu</w:t>
      </w:r>
      <w:r w:rsidR="00F7444A">
        <w:rPr>
          <w:szCs w:val="24"/>
          <w:lang w:val="hr-HR"/>
        </w:rPr>
        <w:t xml:space="preserve"> dva</w:t>
      </w:r>
      <w:r>
        <w:rPr>
          <w:szCs w:val="24"/>
          <w:lang w:val="hr-HR"/>
        </w:rPr>
        <w:t xml:space="preserve"> izvještaj</w:t>
      </w:r>
      <w:r w:rsidR="00F7444A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o proved</w:t>
      </w:r>
      <w:r w:rsidR="00F7444A">
        <w:rPr>
          <w:szCs w:val="24"/>
          <w:lang w:val="hr-HR"/>
        </w:rPr>
        <w:t>enoj elektroničkoj javnoj dražbi i to u odnosu na m/b Blace i m/b Forca.</w:t>
      </w:r>
    </w:p>
    <w:p w:rsidRDefault="00F7444A" w:rsidP="00731F1B" w:rsidR="00F7444A">
      <w:pPr>
        <w:pStyle w:val="Tijeloteksta"/>
        <w:rPr>
          <w:szCs w:val="24"/>
          <w:lang w:val="hr-HR"/>
        </w:rPr>
      </w:pPr>
    </w:p>
    <w:p w:rsidRDefault="00F7444A" w:rsidP="00731F1B" w:rsidR="00D323D8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Iz dostavljenog izvještaja o provedenoj elektroničkoj javnoj dražbi za m/b Blace, </w:t>
      </w:r>
      <w:r w:rsidR="00675783">
        <w:rPr>
          <w:szCs w:val="24"/>
          <w:lang w:val="hr-HR"/>
        </w:rPr>
        <w:t xml:space="preserve">identifikatora nadmetanja: </w:t>
      </w:r>
      <w:r>
        <w:rPr>
          <w:szCs w:val="24"/>
          <w:lang w:val="hr-HR"/>
        </w:rPr>
        <w:t>10201</w:t>
      </w:r>
      <w:r w:rsidR="00B56749">
        <w:rPr>
          <w:szCs w:val="24"/>
          <w:lang w:val="hr-HR"/>
        </w:rPr>
        <w:t xml:space="preserve"> (list </w:t>
      </w:r>
      <w:r>
        <w:rPr>
          <w:szCs w:val="24"/>
          <w:lang w:val="hr-HR"/>
        </w:rPr>
        <w:t>906-916</w:t>
      </w:r>
      <w:r w:rsidR="00E31198">
        <w:rPr>
          <w:szCs w:val="24"/>
          <w:lang w:val="hr-HR"/>
        </w:rPr>
        <w:t xml:space="preserve"> </w:t>
      </w:r>
      <w:r w:rsidR="00B56749">
        <w:rPr>
          <w:szCs w:val="24"/>
          <w:lang w:val="hr-HR"/>
        </w:rPr>
        <w:t>spisa)</w:t>
      </w:r>
      <w:r>
        <w:rPr>
          <w:szCs w:val="24"/>
          <w:lang w:val="hr-HR"/>
        </w:rPr>
        <w:t xml:space="preserve"> </w:t>
      </w:r>
      <w:r w:rsidR="00675783">
        <w:rPr>
          <w:szCs w:val="24"/>
          <w:lang w:val="hr-HR"/>
        </w:rPr>
        <w:t>razvidno je da</w:t>
      </w:r>
      <w:r w:rsidR="00B56749">
        <w:rPr>
          <w:szCs w:val="24"/>
          <w:lang w:val="hr-HR"/>
        </w:rPr>
        <w:t xml:space="preserve"> je </w:t>
      </w:r>
      <w:r w:rsidR="00E31198">
        <w:rPr>
          <w:szCs w:val="24"/>
          <w:lang w:val="hr-HR"/>
        </w:rPr>
        <w:t>prva</w:t>
      </w:r>
      <w:r w:rsidR="00B56749">
        <w:rPr>
          <w:szCs w:val="24"/>
          <w:lang w:val="hr-HR"/>
        </w:rPr>
        <w:t xml:space="preserve"> elektronička javna dražba (za identifikator predmeta prodaje </w:t>
      </w:r>
      <w:r w:rsidR="00E31198">
        <w:rPr>
          <w:szCs w:val="24"/>
          <w:lang w:val="hr-HR"/>
        </w:rPr>
        <w:t>6491</w:t>
      </w:r>
      <w:r w:rsidR="005176D4">
        <w:rPr>
          <w:szCs w:val="24"/>
          <w:lang w:val="hr-HR"/>
        </w:rPr>
        <w:t xml:space="preserve">) započela </w:t>
      </w:r>
      <w:r w:rsidR="00E31198">
        <w:rPr>
          <w:szCs w:val="24"/>
          <w:lang w:val="hr-HR"/>
        </w:rPr>
        <w:t>30.07.2018.</w:t>
      </w:r>
      <w:r w:rsidR="005176D4">
        <w:rPr>
          <w:szCs w:val="24"/>
          <w:lang w:val="hr-HR"/>
        </w:rPr>
        <w:t xml:space="preserve"> u 15:</w:t>
      </w:r>
      <w:r w:rsidR="00B56749">
        <w:rPr>
          <w:szCs w:val="24"/>
          <w:lang w:val="hr-HR"/>
        </w:rPr>
        <w:t>00</w:t>
      </w:r>
      <w:r w:rsidR="005176D4">
        <w:rPr>
          <w:szCs w:val="24"/>
          <w:lang w:val="hr-HR"/>
        </w:rPr>
        <w:t>:00</w:t>
      </w:r>
      <w:r w:rsidR="00002E79">
        <w:rPr>
          <w:szCs w:val="24"/>
          <w:lang w:val="hr-HR"/>
        </w:rPr>
        <w:t xml:space="preserve"> sati te</w:t>
      </w:r>
      <w:r w:rsidR="00B56749">
        <w:rPr>
          <w:szCs w:val="24"/>
          <w:lang w:val="hr-HR"/>
        </w:rPr>
        <w:t xml:space="preserve"> da je završila </w:t>
      </w:r>
      <w:r w:rsidR="00E31198">
        <w:rPr>
          <w:szCs w:val="24"/>
          <w:lang w:val="hr-HR"/>
        </w:rPr>
        <w:t>23.10</w:t>
      </w:r>
      <w:r w:rsidR="00B56749">
        <w:rPr>
          <w:szCs w:val="24"/>
          <w:lang w:val="hr-HR"/>
        </w:rPr>
        <w:t>.2018. u 23:59:59 sati. Datu</w:t>
      </w:r>
      <w:r w:rsidR="005176D4">
        <w:rPr>
          <w:szCs w:val="24"/>
          <w:lang w:val="hr-HR"/>
        </w:rPr>
        <w:t xml:space="preserve">m početka nadmetanja bio je </w:t>
      </w:r>
      <w:r w:rsidR="00E31198">
        <w:rPr>
          <w:szCs w:val="24"/>
          <w:lang w:val="hr-HR"/>
        </w:rPr>
        <w:t>10.10.</w:t>
      </w:r>
      <w:r w:rsidR="005176D4">
        <w:rPr>
          <w:szCs w:val="24"/>
          <w:lang w:val="hr-HR"/>
        </w:rPr>
        <w:t>201</w:t>
      </w:r>
      <w:r w:rsidR="00E31198">
        <w:rPr>
          <w:szCs w:val="24"/>
          <w:lang w:val="hr-HR"/>
        </w:rPr>
        <w:t>8</w:t>
      </w:r>
      <w:r w:rsidR="005176D4">
        <w:rPr>
          <w:szCs w:val="24"/>
          <w:lang w:val="hr-HR"/>
        </w:rPr>
        <w:t>. u 00</w:t>
      </w:r>
      <w:r w:rsidR="005176D4" w:rsidRPr="005176D4">
        <w:rPr>
          <w:szCs w:val="24"/>
          <w:lang w:val="hr-HR"/>
        </w:rPr>
        <w:t>:00:00</w:t>
      </w:r>
      <w:r w:rsidR="005176D4">
        <w:rPr>
          <w:szCs w:val="24"/>
          <w:lang w:val="hr-HR"/>
        </w:rPr>
        <w:t xml:space="preserve"> </w:t>
      </w:r>
      <w:r w:rsidR="00B56749">
        <w:rPr>
          <w:szCs w:val="24"/>
          <w:lang w:val="hr-HR"/>
        </w:rPr>
        <w:t xml:space="preserve">sati, a završetak nadmetanja je bio </w:t>
      </w:r>
      <w:r w:rsidR="00E31198">
        <w:rPr>
          <w:szCs w:val="24"/>
          <w:lang w:val="hr-HR"/>
        </w:rPr>
        <w:t>23.10</w:t>
      </w:r>
      <w:r w:rsidR="00B56749">
        <w:rPr>
          <w:szCs w:val="24"/>
          <w:lang w:val="hr-HR"/>
        </w:rPr>
        <w:t xml:space="preserve">.2018. u 23:59:59 sati. Nadalje, iz tog izvješća </w:t>
      </w:r>
      <w:r w:rsidR="00E31198">
        <w:rPr>
          <w:szCs w:val="24"/>
          <w:lang w:val="hr-HR"/>
        </w:rPr>
        <w:t>je razvidno</w:t>
      </w:r>
      <w:r w:rsidR="005176D4">
        <w:rPr>
          <w:szCs w:val="24"/>
          <w:lang w:val="hr-HR"/>
        </w:rPr>
        <w:t xml:space="preserve"> da </w:t>
      </w:r>
      <w:r>
        <w:rPr>
          <w:szCs w:val="24"/>
          <w:lang w:val="hr-HR"/>
        </w:rPr>
        <w:t>su</w:t>
      </w:r>
      <w:r w:rsidR="005176D4">
        <w:rPr>
          <w:szCs w:val="24"/>
          <w:lang w:val="hr-HR"/>
        </w:rPr>
        <w:t xml:space="preserve"> ukupno </w:t>
      </w:r>
      <w:r w:rsidR="00E31198">
        <w:rPr>
          <w:szCs w:val="24"/>
          <w:lang w:val="hr-HR"/>
        </w:rPr>
        <w:t>dva</w:t>
      </w:r>
      <w:r w:rsidR="00B56749">
        <w:rPr>
          <w:szCs w:val="24"/>
          <w:lang w:val="hr-HR"/>
        </w:rPr>
        <w:t xml:space="preserve"> ponuditelja uplati</w:t>
      </w:r>
      <w:r>
        <w:rPr>
          <w:szCs w:val="24"/>
          <w:lang w:val="hr-HR"/>
        </w:rPr>
        <w:t>li</w:t>
      </w:r>
      <w:r w:rsidR="00B56749">
        <w:rPr>
          <w:szCs w:val="24"/>
          <w:lang w:val="hr-HR"/>
        </w:rPr>
        <w:t xml:space="preserve"> </w:t>
      </w:r>
      <w:r w:rsidR="00002E79">
        <w:rPr>
          <w:szCs w:val="24"/>
          <w:lang w:val="hr-HR"/>
        </w:rPr>
        <w:t xml:space="preserve">potrebne </w:t>
      </w:r>
      <w:r w:rsidR="00B56749">
        <w:rPr>
          <w:szCs w:val="24"/>
          <w:lang w:val="hr-HR"/>
        </w:rPr>
        <w:t>jamčevine</w:t>
      </w:r>
      <w:r>
        <w:rPr>
          <w:szCs w:val="24"/>
          <w:lang w:val="hr-HR"/>
        </w:rPr>
        <w:t xml:space="preserve"> radi sudjelovanja u dražbi i to Ro-</w:t>
      </w:r>
      <w:r w:rsidR="00D323D8">
        <w:rPr>
          <w:szCs w:val="24"/>
          <w:lang w:val="hr-HR"/>
        </w:rPr>
        <w:t xml:space="preserve">Ro </w:t>
      </w:r>
      <w:r>
        <w:rPr>
          <w:szCs w:val="24"/>
          <w:lang w:val="hr-HR"/>
        </w:rPr>
        <w:t>d.o.o. Split te</w:t>
      </w:r>
      <w:r w:rsidR="00D323D8">
        <w:rPr>
          <w:szCs w:val="24"/>
          <w:lang w:val="hr-HR"/>
        </w:rPr>
        <w:t xml:space="preserve"> Vinko Bojić, vl. obrta VIRGINIA iz Splita, Antuna Mihanovića 31. Isto tako </w:t>
      </w:r>
      <w:r w:rsidR="00002E79">
        <w:rPr>
          <w:szCs w:val="24"/>
          <w:lang w:val="hr-HR"/>
        </w:rPr>
        <w:t>je razvidno</w:t>
      </w:r>
      <w:r w:rsidR="00D323D8">
        <w:rPr>
          <w:szCs w:val="24"/>
          <w:lang w:val="hr-HR"/>
        </w:rPr>
        <w:t xml:space="preserve"> i da su za vrijeme nadmetanja zaprimljene dvije valjane ponude i to ponuditelja Vinka Bojića, vl. obrta VIRGINIA iz Splita u iznosu od 905.000,00 kn te ponuditelja Ro-Ro d.o.o. Split u iznosu od  910.000,00 kn.</w:t>
      </w:r>
    </w:p>
    <w:p w:rsidRDefault="00D323D8" w:rsidP="00731F1B" w:rsidR="00D323D8">
      <w:pPr>
        <w:pStyle w:val="Tijeloteksta"/>
        <w:rPr>
          <w:szCs w:val="24"/>
          <w:lang w:val="hr-HR"/>
        </w:rPr>
      </w:pPr>
    </w:p>
    <w:p w:rsidRDefault="00D323D8" w:rsidP="00D323D8" w:rsidR="00D323D8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Nadalje, iz dostavljenog izvještaja o provedenoj elektroničkoj javnoj dražbi za m/b Forca, identifikatora nadmetanja: 10200 (list 917-927 spisa) razvidno je da je prva elektronička javna dražba (za identifikator predmeta prodaje 6490) započel</w:t>
      </w:r>
      <w:r w:rsidR="00002E79">
        <w:rPr>
          <w:szCs w:val="24"/>
          <w:lang w:val="hr-HR"/>
        </w:rPr>
        <w:t>a 30.07.2018. u 15:00:00 sati te</w:t>
      </w:r>
      <w:r>
        <w:rPr>
          <w:szCs w:val="24"/>
          <w:lang w:val="hr-HR"/>
        </w:rPr>
        <w:t xml:space="preserve"> da je završila 23.10.2018. u 23:59:59 sati. Datum početka nadmetanja bio je 10.10.2018. u 00</w:t>
      </w:r>
      <w:r w:rsidRPr="005176D4">
        <w:rPr>
          <w:szCs w:val="24"/>
          <w:lang w:val="hr-HR"/>
        </w:rPr>
        <w:t>:00:00</w:t>
      </w:r>
      <w:r>
        <w:rPr>
          <w:szCs w:val="24"/>
          <w:lang w:val="hr-HR"/>
        </w:rPr>
        <w:t xml:space="preserve"> sati, a završetak nadmetanja je bio 23.10.2018. u 23:59:59 sati. </w:t>
      </w:r>
      <w:r w:rsidR="00002E79">
        <w:rPr>
          <w:szCs w:val="24"/>
          <w:lang w:val="hr-HR"/>
        </w:rPr>
        <w:t xml:space="preserve">Iz </w:t>
      </w:r>
      <w:r>
        <w:rPr>
          <w:szCs w:val="24"/>
          <w:lang w:val="hr-HR"/>
        </w:rPr>
        <w:t xml:space="preserve">tog izvješća je razvidno </w:t>
      </w:r>
      <w:r w:rsidR="00002E79">
        <w:rPr>
          <w:szCs w:val="24"/>
          <w:lang w:val="hr-HR"/>
        </w:rPr>
        <w:t xml:space="preserve">i </w:t>
      </w:r>
      <w:r>
        <w:rPr>
          <w:szCs w:val="24"/>
          <w:lang w:val="hr-HR"/>
        </w:rPr>
        <w:t xml:space="preserve">da su ukupno dva ponuditelja uplatili </w:t>
      </w:r>
      <w:r w:rsidR="00002E79">
        <w:rPr>
          <w:szCs w:val="24"/>
          <w:lang w:val="hr-HR"/>
        </w:rPr>
        <w:t xml:space="preserve">potrebne </w:t>
      </w:r>
      <w:r>
        <w:rPr>
          <w:szCs w:val="24"/>
          <w:lang w:val="hr-HR"/>
        </w:rPr>
        <w:t>jamčevine radi sudjelovanja u dražbi i to Ro-Ro d.o.o. Split te Vinko Bojić, vl. obrta VIRGINIA iz Splita, Antuna Mihanovića 31. Isto tako</w:t>
      </w:r>
      <w:r w:rsidR="00002E79">
        <w:rPr>
          <w:szCs w:val="24"/>
          <w:lang w:val="hr-HR"/>
        </w:rPr>
        <w:t xml:space="preserve"> je razvidno</w:t>
      </w:r>
      <w:r>
        <w:rPr>
          <w:szCs w:val="24"/>
          <w:lang w:val="hr-HR"/>
        </w:rPr>
        <w:t xml:space="preserve"> i da su za vrijeme nadmetanja zaprimljene dvije valjane ponude i to ponuditelja Vinka Bojića, vl. obrta VIRGINIA iz Splita u iznosu od 905.000,00 kn te ponuditelja Ro-Ro d.o.o. Split u iznosu od  910.000,00 kn.</w:t>
      </w:r>
    </w:p>
    <w:p w:rsidRDefault="00D323D8" w:rsidP="00D323D8" w:rsidR="00D323D8">
      <w:pPr>
        <w:pStyle w:val="Tijeloteksta"/>
        <w:rPr>
          <w:szCs w:val="24"/>
          <w:lang w:val="hr-HR"/>
        </w:rPr>
      </w:pPr>
    </w:p>
    <w:p w:rsidRDefault="00D323D8" w:rsidP="00731F1B" w:rsidR="00675783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Prema tome, iz naprijed navedenih izvješća Financijske agencije o provedenim elektroničkim javnim dražbama</w:t>
      </w:r>
      <w:r w:rsidR="00F42E6B">
        <w:rPr>
          <w:szCs w:val="24"/>
          <w:lang w:val="hr-HR"/>
        </w:rPr>
        <w:t>,</w:t>
      </w:r>
      <w:r w:rsidR="00B56749">
        <w:rPr>
          <w:szCs w:val="24"/>
          <w:lang w:val="hr-HR"/>
        </w:rPr>
        <w:t xml:space="preserve"> razvidno je da je na </w:t>
      </w:r>
      <w:r w:rsidR="00FC4784">
        <w:rPr>
          <w:szCs w:val="24"/>
          <w:lang w:val="hr-HR"/>
        </w:rPr>
        <w:t>prvoj</w:t>
      </w:r>
      <w:r w:rsidR="005176D4">
        <w:rPr>
          <w:szCs w:val="24"/>
          <w:lang w:val="hr-HR"/>
        </w:rPr>
        <w:t xml:space="preserve"> javnoj dražbi najvišu</w:t>
      </w:r>
      <w:r w:rsidR="00B56749">
        <w:rPr>
          <w:szCs w:val="24"/>
          <w:lang w:val="hr-HR"/>
        </w:rPr>
        <w:t xml:space="preserve"> valjanu ponudu za kupnju</w:t>
      </w:r>
      <w:r>
        <w:rPr>
          <w:szCs w:val="24"/>
          <w:lang w:val="hr-HR"/>
        </w:rPr>
        <w:t xml:space="preserve"> motornog</w:t>
      </w:r>
      <w:r w:rsidR="00B56749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broda m/b Blace, kao i motornog broda m/b Forca dao </w:t>
      </w:r>
      <w:r w:rsidR="00FC4784">
        <w:rPr>
          <w:szCs w:val="24"/>
          <w:lang w:val="hr-HR"/>
        </w:rPr>
        <w:t xml:space="preserve">ponuditelj </w:t>
      </w:r>
      <w:r w:rsidR="00FC4784" w:rsidRPr="00E31198">
        <w:rPr>
          <w:szCs w:val="24"/>
          <w:lang w:val="hr-HR"/>
        </w:rPr>
        <w:t>Ro-Ro d.o.o. Split</w:t>
      </w:r>
      <w:r w:rsidR="00FC4784">
        <w:rPr>
          <w:szCs w:val="24"/>
          <w:lang w:val="hr-HR"/>
        </w:rPr>
        <w:t xml:space="preserve"> </w:t>
      </w:r>
      <w:r w:rsidR="00B56749">
        <w:rPr>
          <w:szCs w:val="24"/>
          <w:lang w:val="hr-HR"/>
        </w:rPr>
        <w:t xml:space="preserve">i to u iznosu od </w:t>
      </w:r>
      <w:r w:rsidR="00EA594E">
        <w:rPr>
          <w:szCs w:val="24"/>
          <w:lang w:val="hr-HR"/>
        </w:rPr>
        <w:t xml:space="preserve">po </w:t>
      </w:r>
      <w:r w:rsidR="00FC4784">
        <w:rPr>
          <w:szCs w:val="24"/>
          <w:lang w:val="hr-HR"/>
        </w:rPr>
        <w:t>910.000</w:t>
      </w:r>
      <w:r w:rsidR="00B56749">
        <w:rPr>
          <w:szCs w:val="24"/>
          <w:lang w:val="hr-HR"/>
        </w:rPr>
        <w:t>,00 kn</w:t>
      </w:r>
      <w:r>
        <w:rPr>
          <w:szCs w:val="24"/>
          <w:lang w:val="hr-HR"/>
        </w:rPr>
        <w:t xml:space="preserve"> za svaki od </w:t>
      </w:r>
      <w:r w:rsidR="00D168CB">
        <w:rPr>
          <w:szCs w:val="24"/>
          <w:lang w:val="hr-HR"/>
        </w:rPr>
        <w:t xml:space="preserve">tih </w:t>
      </w:r>
      <w:r>
        <w:rPr>
          <w:szCs w:val="24"/>
          <w:lang w:val="hr-HR"/>
        </w:rPr>
        <w:t>brodova</w:t>
      </w:r>
      <w:r w:rsidR="00B56749">
        <w:rPr>
          <w:szCs w:val="24"/>
          <w:lang w:val="hr-HR"/>
        </w:rPr>
        <w:t>, a radi čega je isti ispunio uvjete da mu se predmetn</w:t>
      </w:r>
      <w:r w:rsidR="00EA594E">
        <w:rPr>
          <w:szCs w:val="24"/>
          <w:lang w:val="hr-HR"/>
        </w:rPr>
        <w:t>i brodovi dosude</w:t>
      </w:r>
      <w:r w:rsidR="00B56749">
        <w:rPr>
          <w:szCs w:val="24"/>
          <w:lang w:val="hr-HR"/>
        </w:rPr>
        <w:t xml:space="preserve">. Napominje se da je iz izvješća Financijske agencije razvidno da je taj ponuditelj </w:t>
      </w:r>
      <w:r w:rsidR="00675783">
        <w:rPr>
          <w:szCs w:val="24"/>
          <w:lang w:val="hr-HR"/>
        </w:rPr>
        <w:t xml:space="preserve">prethodno uplatio jamčevinu na poseban račun Financijske agencije u iznosu od </w:t>
      </w:r>
      <w:r w:rsidR="00EA594E">
        <w:rPr>
          <w:szCs w:val="24"/>
          <w:lang w:val="hr-HR"/>
        </w:rPr>
        <w:t>po 90.000,00</w:t>
      </w:r>
      <w:r w:rsidR="00675783">
        <w:rPr>
          <w:szCs w:val="24"/>
          <w:lang w:val="hr-HR"/>
        </w:rPr>
        <w:t xml:space="preserve"> kn</w:t>
      </w:r>
      <w:r>
        <w:rPr>
          <w:szCs w:val="24"/>
          <w:lang w:val="hr-HR"/>
        </w:rPr>
        <w:t xml:space="preserve"> za svaki od tih brodova</w:t>
      </w:r>
      <w:r w:rsidR="00675783">
        <w:rPr>
          <w:szCs w:val="24"/>
          <w:lang w:val="hr-HR"/>
        </w:rPr>
        <w:t xml:space="preserve">, a što </w:t>
      </w:r>
      <w:r w:rsidR="00675783">
        <w:rPr>
          <w:szCs w:val="24"/>
          <w:lang w:val="hr-HR"/>
        </w:rPr>
        <w:lastRenderedPageBreak/>
        <w:t xml:space="preserve">predstavlja 10% od najniže početne cijene na </w:t>
      </w:r>
      <w:r w:rsidR="00EA594E">
        <w:rPr>
          <w:szCs w:val="24"/>
          <w:lang w:val="hr-HR"/>
        </w:rPr>
        <w:t>prvoj</w:t>
      </w:r>
      <w:r w:rsidR="00675783">
        <w:rPr>
          <w:szCs w:val="24"/>
          <w:lang w:val="hr-HR"/>
        </w:rPr>
        <w:t xml:space="preserve"> dražbi koja</w:t>
      </w:r>
      <w:r w:rsidR="00B56749">
        <w:rPr>
          <w:szCs w:val="24"/>
          <w:lang w:val="hr-HR"/>
        </w:rPr>
        <w:t xml:space="preserve"> je</w:t>
      </w:r>
      <w:r w:rsidR="00675783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za svaki od tih brodova  </w:t>
      </w:r>
      <w:r w:rsidR="00675783">
        <w:rPr>
          <w:szCs w:val="24"/>
          <w:lang w:val="hr-HR"/>
        </w:rPr>
        <w:t>iznosi</w:t>
      </w:r>
      <w:r w:rsidR="00B56749">
        <w:rPr>
          <w:szCs w:val="24"/>
          <w:lang w:val="hr-HR"/>
        </w:rPr>
        <w:t>la</w:t>
      </w:r>
      <w:r>
        <w:rPr>
          <w:szCs w:val="24"/>
          <w:lang w:val="hr-HR"/>
        </w:rPr>
        <w:t xml:space="preserve"> po</w:t>
      </w:r>
      <w:r w:rsidR="00675783">
        <w:rPr>
          <w:szCs w:val="24"/>
          <w:lang w:val="hr-HR"/>
        </w:rPr>
        <w:t xml:space="preserve"> </w:t>
      </w:r>
      <w:r w:rsidR="00EA594E" w:rsidRPr="00EA594E">
        <w:rPr>
          <w:szCs w:val="24"/>
          <w:lang w:val="hr-HR"/>
        </w:rPr>
        <w:t xml:space="preserve">900.000,00 </w:t>
      </w:r>
      <w:r w:rsidR="00675783">
        <w:rPr>
          <w:szCs w:val="24"/>
          <w:lang w:val="hr-HR"/>
        </w:rPr>
        <w:t xml:space="preserve">kn. </w:t>
      </w:r>
    </w:p>
    <w:p w:rsidRDefault="00D168CB" w:rsidP="00731F1B" w:rsidR="00D168CB">
      <w:pPr>
        <w:pStyle w:val="Tijeloteksta"/>
        <w:rPr>
          <w:szCs w:val="24"/>
          <w:lang w:val="hr-HR"/>
        </w:rPr>
      </w:pPr>
    </w:p>
    <w:p w:rsidRDefault="00D168CB" w:rsidP="00731F1B" w:rsidR="00D168CB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Nakon što su kod ovog suda zaprimljena izvješća Financijske agencije o provedenim elektroničkim javnim dražbama za naprijed navedena dva broda, </w:t>
      </w:r>
      <w:r w:rsidR="00F42E6B">
        <w:rPr>
          <w:szCs w:val="24"/>
          <w:lang w:val="hr-HR"/>
        </w:rPr>
        <w:t>kupac</w:t>
      </w:r>
      <w:r w:rsidRPr="00D168CB">
        <w:rPr>
          <w:szCs w:val="24"/>
          <w:lang w:val="hr-HR"/>
        </w:rPr>
        <w:t xml:space="preserve"> Ro-Ro d.o.o. Split</w:t>
      </w:r>
      <w:r>
        <w:rPr>
          <w:szCs w:val="24"/>
          <w:lang w:val="hr-HR"/>
        </w:rPr>
        <w:t xml:space="preserve"> najprije je podneskom od 5. studenog 2018. predložio da se u rješenju o dosudi, zajedno sa upisom prava vlasništva na predmetnim brodovima u </w:t>
      </w:r>
      <w:r w:rsidR="00F42E6B">
        <w:rPr>
          <w:szCs w:val="24"/>
          <w:lang w:val="hr-HR"/>
        </w:rPr>
        <w:t>njegovu korist, odredi da će se</w:t>
      </w:r>
      <w:r>
        <w:rPr>
          <w:szCs w:val="24"/>
          <w:lang w:val="hr-HR"/>
        </w:rPr>
        <w:t xml:space="preserve"> nakon pravomoćnosti rješenja o dosudi t</w:t>
      </w:r>
      <w:r w:rsidR="00F42E6B">
        <w:rPr>
          <w:szCs w:val="24"/>
          <w:lang w:val="hr-HR"/>
        </w:rPr>
        <w:t>e pošto kupovnina bude položena</w:t>
      </w:r>
      <w:r>
        <w:rPr>
          <w:szCs w:val="24"/>
          <w:lang w:val="hr-HR"/>
        </w:rPr>
        <w:t xml:space="preserve"> u upisnik trgovačkih brodova, prilikom upisa njegovog prava vlasništva</w:t>
      </w:r>
      <w:r w:rsidR="00F42E6B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upisati i založno pravo na tim brodovima u korist Banke kovanica d.d. Varaždin, radi osiguranja tražbine banke, a sve to obzirom da će kupac kupovninu za kupnju predmetnih brodova financirati kreditom te banke. Međutim, kupac Ro-Ro d.o.o. Split je naknadno dostavio ovom sudu 12. studenog 2018. novi podnesak </w:t>
      </w:r>
      <w:r w:rsidR="00C754BD">
        <w:rPr>
          <w:szCs w:val="24"/>
          <w:lang w:val="hr-HR"/>
        </w:rPr>
        <w:t xml:space="preserve">u kojem je isti naveo da povlači svoj prijedlog da se u rješenju o dosudi, pored upisa prava vlasništva u njegovu korist na predmetnim brodovima, odredi i upis založnog prava na </w:t>
      </w:r>
      <w:r w:rsidR="00F42E6B">
        <w:rPr>
          <w:szCs w:val="24"/>
          <w:lang w:val="hr-HR"/>
        </w:rPr>
        <w:t>t</w:t>
      </w:r>
      <w:r w:rsidR="00C754BD">
        <w:rPr>
          <w:szCs w:val="24"/>
          <w:lang w:val="hr-HR"/>
        </w:rPr>
        <w:t>im brodovima u korist Banke kovanica d.d.</w:t>
      </w:r>
    </w:p>
    <w:p w:rsidRDefault="00C754BD" w:rsidP="00731F1B" w:rsidR="00C754BD">
      <w:pPr>
        <w:pStyle w:val="Tijeloteksta"/>
        <w:rPr>
          <w:szCs w:val="24"/>
          <w:lang w:val="hr-HR"/>
        </w:rPr>
      </w:pPr>
    </w:p>
    <w:p w:rsidRDefault="00F42E6B" w:rsidP="00731F1B" w:rsidR="00C754B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Isto tako</w:t>
      </w:r>
      <w:r w:rsidR="00F729E2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potrebno je</w:t>
      </w:r>
      <w:r w:rsidR="00C754BD">
        <w:rPr>
          <w:szCs w:val="24"/>
          <w:lang w:val="hr-HR"/>
        </w:rPr>
        <w:t xml:space="preserve"> navesti i da je zaključkom o prodaji </w:t>
      </w:r>
      <w:r>
        <w:rPr>
          <w:szCs w:val="24"/>
          <w:lang w:val="hr-HR"/>
        </w:rPr>
        <w:t>ovog suda</w:t>
      </w:r>
      <w:r w:rsidR="00C754BD">
        <w:rPr>
          <w:szCs w:val="24"/>
          <w:lang w:val="hr-HR"/>
        </w:rPr>
        <w:t xml:space="preserve"> od 29. lipnja 2018., kojim su određeni uvjeti i način</w:t>
      </w:r>
      <w:r w:rsidR="00F729E2">
        <w:rPr>
          <w:szCs w:val="24"/>
          <w:lang w:val="hr-HR"/>
        </w:rPr>
        <w:t xml:space="preserve"> prodaje brodova, određeno da u</w:t>
      </w:r>
      <w:r w:rsidR="00C754BD">
        <w:rPr>
          <w:szCs w:val="24"/>
          <w:lang w:val="hr-HR"/>
        </w:rPr>
        <w:t xml:space="preserve"> utvrđenu vrijednost brodova nije uračunat </w:t>
      </w:r>
      <w:r w:rsidR="00F729E2">
        <w:rPr>
          <w:szCs w:val="24"/>
          <w:lang w:val="hr-HR"/>
        </w:rPr>
        <w:t xml:space="preserve">porez na dodanu vrijednost (PDV) </w:t>
      </w:r>
      <w:r w:rsidR="00C754BD">
        <w:rPr>
          <w:szCs w:val="24"/>
          <w:lang w:val="hr-HR"/>
        </w:rPr>
        <w:t>te da će kupac biti dužan p</w:t>
      </w:r>
      <w:r w:rsidR="00F729E2">
        <w:rPr>
          <w:szCs w:val="24"/>
          <w:lang w:val="hr-HR"/>
        </w:rPr>
        <w:t>oložiti kupovninu u cijelosti i</w:t>
      </w:r>
      <w:r w:rsidR="00C754BD">
        <w:rPr>
          <w:szCs w:val="24"/>
          <w:lang w:val="hr-HR"/>
        </w:rPr>
        <w:t xml:space="preserve"> platiti </w:t>
      </w:r>
      <w:r w:rsidR="00F729E2">
        <w:rPr>
          <w:szCs w:val="24"/>
          <w:lang w:val="hr-HR"/>
        </w:rPr>
        <w:t xml:space="preserve">PDV, </w:t>
      </w:r>
      <w:r w:rsidR="00C754BD">
        <w:rPr>
          <w:szCs w:val="24"/>
          <w:lang w:val="hr-HR"/>
        </w:rPr>
        <w:t xml:space="preserve">ukoliko postoji obveza plaćanja PDV-a. </w:t>
      </w:r>
    </w:p>
    <w:p w:rsidRDefault="00C754BD" w:rsidP="00731F1B" w:rsidR="00C754BD">
      <w:pPr>
        <w:pStyle w:val="Tijeloteksta"/>
        <w:rPr>
          <w:szCs w:val="24"/>
          <w:lang w:val="hr-HR"/>
        </w:rPr>
      </w:pPr>
    </w:p>
    <w:p w:rsidRDefault="00C754BD" w:rsidP="00C754BD" w:rsidR="00C754BD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Podneskom od 14. studenog 2018. stečajni upravitelj Frano Krišto je obavijestio ovaj sud da se, vezano za završena javna nadmetanja za m/b Forca i m/b Blace, sukladno važećem Zakonu o porezu na dodanu vrijednost na predmetnu imovinu – brodove obračunava i plaća PDV. Sukladno tome</w:t>
      </w:r>
      <w:r w:rsidR="00F42E6B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stečajni upravitelj je istakao da je rješenjem o dosudi potrebno obvezati kupce tih brodov</w:t>
      </w:r>
      <w:r w:rsidR="00F729E2">
        <w:rPr>
          <w:szCs w:val="24"/>
          <w:lang w:val="hr-HR"/>
        </w:rPr>
        <w:t>a na plaćanje kupovnine uvećane</w:t>
      </w:r>
      <w:r>
        <w:rPr>
          <w:szCs w:val="24"/>
          <w:lang w:val="hr-HR"/>
        </w:rPr>
        <w:t xml:space="preserve"> za pripadajući PDV, a koji PDV, s obzirom na najvišu danu ponudu u iznosu od po 910.000,00 kn, za svaki od navedenih dvaju brodova iznosi po 227.500,00 kn.</w:t>
      </w:r>
    </w:p>
    <w:p w:rsidRDefault="00C754BD" w:rsidP="00C754BD" w:rsidR="00C754BD">
      <w:pPr>
        <w:pStyle w:val="Tijeloteksta"/>
        <w:ind w:firstLine="708"/>
        <w:rPr>
          <w:szCs w:val="24"/>
          <w:lang w:val="hr-HR"/>
        </w:rPr>
      </w:pPr>
    </w:p>
    <w:p w:rsidRDefault="00C754BD" w:rsidP="00C754BD" w:rsidR="00C754BD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Sukladno navedenom, kupca Ro-Ro d.o.o. Split, a koji je dao najviše valjane ponude za kupnju naprijed navedenih dvaju brodova, pored iznosa kupovnine od po 910.000,00 kn za svaki brod bilo je potrebno obvezati i na plaćanje pripadajućeg PDV-a u iznosu od po 227.500,00 kn za svaki brod, a sve to sukladno zaključku o prodaji i očitovanju stečajnog upravitelja. </w:t>
      </w:r>
    </w:p>
    <w:p w:rsidRDefault="00796190" w:rsidP="00C754BD" w:rsidR="00796190">
      <w:pPr>
        <w:pStyle w:val="Tijeloteksta"/>
        <w:ind w:firstLine="708"/>
        <w:rPr>
          <w:szCs w:val="24"/>
          <w:lang w:val="hr-HR"/>
        </w:rPr>
      </w:pPr>
    </w:p>
    <w:p w:rsidRDefault="00796190" w:rsidP="00796190" w:rsidR="00796190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Slijedom naprijed navedenog, a temeljem odredbi</w:t>
      </w:r>
      <w:r w:rsidR="005A2973">
        <w:rPr>
          <w:szCs w:val="24"/>
          <w:lang w:val="hr-HR"/>
        </w:rPr>
        <w:t xml:space="preserve"> članka 247. i članka 12. stavak</w:t>
      </w:r>
      <w:r>
        <w:rPr>
          <w:szCs w:val="24"/>
          <w:lang w:val="hr-HR"/>
        </w:rPr>
        <w:t xml:space="preserve"> 1. i 2. SZ/15 i odredbi članaka 103., 106. i 108.</w:t>
      </w:r>
      <w:r w:rsidRPr="00796190">
        <w:rPr>
          <w:szCs w:val="24"/>
          <w:lang w:val="hr-HR"/>
        </w:rPr>
        <w:t xml:space="preserve"> </w:t>
      </w:r>
      <w:r w:rsidRPr="00F7444A">
        <w:rPr>
          <w:szCs w:val="24"/>
          <w:lang w:val="hr-HR"/>
        </w:rPr>
        <w:t>Ovršnog</w:t>
      </w:r>
      <w:r>
        <w:rPr>
          <w:szCs w:val="24"/>
          <w:lang w:val="hr-HR"/>
        </w:rPr>
        <w:t xml:space="preserve"> zakona (Narodne novine broj 112/12, 25/13, 93/14, 55/16 i 73/17, dalje OZ) te odredbi članaka 878., 893. i dr. </w:t>
      </w:r>
      <w:r w:rsidRPr="00796190">
        <w:rPr>
          <w:szCs w:val="24"/>
          <w:lang w:val="hr-HR"/>
        </w:rPr>
        <w:t>Pomorskog zakonika (Narodne novine broj 181/04, 76/07, 146/08, 61/11, 56/13 i 26/15, dalje PZ)</w:t>
      </w:r>
      <w:r>
        <w:rPr>
          <w:szCs w:val="24"/>
          <w:lang w:val="hr-HR"/>
        </w:rPr>
        <w:t xml:space="preserve">, odlučeno je kao u izreci ovog rješenja o dosudi. </w:t>
      </w:r>
    </w:p>
    <w:p w:rsidRDefault="007675A7" w:rsidP="007675A7" w:rsidR="007675A7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B491F" w:rsidP="00BE20C0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 xml:space="preserve">U Splitu, </w:t>
      </w:r>
      <w:r w:rsidR="000C45AC">
        <w:rPr>
          <w:szCs w:val="24"/>
          <w:lang w:val="hr-HR"/>
        </w:rPr>
        <w:t>20</w:t>
      </w:r>
      <w:r w:rsidR="00EA594E">
        <w:rPr>
          <w:szCs w:val="24"/>
          <w:lang w:val="hr-HR"/>
        </w:rPr>
        <w:t>. studenog</w:t>
      </w:r>
      <w:r w:rsidR="007E2AB9">
        <w:rPr>
          <w:szCs w:val="24"/>
          <w:lang w:val="hr-HR"/>
        </w:rPr>
        <w:t xml:space="preserve"> 2018.</w:t>
      </w:r>
      <w:r w:rsidR="00D60D87">
        <w:rPr>
          <w:szCs w:val="24"/>
          <w:lang w:val="hr-HR"/>
        </w:rPr>
        <w:t xml:space="preserve"> </w:t>
      </w:r>
    </w:p>
    <w:p w:rsidRDefault="00EB491F" w:rsidP="00EB491F" w:rsidR="00EB491F" w:rsidRPr="005A2973">
      <w:pPr>
        <w:pStyle w:val="Tijeloteksta"/>
        <w:rPr>
          <w:szCs w:val="24"/>
          <w:lang w:val="hr-HR"/>
        </w:rPr>
      </w:pPr>
    </w:p>
    <w:p w:rsidRDefault="00714854" w:rsidP="00F53C8F" w:rsidR="00714854" w:rsidRPr="00714854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14854">
        <w:rPr>
          <w:rFonts w:hAnsi="Times New Roman" w:ascii="Times New Roman"/>
          <w:sz w:val="24"/>
          <w:szCs w:val="24"/>
        </w:rPr>
        <w:t>Sudac</w:t>
      </w:r>
    </w:p>
    <w:p w:rsidRDefault="00714854" w:rsidP="00F53C8F" w:rsidR="00714854" w:rsidRPr="00714854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714854" w:rsidP="00F53C8F" w:rsidR="00714854" w:rsidRPr="00714854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14854">
        <w:rPr>
          <w:rFonts w:hAnsi="Times New Roman" w:ascii="Times New Roman"/>
          <w:sz w:val="24"/>
          <w:szCs w:val="24"/>
        </w:rPr>
        <w:t>Paško Bačić, v.r.</w:t>
      </w:r>
    </w:p>
    <w:p w:rsidRDefault="00714854" w:rsidP="00F53C8F" w:rsidR="00714854" w:rsidRPr="00714854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14854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714854" w:rsidP="00F53C8F" w:rsidR="00714854" w:rsidRPr="00714854">
      <w:pPr>
        <w:ind w:firstLine="708" w:left="5664"/>
        <w:rPr>
          <w:rFonts w:hAnsi="Times New Roman" w:ascii="Times New Roman"/>
          <w:sz w:val="24"/>
          <w:szCs w:val="24"/>
        </w:rPr>
      </w:pPr>
      <w:r w:rsidRPr="00714854">
        <w:rPr>
          <w:rFonts w:hAnsi="Times New Roman" w:ascii="Times New Roman"/>
          <w:sz w:val="24"/>
          <w:szCs w:val="24"/>
        </w:rPr>
        <w:t xml:space="preserve"> Katarina Raos</w:t>
      </w:r>
    </w:p>
    <w:p w:rsidRDefault="003A2134" w:rsidP="00BE20C0" w:rsidR="003A2134" w:rsidRPr="00F049A9">
      <w:pPr>
        <w:ind w:left="7788"/>
        <w:rPr>
          <w:rFonts w:hAnsi="Times New Roman" w:ascii="Times New Roman"/>
          <w:sz w:val="24"/>
          <w:szCs w:val="24"/>
        </w:rPr>
      </w:pPr>
    </w:p>
    <w:p w:rsidRDefault="003A2134" w:rsidP="00EB491F" w:rsidR="003A2134" w:rsidRPr="00A0189D">
      <w:pPr>
        <w:pStyle w:val="Tijeloteksta"/>
        <w:rPr>
          <w:sz w:val="16"/>
          <w:szCs w:val="16"/>
          <w:lang w:val="hr-HR"/>
        </w:rPr>
      </w:pPr>
    </w:p>
    <w:p w:rsidRDefault="00796190" w:rsidP="00BE20C0" w:rsidR="00796190">
      <w:pPr>
        <w:pStyle w:val="Tijeloteksta"/>
        <w:rPr>
          <w:szCs w:val="24"/>
          <w:lang w:val="hr-HR"/>
        </w:rPr>
      </w:pPr>
    </w:p>
    <w:p w:rsidRDefault="00EA594E" w:rsidP="00BE20C0" w:rsidR="00BE20C0" w:rsidRPr="00796190">
      <w:pPr>
        <w:pStyle w:val="Tijeloteksta"/>
        <w:rPr>
          <w:szCs w:val="24"/>
          <w:lang w:val="hr-HR"/>
        </w:rPr>
      </w:pPr>
      <w:r w:rsidRPr="00796190">
        <w:rPr>
          <w:szCs w:val="24"/>
          <w:lang w:val="hr-HR"/>
        </w:rPr>
        <w:t xml:space="preserve">Pouka o pravnom lijeku: </w:t>
      </w:r>
    </w:p>
    <w:p w:rsidRDefault="00BE20C0" w:rsidP="00BE20C0" w:rsidR="00BE20C0" w:rsidRPr="00796190">
      <w:pPr>
        <w:pStyle w:val="Tijeloteksta"/>
        <w:rPr>
          <w:szCs w:val="24"/>
          <w:lang w:val="hr-HR"/>
        </w:rPr>
      </w:pPr>
      <w:r w:rsidRPr="00796190">
        <w:rPr>
          <w:szCs w:val="24"/>
          <w:lang w:val="hr-HR"/>
        </w:rPr>
        <w:t>Protiv ovog rješenja dopuštena je žalba Visokom trgova</w:t>
      </w:r>
      <w:r w:rsidRPr="00796190">
        <w:rPr>
          <w:rFonts w:hint="eastAsia"/>
          <w:szCs w:val="24"/>
          <w:lang w:val="hr-HR"/>
        </w:rPr>
        <w:t>č</w:t>
      </w:r>
      <w:r w:rsidRPr="00796190">
        <w:rPr>
          <w:szCs w:val="24"/>
          <w:lang w:val="hr-HR"/>
        </w:rPr>
        <w:t xml:space="preserve">kom sudu Republike Hrvatske u Zagrebu. Žalba se podnosi putem ovog suda, pismeno u 3 primjerka, u roku od 8 dana od </w:t>
      </w:r>
      <w:r w:rsidR="005176D4" w:rsidRPr="00796190">
        <w:rPr>
          <w:szCs w:val="24"/>
          <w:lang w:val="hr-HR"/>
        </w:rPr>
        <w:t>primitka</w:t>
      </w:r>
      <w:r w:rsidRPr="00796190">
        <w:rPr>
          <w:szCs w:val="24"/>
          <w:lang w:val="hr-HR"/>
        </w:rPr>
        <w:t xml:space="preserve"> rješenja. </w:t>
      </w:r>
      <w:r w:rsidR="005176D4" w:rsidRPr="00796190">
        <w:rPr>
          <w:szCs w:val="24"/>
          <w:lang w:val="hr-HR"/>
        </w:rPr>
        <w:t>Primitak ovog</w:t>
      </w:r>
      <w:r w:rsidR="00EA594E" w:rsidRPr="00796190">
        <w:rPr>
          <w:szCs w:val="24"/>
          <w:lang w:val="hr-HR"/>
        </w:rPr>
        <w:t xml:space="preserve"> rješenja računa se sukladno članku 103. OZ-a </w:t>
      </w:r>
      <w:r w:rsidR="00B16F82">
        <w:rPr>
          <w:szCs w:val="24"/>
          <w:lang w:val="hr-HR"/>
        </w:rPr>
        <w:t>i članku</w:t>
      </w:r>
      <w:r w:rsidR="005A2973">
        <w:rPr>
          <w:szCs w:val="24"/>
          <w:lang w:val="hr-HR"/>
        </w:rPr>
        <w:t xml:space="preserve"> 893. PZ-a </w:t>
      </w:r>
      <w:r w:rsidR="00EA594E" w:rsidRPr="00796190">
        <w:rPr>
          <w:szCs w:val="24"/>
          <w:lang w:val="hr-HR"/>
        </w:rPr>
        <w:t>u vezi s člankom</w:t>
      </w:r>
      <w:r w:rsidR="005A2973">
        <w:rPr>
          <w:szCs w:val="24"/>
          <w:lang w:val="hr-HR"/>
        </w:rPr>
        <w:t xml:space="preserve"> 247. SZ/15</w:t>
      </w:r>
      <w:r w:rsidR="005176D4" w:rsidRPr="00796190">
        <w:rPr>
          <w:szCs w:val="24"/>
          <w:lang w:val="hr-HR"/>
        </w:rPr>
        <w:t xml:space="preserve"> istekom trećeg dana od dana </w:t>
      </w:r>
      <w:r w:rsidR="004D03B7" w:rsidRPr="00796190">
        <w:rPr>
          <w:szCs w:val="24"/>
          <w:lang w:val="hr-HR"/>
        </w:rPr>
        <w:t xml:space="preserve">njegove </w:t>
      </w:r>
      <w:r w:rsidR="005176D4" w:rsidRPr="00796190">
        <w:rPr>
          <w:szCs w:val="24"/>
          <w:lang w:val="hr-HR"/>
        </w:rPr>
        <w:t>objave</w:t>
      </w:r>
      <w:r w:rsidR="004D03B7" w:rsidRPr="00796190">
        <w:rPr>
          <w:szCs w:val="24"/>
          <w:lang w:val="hr-HR"/>
        </w:rPr>
        <w:t xml:space="preserve"> na mrežnoj stranici e-Oglasna ploča sudova. </w:t>
      </w:r>
    </w:p>
    <w:p w:rsidRDefault="004D03B7" w:rsidP="00BE20C0" w:rsidR="004D03B7" w:rsidRPr="00BE20C0">
      <w:pPr>
        <w:pStyle w:val="Tijeloteksta"/>
        <w:rPr>
          <w:szCs w:val="24"/>
          <w:lang w:val="hr-HR"/>
        </w:rPr>
      </w:pPr>
    </w:p>
    <w:p w:rsidRDefault="009E4EA1" w:rsidP="00EB491F" w:rsidR="009E4EA1" w:rsidRPr="00CF5B57">
      <w:pPr>
        <w:pStyle w:val="Tijeloteksta"/>
        <w:rPr>
          <w:szCs w:val="24"/>
          <w:lang w:val="hr-HR"/>
        </w:rPr>
      </w:pPr>
    </w:p>
    <w:sectPr w:rsidSect="004B5A9A" w:rsidR="009E4EA1" w:rsidRPr="00CF5B57">
      <w:headerReference w:type="even" r:id="rId11"/>
      <w:headerReference w:type="default" r:id="rId12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6A36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>-</w:t>
    </w:r>
    <w:r w:rsidR="00E944EE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E944EE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E944EE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47A33">
      <w:rPr>
        <w:rStyle w:val="Brojstranice"/>
        <w:rFonts w:hAnsi="Times New Roman" w:ascii="Times New Roman"/>
        <w:noProof/>
        <w:sz w:val="24"/>
        <w:szCs w:val="24"/>
      </w:rPr>
      <w:t>5</w:t>
    </w:r>
    <w:r w:rsidR="00E944EE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>-</w:t>
    </w:r>
  </w:p>
  <w:p w:rsidRDefault="006A6A36" w:rsidP="006A6A36" w:rsidR="006A6A36">
    <w:pPr>
      <w:pStyle w:val="Zaglavlje"/>
      <w:jc w:val="right"/>
      <w:rPr>
        <w:rFonts w:hAnsi="Times New Roman" w:ascii="Times New Roman"/>
        <w:sz w:val="24"/>
        <w:szCs w:val="24"/>
      </w:rPr>
    </w:pPr>
    <w:r w:rsidRPr="006A6A36">
      <w:rPr>
        <w:rFonts w:hAnsi="Times New Roman" w:ascii="Times New Roman"/>
        <w:sz w:val="24"/>
        <w:szCs w:val="24"/>
      </w:rPr>
      <w:t>P</w:t>
    </w:r>
    <w:r w:rsidR="0046031B">
      <w:rPr>
        <w:rFonts w:hAnsi="Times New Roman" w:ascii="Times New Roman"/>
        <w:sz w:val="24"/>
        <w:szCs w:val="24"/>
      </w:rPr>
      <w:t>oslovni broj: 12. St-53/2015-139</w:t>
    </w:r>
    <w:r w:rsidR="00E944EE" w:rsidRPr="009E7EC2">
      <w:rPr>
        <w:rFonts w:hAnsi="Times New Roman" w:ascii="Times New Roman"/>
        <w:sz w:val="24"/>
        <w:szCs w:val="24"/>
      </w:rPr>
      <w:t xml:space="preserve">          </w:t>
    </w:r>
  </w:p>
  <w:p w:rsidRDefault="00E944EE" w:rsidP="006A6A36" w:rsidR="00E944EE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</w:t>
    </w:r>
  </w:p>
  <w:p w:rsidRDefault="00E944EE" w:rsidR="00E944EE" w:rsidRPr="005A2973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DE"/>
    <w:rsid w:val="00002B9B"/>
    <w:rsid w:val="00002E79"/>
    <w:rsid w:val="00007007"/>
    <w:rsid w:val="00020FF0"/>
    <w:rsid w:val="00025438"/>
    <w:rsid w:val="000256BD"/>
    <w:rsid w:val="0002784A"/>
    <w:rsid w:val="00040E2E"/>
    <w:rsid w:val="0004299A"/>
    <w:rsid w:val="00051A24"/>
    <w:rsid w:val="00060958"/>
    <w:rsid w:val="00061F31"/>
    <w:rsid w:val="00064D8B"/>
    <w:rsid w:val="00065DC0"/>
    <w:rsid w:val="000666DB"/>
    <w:rsid w:val="000672E6"/>
    <w:rsid w:val="00071F5F"/>
    <w:rsid w:val="000821ED"/>
    <w:rsid w:val="00085269"/>
    <w:rsid w:val="0008674F"/>
    <w:rsid w:val="000869E6"/>
    <w:rsid w:val="00086D2E"/>
    <w:rsid w:val="0009069D"/>
    <w:rsid w:val="000967E4"/>
    <w:rsid w:val="00096C94"/>
    <w:rsid w:val="000A18AE"/>
    <w:rsid w:val="000B040F"/>
    <w:rsid w:val="000B0B9E"/>
    <w:rsid w:val="000B0BF5"/>
    <w:rsid w:val="000B19B8"/>
    <w:rsid w:val="000B4055"/>
    <w:rsid w:val="000B5F72"/>
    <w:rsid w:val="000C2C3C"/>
    <w:rsid w:val="000C45A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24C2"/>
    <w:rsid w:val="0011505F"/>
    <w:rsid w:val="00115DF3"/>
    <w:rsid w:val="001178BC"/>
    <w:rsid w:val="00121292"/>
    <w:rsid w:val="001240AB"/>
    <w:rsid w:val="00130268"/>
    <w:rsid w:val="00131480"/>
    <w:rsid w:val="00131752"/>
    <w:rsid w:val="001324F3"/>
    <w:rsid w:val="00133127"/>
    <w:rsid w:val="001357C2"/>
    <w:rsid w:val="0014032E"/>
    <w:rsid w:val="00143A18"/>
    <w:rsid w:val="00147C84"/>
    <w:rsid w:val="00152BB3"/>
    <w:rsid w:val="001549A1"/>
    <w:rsid w:val="00160DF6"/>
    <w:rsid w:val="0016323C"/>
    <w:rsid w:val="001651CB"/>
    <w:rsid w:val="00165DFA"/>
    <w:rsid w:val="0016603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0427"/>
    <w:rsid w:val="001A2551"/>
    <w:rsid w:val="001A2A4E"/>
    <w:rsid w:val="001A2A4F"/>
    <w:rsid w:val="001A4FD4"/>
    <w:rsid w:val="001C057B"/>
    <w:rsid w:val="001C0998"/>
    <w:rsid w:val="001C17FB"/>
    <w:rsid w:val="001C5797"/>
    <w:rsid w:val="001C5FA1"/>
    <w:rsid w:val="001D19B5"/>
    <w:rsid w:val="001D3F50"/>
    <w:rsid w:val="001D4887"/>
    <w:rsid w:val="001D5C4A"/>
    <w:rsid w:val="001D6B42"/>
    <w:rsid w:val="001E1520"/>
    <w:rsid w:val="001E1CE3"/>
    <w:rsid w:val="001E5EA3"/>
    <w:rsid w:val="001F1A84"/>
    <w:rsid w:val="001F3F02"/>
    <w:rsid w:val="001F5654"/>
    <w:rsid w:val="00200E29"/>
    <w:rsid w:val="00211A93"/>
    <w:rsid w:val="0021467A"/>
    <w:rsid w:val="00217DD3"/>
    <w:rsid w:val="00223725"/>
    <w:rsid w:val="00224E7D"/>
    <w:rsid w:val="00225862"/>
    <w:rsid w:val="002316E1"/>
    <w:rsid w:val="00232EBD"/>
    <w:rsid w:val="00235AE7"/>
    <w:rsid w:val="00235CE4"/>
    <w:rsid w:val="00237A3C"/>
    <w:rsid w:val="002412CF"/>
    <w:rsid w:val="00244540"/>
    <w:rsid w:val="00246276"/>
    <w:rsid w:val="00247B33"/>
    <w:rsid w:val="00260AEE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9B2"/>
    <w:rsid w:val="00290EDE"/>
    <w:rsid w:val="00296F45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E4AAE"/>
    <w:rsid w:val="002E7373"/>
    <w:rsid w:val="002F2F29"/>
    <w:rsid w:val="002F4D40"/>
    <w:rsid w:val="002F6EB8"/>
    <w:rsid w:val="00301526"/>
    <w:rsid w:val="00306A8D"/>
    <w:rsid w:val="0031033B"/>
    <w:rsid w:val="003103E3"/>
    <w:rsid w:val="0031175A"/>
    <w:rsid w:val="003124FF"/>
    <w:rsid w:val="00323E42"/>
    <w:rsid w:val="0032593A"/>
    <w:rsid w:val="003311B2"/>
    <w:rsid w:val="00333289"/>
    <w:rsid w:val="00335A7D"/>
    <w:rsid w:val="00343BA8"/>
    <w:rsid w:val="00343E39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2134"/>
    <w:rsid w:val="003A4E7F"/>
    <w:rsid w:val="003A697B"/>
    <w:rsid w:val="003A7A7C"/>
    <w:rsid w:val="003B58B7"/>
    <w:rsid w:val="003C225A"/>
    <w:rsid w:val="003C5AA0"/>
    <w:rsid w:val="003C5D97"/>
    <w:rsid w:val="003C6234"/>
    <w:rsid w:val="003C6493"/>
    <w:rsid w:val="003C796A"/>
    <w:rsid w:val="003D0CFF"/>
    <w:rsid w:val="003D575B"/>
    <w:rsid w:val="003D57D3"/>
    <w:rsid w:val="003E1CD4"/>
    <w:rsid w:val="003E1D0E"/>
    <w:rsid w:val="003E251E"/>
    <w:rsid w:val="003E2FF8"/>
    <w:rsid w:val="004021FA"/>
    <w:rsid w:val="00403C06"/>
    <w:rsid w:val="0040716B"/>
    <w:rsid w:val="0041292C"/>
    <w:rsid w:val="0041302D"/>
    <w:rsid w:val="00414B81"/>
    <w:rsid w:val="0042089D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6031B"/>
    <w:rsid w:val="00471337"/>
    <w:rsid w:val="00472A8D"/>
    <w:rsid w:val="0049251F"/>
    <w:rsid w:val="004A03AE"/>
    <w:rsid w:val="004A123B"/>
    <w:rsid w:val="004A1A11"/>
    <w:rsid w:val="004A52B6"/>
    <w:rsid w:val="004B1C3A"/>
    <w:rsid w:val="004B5A9A"/>
    <w:rsid w:val="004C1EBF"/>
    <w:rsid w:val="004C2345"/>
    <w:rsid w:val="004C5497"/>
    <w:rsid w:val="004D03B7"/>
    <w:rsid w:val="004D1E28"/>
    <w:rsid w:val="004D2950"/>
    <w:rsid w:val="004E4E0D"/>
    <w:rsid w:val="004F1F16"/>
    <w:rsid w:val="004F377F"/>
    <w:rsid w:val="004F4D67"/>
    <w:rsid w:val="00504FBD"/>
    <w:rsid w:val="005176D4"/>
    <w:rsid w:val="0052236B"/>
    <w:rsid w:val="005261F6"/>
    <w:rsid w:val="005271BB"/>
    <w:rsid w:val="00532AAD"/>
    <w:rsid w:val="00544596"/>
    <w:rsid w:val="00545165"/>
    <w:rsid w:val="0054580A"/>
    <w:rsid w:val="005513D6"/>
    <w:rsid w:val="00560007"/>
    <w:rsid w:val="00574AD8"/>
    <w:rsid w:val="00575668"/>
    <w:rsid w:val="00575D7D"/>
    <w:rsid w:val="00587181"/>
    <w:rsid w:val="00591A30"/>
    <w:rsid w:val="005942D7"/>
    <w:rsid w:val="005968D3"/>
    <w:rsid w:val="00597184"/>
    <w:rsid w:val="005A2973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5F4FAA"/>
    <w:rsid w:val="00602B6A"/>
    <w:rsid w:val="0060452A"/>
    <w:rsid w:val="00613736"/>
    <w:rsid w:val="0061560D"/>
    <w:rsid w:val="00616832"/>
    <w:rsid w:val="00617625"/>
    <w:rsid w:val="00623402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750B4"/>
    <w:rsid w:val="00675783"/>
    <w:rsid w:val="006848F3"/>
    <w:rsid w:val="006854CD"/>
    <w:rsid w:val="006938D6"/>
    <w:rsid w:val="00696C1C"/>
    <w:rsid w:val="006A05AE"/>
    <w:rsid w:val="006A3FF8"/>
    <w:rsid w:val="006A6525"/>
    <w:rsid w:val="006A6704"/>
    <w:rsid w:val="006A6A36"/>
    <w:rsid w:val="006A72A5"/>
    <w:rsid w:val="006B1BBC"/>
    <w:rsid w:val="006B23E2"/>
    <w:rsid w:val="006B62A1"/>
    <w:rsid w:val="006C2A7C"/>
    <w:rsid w:val="006C551A"/>
    <w:rsid w:val="006C564A"/>
    <w:rsid w:val="006D48FC"/>
    <w:rsid w:val="006D6B8A"/>
    <w:rsid w:val="006E33DF"/>
    <w:rsid w:val="006E4A27"/>
    <w:rsid w:val="006E4DEE"/>
    <w:rsid w:val="006F4222"/>
    <w:rsid w:val="00705023"/>
    <w:rsid w:val="00707308"/>
    <w:rsid w:val="00714854"/>
    <w:rsid w:val="007161C1"/>
    <w:rsid w:val="00717319"/>
    <w:rsid w:val="007248B8"/>
    <w:rsid w:val="00725728"/>
    <w:rsid w:val="00731F1B"/>
    <w:rsid w:val="0073341D"/>
    <w:rsid w:val="00733AC4"/>
    <w:rsid w:val="0074074C"/>
    <w:rsid w:val="00742AAC"/>
    <w:rsid w:val="0075236A"/>
    <w:rsid w:val="007574CF"/>
    <w:rsid w:val="007608A6"/>
    <w:rsid w:val="00763F8C"/>
    <w:rsid w:val="00764EBD"/>
    <w:rsid w:val="00765734"/>
    <w:rsid w:val="007675A7"/>
    <w:rsid w:val="007725FF"/>
    <w:rsid w:val="0077638B"/>
    <w:rsid w:val="007830EE"/>
    <w:rsid w:val="00791467"/>
    <w:rsid w:val="00791FB8"/>
    <w:rsid w:val="00794628"/>
    <w:rsid w:val="00796190"/>
    <w:rsid w:val="007A0BB8"/>
    <w:rsid w:val="007A44C2"/>
    <w:rsid w:val="007A6BC4"/>
    <w:rsid w:val="007B322F"/>
    <w:rsid w:val="007B47B7"/>
    <w:rsid w:val="007B5064"/>
    <w:rsid w:val="007C485C"/>
    <w:rsid w:val="007C5E93"/>
    <w:rsid w:val="007C696D"/>
    <w:rsid w:val="007C69E2"/>
    <w:rsid w:val="007E0BEA"/>
    <w:rsid w:val="007E1D4A"/>
    <w:rsid w:val="007E2AB9"/>
    <w:rsid w:val="007E4E7A"/>
    <w:rsid w:val="007E50EF"/>
    <w:rsid w:val="007E61EC"/>
    <w:rsid w:val="007E7F67"/>
    <w:rsid w:val="007F1D34"/>
    <w:rsid w:val="007F20C8"/>
    <w:rsid w:val="007F6015"/>
    <w:rsid w:val="008010B9"/>
    <w:rsid w:val="00816A3F"/>
    <w:rsid w:val="0081749E"/>
    <w:rsid w:val="008231F0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87AC9"/>
    <w:rsid w:val="00891997"/>
    <w:rsid w:val="00891B86"/>
    <w:rsid w:val="0089240F"/>
    <w:rsid w:val="0089511D"/>
    <w:rsid w:val="008A10B8"/>
    <w:rsid w:val="008A1B25"/>
    <w:rsid w:val="008A2588"/>
    <w:rsid w:val="008A5A5D"/>
    <w:rsid w:val="008A5DC4"/>
    <w:rsid w:val="008A625D"/>
    <w:rsid w:val="008A73E8"/>
    <w:rsid w:val="008B63AF"/>
    <w:rsid w:val="008B678E"/>
    <w:rsid w:val="008C005E"/>
    <w:rsid w:val="008C4A42"/>
    <w:rsid w:val="008C7DFE"/>
    <w:rsid w:val="008D2AEB"/>
    <w:rsid w:val="008D2F9A"/>
    <w:rsid w:val="008E15FF"/>
    <w:rsid w:val="008E1FF0"/>
    <w:rsid w:val="008E3178"/>
    <w:rsid w:val="008E700A"/>
    <w:rsid w:val="008F669C"/>
    <w:rsid w:val="009168DF"/>
    <w:rsid w:val="00916A0E"/>
    <w:rsid w:val="00916C42"/>
    <w:rsid w:val="00925A8E"/>
    <w:rsid w:val="00931AFA"/>
    <w:rsid w:val="009327EC"/>
    <w:rsid w:val="00933C2F"/>
    <w:rsid w:val="00934ACD"/>
    <w:rsid w:val="00934D92"/>
    <w:rsid w:val="009355A4"/>
    <w:rsid w:val="0093581C"/>
    <w:rsid w:val="00940F7B"/>
    <w:rsid w:val="009416DF"/>
    <w:rsid w:val="00942D1B"/>
    <w:rsid w:val="0094372A"/>
    <w:rsid w:val="00943CC2"/>
    <w:rsid w:val="0094511A"/>
    <w:rsid w:val="00951838"/>
    <w:rsid w:val="0095313F"/>
    <w:rsid w:val="00954422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D5129"/>
    <w:rsid w:val="009E3CC2"/>
    <w:rsid w:val="009E4E1A"/>
    <w:rsid w:val="009E4EA1"/>
    <w:rsid w:val="009E7EC2"/>
    <w:rsid w:val="009F19A7"/>
    <w:rsid w:val="009F3195"/>
    <w:rsid w:val="00A0189D"/>
    <w:rsid w:val="00A1520C"/>
    <w:rsid w:val="00A20136"/>
    <w:rsid w:val="00A228B5"/>
    <w:rsid w:val="00A274C1"/>
    <w:rsid w:val="00A31551"/>
    <w:rsid w:val="00A3164C"/>
    <w:rsid w:val="00A33DAF"/>
    <w:rsid w:val="00A3676A"/>
    <w:rsid w:val="00A43262"/>
    <w:rsid w:val="00A5440C"/>
    <w:rsid w:val="00A5556D"/>
    <w:rsid w:val="00A5597B"/>
    <w:rsid w:val="00A65FC6"/>
    <w:rsid w:val="00A72D96"/>
    <w:rsid w:val="00A73CE3"/>
    <w:rsid w:val="00A772FF"/>
    <w:rsid w:val="00A84605"/>
    <w:rsid w:val="00A92926"/>
    <w:rsid w:val="00A953C2"/>
    <w:rsid w:val="00A955FF"/>
    <w:rsid w:val="00A976E0"/>
    <w:rsid w:val="00AA4194"/>
    <w:rsid w:val="00AB19D4"/>
    <w:rsid w:val="00AB721D"/>
    <w:rsid w:val="00AC0637"/>
    <w:rsid w:val="00AC2286"/>
    <w:rsid w:val="00AC2531"/>
    <w:rsid w:val="00AC2E37"/>
    <w:rsid w:val="00AC6295"/>
    <w:rsid w:val="00AC6D7B"/>
    <w:rsid w:val="00AC7D48"/>
    <w:rsid w:val="00AD3612"/>
    <w:rsid w:val="00AD6B13"/>
    <w:rsid w:val="00AE3246"/>
    <w:rsid w:val="00AE3D57"/>
    <w:rsid w:val="00AF2A6E"/>
    <w:rsid w:val="00AF7117"/>
    <w:rsid w:val="00B06EAA"/>
    <w:rsid w:val="00B0709D"/>
    <w:rsid w:val="00B106D0"/>
    <w:rsid w:val="00B12B9A"/>
    <w:rsid w:val="00B13369"/>
    <w:rsid w:val="00B134DA"/>
    <w:rsid w:val="00B16F82"/>
    <w:rsid w:val="00B23CE9"/>
    <w:rsid w:val="00B3040C"/>
    <w:rsid w:val="00B342CB"/>
    <w:rsid w:val="00B363C6"/>
    <w:rsid w:val="00B42345"/>
    <w:rsid w:val="00B47237"/>
    <w:rsid w:val="00B47E25"/>
    <w:rsid w:val="00B52B7C"/>
    <w:rsid w:val="00B53350"/>
    <w:rsid w:val="00B56749"/>
    <w:rsid w:val="00B76361"/>
    <w:rsid w:val="00B81AC0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0AC8"/>
    <w:rsid w:val="00BE20C0"/>
    <w:rsid w:val="00BE2F15"/>
    <w:rsid w:val="00BE38E4"/>
    <w:rsid w:val="00BE6F3F"/>
    <w:rsid w:val="00BE73AD"/>
    <w:rsid w:val="00C00CA1"/>
    <w:rsid w:val="00C0240F"/>
    <w:rsid w:val="00C078AF"/>
    <w:rsid w:val="00C10112"/>
    <w:rsid w:val="00C14E5F"/>
    <w:rsid w:val="00C20A14"/>
    <w:rsid w:val="00C21202"/>
    <w:rsid w:val="00C3132F"/>
    <w:rsid w:val="00C32DE7"/>
    <w:rsid w:val="00C377D7"/>
    <w:rsid w:val="00C401CA"/>
    <w:rsid w:val="00C40F70"/>
    <w:rsid w:val="00C472CB"/>
    <w:rsid w:val="00C51EAE"/>
    <w:rsid w:val="00C52A32"/>
    <w:rsid w:val="00C54463"/>
    <w:rsid w:val="00C55D33"/>
    <w:rsid w:val="00C57333"/>
    <w:rsid w:val="00C57B5F"/>
    <w:rsid w:val="00C613A6"/>
    <w:rsid w:val="00C6184F"/>
    <w:rsid w:val="00C63178"/>
    <w:rsid w:val="00C71771"/>
    <w:rsid w:val="00C73722"/>
    <w:rsid w:val="00C754BD"/>
    <w:rsid w:val="00C769D0"/>
    <w:rsid w:val="00C81434"/>
    <w:rsid w:val="00C81784"/>
    <w:rsid w:val="00C86CC2"/>
    <w:rsid w:val="00C86E94"/>
    <w:rsid w:val="00C927F5"/>
    <w:rsid w:val="00CB3824"/>
    <w:rsid w:val="00CB65A4"/>
    <w:rsid w:val="00CD44D2"/>
    <w:rsid w:val="00CD4A1F"/>
    <w:rsid w:val="00CE1B37"/>
    <w:rsid w:val="00CE4D6A"/>
    <w:rsid w:val="00CE58EF"/>
    <w:rsid w:val="00CF0C94"/>
    <w:rsid w:val="00CF1DF1"/>
    <w:rsid w:val="00CF5B57"/>
    <w:rsid w:val="00CF7461"/>
    <w:rsid w:val="00D038EF"/>
    <w:rsid w:val="00D04C60"/>
    <w:rsid w:val="00D12317"/>
    <w:rsid w:val="00D168CB"/>
    <w:rsid w:val="00D16D89"/>
    <w:rsid w:val="00D24266"/>
    <w:rsid w:val="00D24C55"/>
    <w:rsid w:val="00D277E2"/>
    <w:rsid w:val="00D323D8"/>
    <w:rsid w:val="00D34BDC"/>
    <w:rsid w:val="00D35DC0"/>
    <w:rsid w:val="00D543D7"/>
    <w:rsid w:val="00D55E6E"/>
    <w:rsid w:val="00D57906"/>
    <w:rsid w:val="00D60D87"/>
    <w:rsid w:val="00D67460"/>
    <w:rsid w:val="00D706C7"/>
    <w:rsid w:val="00D70D99"/>
    <w:rsid w:val="00D72E08"/>
    <w:rsid w:val="00D74F77"/>
    <w:rsid w:val="00D828AF"/>
    <w:rsid w:val="00D84069"/>
    <w:rsid w:val="00D93DD5"/>
    <w:rsid w:val="00D949EA"/>
    <w:rsid w:val="00DA4DFF"/>
    <w:rsid w:val="00DB44AC"/>
    <w:rsid w:val="00DB44DE"/>
    <w:rsid w:val="00DB5383"/>
    <w:rsid w:val="00DC7853"/>
    <w:rsid w:val="00DD1F00"/>
    <w:rsid w:val="00DD6F37"/>
    <w:rsid w:val="00DE51CA"/>
    <w:rsid w:val="00DE5268"/>
    <w:rsid w:val="00DF0300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F17"/>
    <w:rsid w:val="00E23A72"/>
    <w:rsid w:val="00E25C9A"/>
    <w:rsid w:val="00E31198"/>
    <w:rsid w:val="00E3240A"/>
    <w:rsid w:val="00E44FBA"/>
    <w:rsid w:val="00E47A33"/>
    <w:rsid w:val="00E5187B"/>
    <w:rsid w:val="00E56DD9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931E3"/>
    <w:rsid w:val="00E93341"/>
    <w:rsid w:val="00E944EE"/>
    <w:rsid w:val="00E945FD"/>
    <w:rsid w:val="00E972DF"/>
    <w:rsid w:val="00EA0365"/>
    <w:rsid w:val="00EA24C3"/>
    <w:rsid w:val="00EA594E"/>
    <w:rsid w:val="00EB167D"/>
    <w:rsid w:val="00EB491F"/>
    <w:rsid w:val="00EB799C"/>
    <w:rsid w:val="00EC16CA"/>
    <w:rsid w:val="00EC3F58"/>
    <w:rsid w:val="00EC4018"/>
    <w:rsid w:val="00EC79A8"/>
    <w:rsid w:val="00ED234A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37398"/>
    <w:rsid w:val="00F408A9"/>
    <w:rsid w:val="00F4104E"/>
    <w:rsid w:val="00F42E6B"/>
    <w:rsid w:val="00F45FF6"/>
    <w:rsid w:val="00F56D3C"/>
    <w:rsid w:val="00F61356"/>
    <w:rsid w:val="00F613A5"/>
    <w:rsid w:val="00F6714D"/>
    <w:rsid w:val="00F703F3"/>
    <w:rsid w:val="00F729E2"/>
    <w:rsid w:val="00F72DA3"/>
    <w:rsid w:val="00F7444A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4E2B"/>
    <w:rsid w:val="00FC2A92"/>
    <w:rsid w:val="00FC4784"/>
    <w:rsid w:val="00FC6953"/>
    <w:rsid w:val="00FD2942"/>
    <w:rsid w:val="00FD54CF"/>
    <w:rsid w:val="00FD5764"/>
    <w:rsid w:val="00FD6C7B"/>
    <w:rsid w:val="00FD76F1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3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A33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A3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A3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A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A33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A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A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TANKER dioničko društvo za trgovinu u stečaju</izvorni_sadrzaj>
    <derivirana_varijabla naziv="DomainObject.Predmet.ProtustrankaFormated_1">  TANKER dioničko društvo za trgovinu u stečaju</derivirana_varijabla>
  </DomainObject.Predmet.ProtustrankaFormated>
  <DomainObject.Predmet.ProtustrankaFormatedOIB>
    <izvorni_sadrzaj>  TANKER dioničko društvo za trgovinu u stečaju, OIB 31832419395</izvorni_sadrzaj>
    <derivirana_varijabla naziv="DomainObject.Predmet.ProtustrankaFormatedOIB_1">  TANKER dioničko društvo za trgovinu u stečaju, OIB 31832419395</derivirana_varijabla>
  </DomainObject.Predmet.ProtustrankaFormatedOIB>
  <DomainObject.Predmet.ProtustrankaFormatedWithAdress>
    <izvorni_sadrzaj> TANKER dioničko društvo za trgovinu u stečaju, Kopilica 47/B, 21000 Split</izvorni_sadrzaj>
    <derivirana_varijabla naziv="DomainObject.Predmet.ProtustrankaFormatedWithAdress_1"> TANKER dioničko društvo za trgovinu u stečaju, Kopilica 47/B, 21000 Split</derivirana_varijabla>
  </DomainObject.Predmet.ProtustrankaFormatedWithAdress>
  <DomainObject.Predmet.ProtustrankaFormatedWithAdressOIB>
    <izvorni_sadrzaj> TANKER dioničko društvo za trgovinu u stečaju, OIB 31832419395, Kopilica 47/B, 21000 Split</izvorni_sadrzaj>
    <derivirana_varijabla naziv="DomainObject.Predmet.ProtustrankaFormatedWithAdressOIB_1"> TANKER dioničko društvo za trgovinu u stečaju, OIB 31832419395, Kopilica 47/B, 21000 Split</derivirana_varijabla>
  </DomainObject.Predmet.ProtustrankaFormatedWithAdressOIB>
  <DomainObject.Predmet.ProtustrankaWithAdress>
    <izvorni_sadrzaj>TANKER dioničko društvo za trgovinu u stečaju Kopilica 47/B, 21000 Split</izvorni_sadrzaj>
    <derivirana_varijabla naziv="DomainObject.Predmet.ProtustrankaWithAdress_1">TANKER dioničko društvo za trgovinu u stečaju Kopilica 47/B, 21000 Split</derivirana_varijabla>
  </DomainObject.Predmet.ProtustrankaWithAdress>
  <DomainObject.Predmet.ProtustrankaWithAdressOIB>
    <izvorni_sadrzaj>TANKER dioničko društvo za trgovinu u stečaju, OIB 31832419395, Kopilica 47/B, 21000 Split</izvorni_sadrzaj>
    <derivirana_varijabla naziv="DomainObject.Predmet.ProtustrankaWithAdressOIB_1">TANKER dioničko društvo za trgovinu u stečaju, OIB 31832419395, Kopilica 47/B, 21000 Split</derivirana_varijabla>
  </DomainObject.Predmet.ProtustrankaWithAdressOIB>
  <DomainObject.Predmet.ProtustrankaNazivFormated>
    <izvorni_sadrzaj>TANKER dioničko društvo za trgovinu u stečaju</izvorni_sadrzaj>
    <derivirana_varijabla naziv="DomainObject.Predmet.ProtustrankaNazivFormated_1">TANKER dioničko društvo za trgovinu u stečaju</derivirana_varijabla>
  </DomainObject.Predmet.ProtustrankaNazivFormated>
  <DomainObject.Predmet.ProtustrankaNazivFormatedOIB>
    <izvorni_sadrzaj>TANKER dioničko društvo za trgovinu u stečaju, OIB 31832419395</izvorni_sadrzaj>
    <derivirana_varijabla naziv="DomainObject.Predmet.ProtustrankaNazivFormatedOIB_1">TANKER dioničko društvo za trgovinu u stečaju, OIB 31832419395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izvorni_sadrzaj>
    <derivirana_varijabla naziv="DomainObject.Predmet.StrankaFormated_1"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derivirana_varijabla>
  </DomainObject.Predmet.StrankaFormated>
  <DomainObject.Predmet.StrankaFormatedOIB>
    <izvorni_sadrzaj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izvorni_sadrzaj>
    <derivirana_varijabla naziv="DomainObject.Predmet.StrankaFormatedOIB_1"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derivirana_varijabla>
  </DomainObject.Predmet.StrankaFormatedOIB>
  <DomainObject.Predmet.StrankaFormatedWithAdress>
    <izvorni_sadrzaj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izvorni_sadrzaj>
    <derivirana_varijabla naziv="DomainObject.Predmet.StrankaFormatedWithAdress_1"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derivirana_varijabla>
  </DomainObject.Predmet.StrankaFormatedWithAdress>
  <DomainObject.Predmet.StrankaFormatedWithAdressOIB>
    <izvorni_sadrzaj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izvorni_sadrzaj>
    <derivirana_varijabla naziv="DomainObject.Predmet.StrankaFormatedWithAdressOIB_1"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derivirana_varijabla>
  </DomainObject.Predmet.StrankaFormatedWithAdressOIB>
  <DomainObject.Predmet.StrankaWithAdress>
    <izvorni_sadrzaj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izvorni_sadrzaj>
    <derivirana_varijabla naziv="DomainObject.Predmet.StrankaWithAdress_1"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derivirana_varijabla>
  </DomainObject.Predmet.StrankaWithAdress>
  <DomainObject.Predmet.StrankaWithAdressOIB>
    <izvorni_sadrzaj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izvorni_sadrzaj>
    <derivirana_varijabla naziv="DomainObject.Predmet.StrankaWithAdressOIB_1"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derivirana_varijabla>
  </DomainObject.Predmet.StrankaWithAdressOIB>
  <DomainObject.Predmet.StrankaNazivFormated>
    <izvorni_sadrzaj>FINA ZAGREB,PROPAN OPREMA društvo s ograničenom odgovornošću za trgovinu i građenje,Lučka uprava Rijeka,Lučka uprava Splitsko-dalmatinske županije,Đ N P INTERIJER d.o.o. za poslovanje nekretninama,OBALNA PLOVIDBA  d.o.o. za obalni i međunarodni pomorski prijevoz</izvorni_sadrzaj>
    <derivirana_varijabla naziv="DomainObject.Predmet.StrankaNazivFormated_1">FINA ZAGREB,PROPAN OPREMA društvo s ograničenom odgovornošću za trgovinu i građenje,Lučka uprava Rijeka,Lučka uprava Splitsko-dalmatinske županije,Đ N P INTERIJER d.o.o. za poslovanje nekretninama,OBALNA PLOVIDBA  d.o.o. za obalni i međunarodni pomorski prijevoz</derivirana_varijabla>
  </DomainObject.Predmet.StrankaNazivFormated>
  <DomainObject.Predmet.StrankaNazivFormatedOIB>
    <izvorni_sadrzaj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izvorni_sadrzaj>
    <derivirana_varijabla naziv="DomainObject.Predmet.StrankaNazivFormatedOIB_1"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izvorni_sadrzaj>
    <derivirana_varijabla naziv="DomainObject.Predmet.StrankaList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derivirana_varijabla>
  </DomainObject.Predmet.StrankaListFormated>
  <DomainObject.Predmet.StrankaList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izvorni_sadrzaj>
    <derivirana_varijabla naziv="DomainObject.Predmet.StrankaList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derivirana_varijabla>
  </DomainObject.Predmet.StrankaListFormatedOIB>
  <DomainObject.Predmet.StrankaListFormatedWithAdress>
    <izvorni_sadrzaj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izvorni_sadrzaj>
    <derivirana_varijabla naziv="DomainObject.Predmet.StrankaListFormatedWithAdress_1"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derivirana_varijabla>
  </DomainObject.Predmet.StrankaListFormatedWithAdress>
  <DomainObject.Predmet.StrankaListFormatedWithAdressOIB>
    <izvorni_sadrzaj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izvorni_sadrzaj>
    <derivirana_varijabla naziv="DomainObject.Predmet.StrankaListFormatedWithAdressOIB_1"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derivirana_varijabla>
  </DomainObject.Predmet.StrankaListFormatedWithAdressOIB>
  <DomainObject.Predmet.StrankaListNaziv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izvorni_sadrzaj>
    <derivirana_varijabla naziv="DomainObject.Predmet.StrankaListNaziv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derivirana_varijabla>
  </DomainObject.Predmet.StrankaListNazivFormated>
  <DomainObject.Predmet.StrankaListNaziv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izvorni_sadrzaj>
    <derivirana_varijabla naziv="DomainObject.Predmet.StrankaListNaziv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derivirana_varijabla>
  </DomainObject.Predmet.StrankaListNazivFormatedOIB>
  <DomainObject.Predmet.ProtuStrankaListFormated>
    <izvorni_sadrzaj>
      <item>TANKER dioničko društvo za trgovinu u stečaju</item>
    </izvorni_sadrzaj>
    <derivirana_varijabla naziv="DomainObject.Predmet.ProtuStrankaListFormated_1">
      <item>TANKER dioničko društvo za trgovinu u stečaju</item>
    </derivirana_varijabla>
  </DomainObject.Predmet.ProtuStrankaListFormated>
  <DomainObject.Predmet.ProtuStrankaListFormatedOIB>
    <izvorni_sadrzaj>
      <item>TANKER dioničko društvo za trgovinu u stečaju, OIB 31832419395</item>
    </izvorni_sadrzaj>
    <derivirana_varijabla naziv="DomainObject.Predmet.ProtuStrankaListFormatedOIB_1">
      <item>TANKER dioničko društvo za trgovinu u stečaju, OIB 31832419395</item>
    </derivirana_varijabla>
  </DomainObject.Predmet.ProtuStrankaListFormatedOIB>
  <DomainObject.Predmet.ProtuStrankaListFormatedWithAdress>
    <izvorni_sadrzaj>
      <item>TANKER dioničko društvo za trgovinu u stečaju, Kopilica 47/B, 21000 Split</item>
    </izvorni_sadrzaj>
    <derivirana_varijabla naziv="DomainObject.Predmet.ProtuStrankaListFormatedWithAdress_1">
      <item>TANKER dioničko društvo za trgovinu u stečaju, Kopilica 47/B, 21000 Split</item>
    </derivirana_varijabla>
  </DomainObject.Predmet.ProtuStrankaListFormatedWithAdress>
  <DomainObject.Predmet.ProtuStrankaListFormatedWithAdressOIB>
    <izvorni_sadrzaj>
      <item>TANKER dioničko društvo za trgovinu u stečaju, OIB 31832419395, Kopilica 47/B, 21000 Split</item>
    </izvorni_sadrzaj>
    <derivirana_varijabla naziv="DomainObject.Predmet.ProtuStrankaListFormatedWithAdressOIB_1">
      <item>TANKER dioničko društvo za trgovinu u stečaju, OIB 31832419395, Kopilica 47/B, 21000 Split</item>
    </derivirana_varijabla>
  </DomainObject.Predmet.ProtuStrankaListFormatedWithAdressOIB>
  <DomainObject.Predmet.ProtuStrankaListNazivFormated>
    <izvorni_sadrzaj>
      <item>TANKER dioničko društvo za trgovinu u stečaju</item>
    </izvorni_sadrzaj>
    <derivirana_varijabla naziv="DomainObject.Predmet.ProtuStrankaListNazivFormated_1">
      <item>TANKER dioničko društvo za trgovinu u stečaju</item>
    </derivirana_varijabla>
  </DomainObject.Predmet.ProtuStrankaListNazivFormated>
  <DomainObject.Predmet.ProtuStrankaListNazivFormatedOIB>
    <izvorni_sadrzaj>
      <item>TANKER dioničko društvo za trgovinu u stečaju, OIB 31832419395</item>
    </izvorni_sadrzaj>
    <derivirana_varijabla naziv="DomainObject.Predmet.ProtuStrankaListNazivFormatedOIB_1">
      <item>TANKER dioničko društvo za trgovinu u stečaju, OIB 31832419395</item>
    </derivirana_varijabla>
  </DomainObject.Predmet.ProtuStrankaListNazivFormatedOIB>
  <DomainObject.Predmet.OstaliListFormated>
    <izvorni_sadrzaj>
      <item>FRANO KRIŠTO</item>
      <item>Vjekoslav Mladineo punomoćnik sudionika u postupku OBALNA PLOVIDBA  d.o.o. za obalni i međunarodni pomorski prijevoz</item>
    </izvorni_sadrzaj>
    <derivirana_varijabla naziv="DomainObject.Predmet.OstaliListFormated_1">
      <item>FRANO KRIŠTO</item>
      <item>Vjekoslav Mladineo punomoćnik sudionika u postupku OBALNA PLOVIDBA  d.o.o. za obalni i međunarodni pomorski prijevoz</item>
    </derivirana_varijabla>
  </DomainObject.Predmet.OstaliListFormated>
  <DomainObject.Predmet.OstaliListFormatedOIB>
    <izvorni_sadrzaj>
      <item>FRANO KRIŠTO, OIB 65197867391</item>
      <item>Vjekoslav Mladineo, OIB 86315846552 punomoćnik sudionika u postupku OBALNA PLOVIDBA  d.o.o. za obalni i međunarodni pomorski prijevoz</item>
    </izvorni_sadrzaj>
    <derivirana_varijabla naziv="DomainObject.Predmet.OstaliListFormatedOIB_1">
      <item>FRANO KRIŠTO, OIB 65197867391</item>
      <item>Vjekoslav Mladineo, OIB 86315846552 punomoćnik sudionika u postupku OBALNA PLOVIDBA  d.o.o. za obalni i međunarodni pomorski prijevoz</item>
    </derivirana_varijabla>
  </DomainObject.Predmet.OstaliListFormatedOIB>
  <DomainObject.Predmet.OstaliListFormatedWithAdress>
    <izvorni_sadrzaj>
      <item>FRANO KRIŠTO</item>
      <item>Vjekoslav Mladineo, Ljudevita Posavskog 17, 21000 Split punomoćnik sudionika u postupku OBALNA PLOVIDBA  d.o.o. za obalni i međunarodni pomorski prijevoz</item>
    </izvorni_sadrzaj>
    <derivirana_varijabla naziv="DomainObject.Predmet.OstaliListFormatedWithAdress_1">
      <item>FRANO KRIŠTO</item>
      <item>Vjekoslav Mladineo, Ljudevita Posavskog 17, 21000 Split punomoćnik sudionika u postupku OBALNA PLOVIDBA  d.o.o. za obalni i međunarodni pomorski prijevoz</item>
    </derivirana_varijabla>
  </DomainObject.Predmet.OstaliListFormatedWithAdress>
  <DomainObject.Predmet.OstaliListFormatedWithAdressOIB>
    <izvorni_sadrzaj>
      <item>FRANO KRIŠTO, OIB 65197867391</item>
      <item>Vjekoslav Mladineo, OIB 86315846552, Ljudevita Posavskog 17, 21000 Split punomoćnik sudionika u postupku OBALNA PLOVIDBA  d.o.o. za obalni i međunarodni pomorski prijevoz</item>
    </izvorni_sadrzaj>
    <derivirana_varijabla naziv="DomainObject.Predmet.OstaliListFormatedWithAdressOIB_1">
      <item>FRANO KRIŠTO, OIB 65197867391</item>
      <item>Vjekoslav Mladineo, OIB 86315846552, Ljudevita Posavskog 17, 21000 Split punomoćnik sudionika u postupku OBALNA PLOVIDBA  d.o.o. za obalni i međunarodni pomorski prijevoz</item>
    </derivirana_varijabla>
  </DomainObject.Predmet.OstaliListFormatedWithAdressOIB>
  <DomainObject.Predmet.OstaliListNazivFormated>
    <izvorni_sadrzaj>
      <item>FRANO KRIŠTO</item>
      <item>Vjekoslav Mladineo</item>
    </izvorni_sadrzaj>
    <derivirana_varijabla naziv="DomainObject.Predmet.OstaliListNazivFormated_1">
      <item>FRANO KRIŠTO</item>
      <item>Vjekoslav Mladineo</item>
    </derivirana_varijabla>
  </DomainObject.Predmet.OstaliListNazivFormated>
  <DomainObject.Predmet.OstaliListNazivFormatedOIB>
    <izvorni_sadrzaj>
      <item>FRANO KRIŠTO, OIB 65197867391</item>
      <item>Vjekoslav Mladineo, OIB 86315846552</item>
    </izvorni_sadrzaj>
    <derivirana_varijabla naziv="DomainObject.Predmet.OstaliListNazivFormatedOIB_1">
      <item>FRANO KRIŠTO, OIB 65197867391</item>
      <item>Vjekoslav Mladineo, OIB 86315846552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TANKER dioničko društvo za trgovinu u stečaju</izvorni_sadrzaj>
    <derivirana_varijabla naziv="DomainObject.Predmet.ProtustrankaIDrugi_1">TANKER dioničko društvo za trgovinu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TANKER dioničko društvo za trgovinu u stečaju, OIB 31832419395, Kopilica 47/B, 21000 Split</izvorni_sadrzaj>
    <derivirana_varijabla naziv="DomainObject.Predmet.ProtustrankaIDrugiAdressOIB_1">TANKER dioničko društvo za trgovinu u stečaju, OIB 31832419395,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izvorni_sadrzaj>
    <derivirana_varijabla naziv="DomainObject.Predmet.SudioniciListNaziv_1"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derivirana_varijabla>
  </DomainObject.Predmet.SudioniciListNaziv>
  <DomainObject.Predmet.SudioniciListAdressOIB>
    <izvorni_sadrzaj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izvorni_sadrzaj>
    <derivirana_varijabla naziv="DomainObject.Predmet.SudioniciListAdressOIB_1"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izvorni_sadrzaj>
    <derivirana_varijabla naziv="DomainObject.Predmet.SudioniciListNazivOIB_1"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2018.</izvorni_sadrzaj>
    <derivirana_varijabla naziv="DomainObject.Predmet.DatumZadnjeOdrzaneSudskeRadnje_1">15. lipnja 2018.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St-53/2015-130</izvorni_sadrzaj>
    <derivirana_varijabla naziv="DomainObject.PredzadnjaOdlukaIzPredmeta.Oznaka_1">St-53/2015-130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8AA1C-DBBC-4AC4-9768-D1401A8F4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1959</properties:Words>
  <properties:Characters>10388</properties:Characters>
  <properties:Lines>202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2018-11-20T07:53:00Z</dcterms:created>
  <dc:creator>wsadmin</dc:creator>
  <cp:lastModifiedBy>Paško Bačić</cp:lastModifiedBy>
  <cp:lastPrinted>2018-11-20T07:54:00Z</cp:lastPrinted>
  <dcterms:modified xmlns:xsi="http://www.w3.org/2001/XMLSchema-instance" xsi:type="dcterms:W3CDTF">2018-11-20T07:54:00Z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(ICMS-rješenje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