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e609" w14:paraId="0afe609" w:rsidRDefault="00AB4602" w:rsidP="005E2975" w:rsidR="005E2975" w:rsidRPr="005E2975">
      <w:pPr>
        <w:pStyle w:val="NormaleSPIS"/>
        <w:ind w:firstLine="0"/>
        <w15:collapsed w:val="false"/>
        <w:rPr>
          <w:rFonts w:cs="Times New Roman"/>
          <w:sz w:val="28"/>
          <w:szCs w:val="28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2975" w:rsidRPr="005E2975">
        <w:rPr>
          <w:rFonts w:cs="Times New Roman"/>
          <w:b/>
          <w:sz w:val="28"/>
          <w:szCs w:val="28"/>
        </w:rPr>
        <w:t xml:space="preserve">  </w:t>
      </w:r>
      <w:r w:rsidR="005E2975" w:rsidRPr="005E2975">
        <w:rPr>
          <w:rFonts w:cs="Times New Roman"/>
        </w:rPr>
        <w:t>REPUBLIKA HRVATSKA</w:t>
      </w:r>
    </w:p>
    <w:p w:rsidRDefault="005E2975" w:rsidP="005E2975" w:rsidR="005E2975" w:rsidRPr="005E2975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5E2975">
        <w:rPr>
          <w:rFonts w:cs="Times New Roman" w:eastAsia="Times New Roman"/>
          <w:lang w:eastAsia="hr-HR"/>
        </w:rPr>
        <w:t>TRGOVAČKI SUD U ZAGREBU</w:t>
      </w:r>
    </w:p>
    <w:p w:rsidRDefault="005E2975" w:rsidP="005E2975" w:rsidR="005E2975" w:rsidRPr="005E2975">
      <w:pPr>
        <w:spacing w:after="0"/>
        <w:ind w:left="-480"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 xml:space="preserve">               Stalna služba u Karlovcu </w:t>
      </w:r>
    </w:p>
    <w:p w:rsidRDefault="005E2975" w:rsidP="005E2975" w:rsidR="005E2975" w:rsidRPr="005E2975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5E2975">
        <w:rPr>
          <w:rFonts w:cs="Times New Roman" w:eastAsia="Times New Roman"/>
          <w:lang w:eastAsia="hr-HR"/>
        </w:rPr>
        <w:t>Karlovac, Trg hrvatskih branitelja 1/II</w:t>
      </w:r>
    </w:p>
    <w:p w:rsidRDefault="005E2975" w:rsidP="005E2975" w:rsidR="005E2975" w:rsidRPr="005E297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ab/>
      </w:r>
    </w:p>
    <w:p w:rsidRDefault="005E2975" w:rsidP="005E2975" w:rsidR="005E2975" w:rsidRPr="005E297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>R E P U B L I K A   H R VA T S K A</w:t>
      </w:r>
    </w:p>
    <w:p w:rsidRDefault="005E2975" w:rsidP="005E2975" w:rsidR="005E2975" w:rsidRPr="005E297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jc w:val="center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>R J E Š E N J E</w:t>
      </w:r>
    </w:p>
    <w:p w:rsidRDefault="005E2975" w:rsidP="005E2975" w:rsidR="005E2975" w:rsidRPr="005E2975">
      <w:pPr>
        <w:spacing w:after="0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ab/>
        <w:t>TRGOVAČKI SUD U ZAGREBU, Stalna služba u Karlovcu</w:t>
      </w:r>
      <w:r w:rsidRPr="005E2975">
        <w:rPr>
          <w:rFonts w:cs="Times New Roman" w:eastAsia="Times New Roman"/>
          <w:b/>
          <w:lang w:eastAsia="hr-HR"/>
        </w:rPr>
        <w:t>,</w:t>
      </w:r>
      <w:r w:rsidRPr="005E297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SMOKING d.o.o. u stečaju, Zagreb, Rabusova 13, OIB: 78644180553, 13. travnja 2018.</w:t>
      </w:r>
    </w:p>
    <w:p w:rsidRDefault="005E2975" w:rsidP="005E2975" w:rsidR="005E2975" w:rsidRPr="005E2975">
      <w:pPr>
        <w:spacing w:after="0"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 xml:space="preserve"> </w:t>
      </w:r>
    </w:p>
    <w:p w:rsidRDefault="005E2975" w:rsidP="005E2975" w:rsidR="005E2975" w:rsidRPr="005E2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jc w:val="center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>r i j e š i o    j e</w:t>
      </w:r>
    </w:p>
    <w:p w:rsidRDefault="005E2975" w:rsidP="005E2975" w:rsidR="005E2975">
      <w:pPr>
        <w:spacing w:after="0"/>
        <w:jc w:val="center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 xml:space="preserve"> </w:t>
      </w:r>
    </w:p>
    <w:p w:rsidRDefault="005E2975" w:rsidP="005E2975" w:rsidR="005E2975" w:rsidRPr="005E29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ab/>
        <w:t>Nalaže se trećoj osobi Komunalac d.o.o., Slavonski Brod, Stjepana Pl. Horvata 38, OIB: 61888142985, da stečajnom upravitelju stečajnog dužnika SMOKING d.o.o. u stečaju, Zagreb, Rabusova 13, OIB: 78644180553, Zdravku Mitaku, Zagreb, Zelenjak 53, OIB: 25916717450, preda tri dužnikova kioska oznake NOVONOVENTE: G-ARC GAR-C958, G-ARC GAR C962 i G-ARC GAR-C956, a koji su se nalazili na lokacijama u Slavonskom Brodu u Ulici J. J. Strossmayera bb, u roku osam dana.</w:t>
      </w:r>
    </w:p>
    <w:p w:rsidRDefault="005E2975" w:rsidP="005E2975" w:rsid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5E2975" w:rsidP="005E2975" w:rsidR="005E2975">
      <w:pPr>
        <w:spacing w:after="0"/>
        <w:contextualSpacing/>
        <w:jc w:val="center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>Obrazloženje</w:t>
      </w:r>
    </w:p>
    <w:p w:rsidRDefault="005E2975" w:rsidP="005E2975" w:rsidR="005E2975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ab/>
        <w:t>Stečajni upravitelj je podneskom od 8. veljače 2018. predložio saslušati treće osobe, tj. gradonačelnika Slavonskog Broda Mirka Dusparu i direktore komunalnog poduzeća Komunalac Slavonski Brod Peru Jelinića i Ivana Jušćaka o tome gdje se nalaze predmeti stečajne mase koji se odnose na tri kioska koji su bili smješteni u Slavonskom Brodu u Ulici Josipa Jurja Strossmayera bb.</w:t>
      </w: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ab/>
        <w:t>Povodom tog prijedloga sud je zakazao ročište radi saslušanja trećih osoba u čijem se posjedu nalaze predmeti stečajne mase, no na zakazano ročište treće osobe nisu pristupile već su ispričale svoj nedolazak i pismeno se očitovale o stanju predmetne stečajne mase.</w:t>
      </w: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ab/>
        <w:t>Grad Slavonski Brod u podnesku od 22. ožujka 2018. navodi da se predmetni kiosci nalaze na lokaciji trgovačkog društva Komunalac d.o.o. Slavonski Brod (list 1076 spisa).</w:t>
      </w: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ab/>
        <w:t>Komunalac d.o.o. Slavonski Brod u podnesku od 20. ožujka 2018. je naveo da se nesporno  predmetni kiosci nalaze na lokaciji tog društva, a dopremljeni su po nalogu Grada Slavonski Brod, te da se kao posredni posjednik ne protive povratku kioska u vlasnički posjed po odluci suda</w:t>
      </w:r>
      <w:r>
        <w:rPr>
          <w:rFonts w:cs="Times New Roman" w:eastAsia="Times New Roman"/>
          <w:lang w:eastAsia="hr-HR"/>
        </w:rPr>
        <w:t xml:space="preserve"> (list 1080 spisa)</w:t>
      </w:r>
      <w:r w:rsidRPr="005E2975">
        <w:rPr>
          <w:rFonts w:cs="Times New Roman" w:eastAsia="Times New Roman"/>
          <w:lang w:eastAsia="hr-HR"/>
        </w:rPr>
        <w:t>.</w:t>
      </w: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ab/>
        <w:t>Prema tome, nesporno je da se tri kioska stečajnog dužnika nalaze u posjedu Komunalca d.o.o. Slavonski Brod koji se ne protivi predaji tih stvari dužniku, a koje stvari su dužnikovo vlasništvo prema stanju popisa imovine koji se nalazi u spisu.</w:t>
      </w: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ab/>
        <w:t>Slijedom navedenog, a temeljem čl.216. st.3. Stečajnog zakona (Narodne novine broj 71/15, 104/17) odlučeno je kao u izreci rješenja.</w:t>
      </w:r>
    </w:p>
    <w:p w:rsidRDefault="005E2975" w:rsidP="005E2975" w:rsidR="005E2975" w:rsidRPr="005E297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ab/>
      </w:r>
    </w:p>
    <w:p w:rsidRDefault="005E2975" w:rsidP="005E2975" w:rsidR="005E2975" w:rsidRPr="005E2975">
      <w:pPr>
        <w:spacing w:after="0"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ab/>
        <w:t xml:space="preserve">           </w:t>
      </w:r>
    </w:p>
    <w:p w:rsidRDefault="005E2975" w:rsidP="005E2975" w:rsidR="005E2975" w:rsidRPr="005E2975">
      <w:pPr>
        <w:spacing w:after="0"/>
        <w:jc w:val="center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>U Karlovcu, 13. travnja 2018.</w:t>
      </w:r>
    </w:p>
    <w:p w:rsidRDefault="005E2975" w:rsidP="005E2975" w:rsidR="005E2975" w:rsidRPr="005E2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 xml:space="preserve">        Stečajni sudac:</w:t>
      </w:r>
    </w:p>
    <w:p w:rsidRDefault="005E2975" w:rsidP="005E2975" w:rsidR="005E2975">
      <w:pPr>
        <w:spacing w:after="0"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 xml:space="preserve">                  </w:t>
      </w:r>
      <w:r w:rsidRPr="005E2975">
        <w:rPr>
          <w:rFonts w:cs="Times New Roman" w:eastAsia="Times New Roman"/>
          <w:lang w:eastAsia="hr-HR"/>
        </w:rPr>
        <w:tab/>
      </w:r>
      <w:r w:rsidRPr="005E2975">
        <w:rPr>
          <w:rFonts w:cs="Times New Roman" w:eastAsia="Times New Roman"/>
          <w:lang w:eastAsia="hr-HR"/>
        </w:rPr>
        <w:tab/>
      </w:r>
      <w:r w:rsidRPr="005E2975">
        <w:rPr>
          <w:rFonts w:cs="Times New Roman" w:eastAsia="Times New Roman"/>
          <w:lang w:eastAsia="hr-HR"/>
        </w:rPr>
        <w:tab/>
      </w:r>
      <w:r w:rsidRPr="005E2975">
        <w:rPr>
          <w:rFonts w:cs="Times New Roman" w:eastAsia="Times New Roman"/>
          <w:lang w:eastAsia="hr-HR"/>
        </w:rPr>
        <w:tab/>
      </w:r>
      <w:r w:rsidRPr="005E2975">
        <w:rPr>
          <w:rFonts w:cs="Times New Roman" w:eastAsia="Times New Roman"/>
          <w:lang w:eastAsia="hr-HR"/>
        </w:rPr>
        <w:tab/>
      </w:r>
      <w:r w:rsidRPr="005E2975">
        <w:rPr>
          <w:rFonts w:cs="Times New Roman" w:eastAsia="Times New Roman"/>
          <w:lang w:eastAsia="hr-HR"/>
        </w:rPr>
        <w:tab/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5E2975" w:rsidP="005E2975" w:rsidR="005E2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975" w:rsidP="005E2975" w:rsidR="005E297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</w:p>
    <w:p w:rsidRDefault="005E2975" w:rsidP="005E2975" w:rsidR="005E2975" w:rsidRPr="005E297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Draženka Prpić</w:t>
      </w:r>
    </w:p>
    <w:p w:rsidRDefault="005E2975" w:rsidP="005E2975" w:rsidR="005E2975" w:rsidRPr="005E297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>PRAVNA POUKA:</w:t>
      </w:r>
    </w:p>
    <w:p w:rsidRDefault="005E2975" w:rsidP="005E2975" w:rsidR="005E2975" w:rsidRPr="005E297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E297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5E2975" w:rsidP="005E2975" w:rsidR="005E2975" w:rsidRPr="005E2975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rPr>
          <w:rFonts w:cs="Times New Roman" w:eastAsia="Times New Roman"/>
          <w:lang w:eastAsia="hr-HR"/>
        </w:rPr>
      </w:pPr>
    </w:p>
    <w:p w:rsidRDefault="005E2975" w:rsidP="005E2975" w:rsidR="005E2975" w:rsidRPr="005E297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5278579"/>
      <w:docPartObj>
        <w:docPartGallery w:val="Page Numbers (Top of Page)"/>
        <w:docPartUnique/>
      </w:docPartObj>
    </w:sdtPr>
    <w:sdtContent>
      <w:p w:rsidRDefault="005E2975" w:rsidR="005E29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E2975" w:rsidR="008333A9">
    <w:pPr>
      <w:pStyle w:val="Zaglavlje"/>
    </w:pPr>
    <w:r>
      <w:t>1 St-4867/16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2975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0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St-4867/2016-104</izvorni_sadrzaj>
    <derivirana_varijabla naziv="DomainObject.Oznaka_1">St-4867/2016-104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4867</izvorni_sadrzaj>
    <derivirana_varijabla naziv="DomainObject.Predmet.Broj_1">4867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St-4867/2016</izvorni_sadrzaj>
    <derivirana_varijabla naziv="DomainObject.Predmet.OznakaBroj_1">St-4867/2016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SMOKING d.o.o.</izvorni_sadrzaj>
    <derivirana_varijabla naziv="DomainObject.Predmet.ProtustrankaFormated_1">  SMOKING d.o.o.</derivirana_varijabla>
  </DomainObject.Predmet.ProtustrankaFormated>
  <DomainObject.Predmet.ProtustrankaFormatedOIB>
    <izvorni_sadrzaj>  SMOKING d.o.o., OIB 78644180553</izvorni_sadrzaj>
    <derivirana_varijabla naziv="DomainObject.Predmet.ProtustrankaFormatedOIB_1">  SMOKING d.o.o., OIB 78644180553</derivirana_varijabla>
  </DomainObject.Predmet.ProtustrankaFormatedOIB>
  <DomainObject.Predmet.ProtustrankaFormatedWithAdress>
    <izvorni_sadrzaj> SMOKING d.o.o., Rabusova 13, 10000 Zagreb</izvorni_sadrzaj>
    <derivirana_varijabla naziv="DomainObject.Predmet.ProtustrankaFormatedWithAdress_1"> SMOKING d.o.o., Rabusova 13, 10000 Zagreb</derivirana_varijabla>
  </DomainObject.Predmet.ProtustrankaFormatedWithAdress>
  <DomainObject.Predmet.ProtustrankaFormatedWithAdressOIB>
    <izvorni_sadrzaj> SMOKING d.o.o., OIB 78644180553, Rabusova 13, 10000 Zagreb</izvorni_sadrzaj>
    <derivirana_varijabla naziv="DomainObject.Predmet.ProtustrankaFormatedWithAdressOIB_1"> SMOKING d.o.o., OIB 78644180553, Rabusova 13, 10000 Zagreb</derivirana_varijabla>
  </DomainObject.Predmet.ProtustrankaFormatedWithAdressOIB>
  <DomainObject.Predmet.ProtustrankaWithAdress>
    <izvorni_sadrzaj>SMOKING d.o.o. Rabusova 13, 10000 Zagreb</izvorni_sadrzaj>
    <derivirana_varijabla naziv="DomainObject.Predmet.ProtustrankaWithAdress_1">SMOKING d.o.o. Rabusova 13, 10000 Zagreb</derivirana_varijabla>
  </DomainObject.Predmet.ProtustrankaWithAdress>
  <DomainObject.Predmet.ProtustrankaWithAdressOIB>
    <izvorni_sadrzaj>SMOKING d.o.o., OIB 78644180553, Rabusova 13, 10000 Zagreb</izvorni_sadrzaj>
    <derivirana_varijabla naziv="DomainObject.Predmet.ProtustrankaWithAdressOIB_1">SMOKING d.o.o., OIB 78644180553, Rabusova 13, 10000 Zagreb</derivirana_varijabla>
  </DomainObject.Predmet.ProtustrankaWithAdressOIB>
  <DomainObject.Predmet.ProtustrankaNazivFormated>
    <izvorni_sadrzaj>SMOKING d.o.o.</izvorni_sadrzaj>
    <derivirana_varijabla naziv="DomainObject.Predmet.ProtustrankaNazivFormated_1">SMOKING d.o.o.</derivirana_varijabla>
  </DomainObject.Predmet.ProtustrankaNazivFormated>
  <DomainObject.Predmet.ProtustrankaNazivFormatedOIB>
    <izvorni_sadrzaj>SMOKING d.o.o., OIB 78644180553</izvorni_sadrzaj>
    <derivirana_varijabla naziv="DomainObject.Predmet.ProtustrankaNazivFormatedOIB_1">SMOKING d.o.o.,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SMOKING d.o.o.; VJEROVNICI</izvorni_sadrzaj>
    <derivirana_varijabla naziv="DomainObject.Predmet.StrankaFormated_1">  SMOKING d.o.o.; VJEROVNICI</derivirana_varijabla>
  </DomainObject.Predmet.StrankaFormated>
  <DomainObject.Predmet.StrankaFormatedOIB>
    <izvorni_sadrzaj>  SMOKING d.o.o., OIB 78644180553; VJEROVNICI</izvorni_sadrzaj>
    <derivirana_varijabla naziv="DomainObject.Predmet.StrankaFormatedOIB_1">  SMOKING d.o.o., OIB 78644180553; VJEROVNICI</derivirana_varijabla>
  </DomainObject.Predmet.StrankaFormatedOIB>
  <DomainObject.Predmet.StrankaFormatedWithAdress>
    <izvorni_sadrzaj> SMOKING d.o.o., Rabusova 13, 10000 Zagreb; VJEROVNICI</izvorni_sadrzaj>
    <derivirana_varijabla naziv="DomainObject.Predmet.StrankaFormatedWithAdress_1"> SMOKING d.o.o., Rabusova 13, 10000 Zagreb; VJEROVNICI</derivirana_varijabla>
  </DomainObject.Predmet.StrankaFormatedWithAdress>
  <DomainObject.Predmet.StrankaFormatedWithAdressOIB>
    <izvorni_sadrzaj> SMOKING d.o.o., OIB 78644180553, Rabusova 13, 10000 Zagreb; VJEROVNICI</izvorni_sadrzaj>
    <derivirana_varijabla naziv="DomainObject.Predmet.StrankaFormatedWithAdressOIB_1"> SMOKING d.o.o., OIB 78644180553, Rabusova 13, 10000 Zagreb; VJEROVNICI</derivirana_varijabla>
  </DomainObject.Predmet.StrankaFormatedWithAdressOIB>
  <DomainObject.Predmet.StrankaWithAdress>
    <izvorni_sadrzaj>SMOKING d.o.o. Rabusova 13,10000 Zagreb,VJEROVNICI </izvorni_sadrzaj>
    <derivirana_varijabla naziv="DomainObject.Predmet.StrankaWithAdress_1">SMOKING d.o.o. Rabusova 13,10000 Zagreb,VJEROVNICI </derivirana_varijabla>
  </DomainObject.Predmet.StrankaWithAdress>
  <DomainObject.Predmet.StrankaWithAdressOIB>
    <izvorni_sadrzaj>SMOKING d.o.o., OIB 78644180553, Rabusova 13,10000 Zagreb,VJEROVNICI</izvorni_sadrzaj>
    <derivirana_varijabla naziv="DomainObject.Predmet.StrankaWithAdressOIB_1">SMOKING d.o.o., OIB 78644180553, Rabusova 13,10000 Zagreb,VJEROVNICI</derivirana_varijabla>
  </DomainObject.Predmet.StrankaWithAdressOIB>
  <DomainObject.Predmet.StrankaNazivFormated>
    <izvorni_sadrzaj>SMOKING d.o.o.,VJEROVNICI</izvorni_sadrzaj>
    <derivirana_varijabla naziv="DomainObject.Predmet.StrankaNazivFormated_1">SMOKING d.o.o.,VJEROVNICI</derivirana_varijabla>
  </DomainObject.Predmet.StrankaNazivFormated>
  <DomainObject.Predmet.StrankaNazivFormatedOIB>
    <izvorni_sadrzaj>SMOKING d.o.o., OIB 78644180553,VJEROVNICI</izvorni_sadrzaj>
    <derivirana_varijabla naziv="DomainObject.Predmet.StrankaNazivFormatedOIB_1">SMOKING d.o.o., OIB 78644180553,VJEROVNICI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SMOKING d.o.o.</item>
      <item>VJEROVNICI</item>
    </izvorni_sadrzaj>
    <derivirana_varijabla naziv="DomainObject.Predmet.StrankaListFormated_1">
      <item>SMOKING d.o.o.</item>
      <item>VJEROVNICI</item>
    </derivirana_varijabla>
  </DomainObject.Predmet.StrankaListFormated>
  <DomainObject.Predmet.StrankaListFormatedOIB>
    <izvorni_sadrzaj>
      <item>SMOKING d.o.o., OIB 78644180553</item>
      <item>VJEROVNICI</item>
    </izvorni_sadrzaj>
    <derivirana_varijabla naziv="DomainObject.Predmet.StrankaListFormatedOIB_1">
      <item>SMOKING d.o.o., OIB 78644180553</item>
      <item>VJEROVNICI</item>
    </derivirana_varijabla>
  </DomainObject.Predmet.StrankaListFormatedOIB>
  <DomainObject.Predmet.StrankaListFormatedWithAdress>
    <izvorni_sadrzaj>
      <item>SMOKING d.o.o., Rabusova 13, 10000 Zagreb</item>
      <item>VJEROVNICI</item>
    </izvorni_sadrzaj>
    <derivirana_varijabla naziv="DomainObject.Predmet.StrankaListFormatedWithAdress_1">
      <item>SMOKING d.o.o., Rabusova 13, 10000 Zagreb</item>
      <item>VJEROVNICI</item>
    </derivirana_varijabla>
  </DomainObject.Predmet.StrankaListFormatedWithAdress>
  <DomainObject.Predmet.StrankaListFormatedWithAdressOIB>
    <izvorni_sadrzaj>
      <item>SMOKING d.o.o., OIB 78644180553, Rabusova 13, 10000 Zagreb</item>
      <item>VJEROVNICI</item>
    </izvorni_sadrzaj>
    <derivirana_varijabla naziv="DomainObject.Predmet.StrankaListFormatedWithAdressOIB_1">
      <item>SMOKING d.o.o., OIB 78644180553, Rabusova 13, 10000 Zagreb</item>
      <item>VJEROVNICI</item>
    </derivirana_varijabla>
  </DomainObject.Predmet.StrankaListFormatedWithAdressOIB>
  <DomainObject.Predmet.StrankaListNazivFormated>
    <izvorni_sadrzaj>
      <item>SMOKING d.o.o.</item>
      <item>VJEROVNICI</item>
    </izvorni_sadrzaj>
    <derivirana_varijabla naziv="DomainObject.Predmet.StrankaListNazivFormated_1">
      <item>SMOKING d.o.o.</item>
      <item>VJEROVNICI</item>
    </derivirana_varijabla>
  </DomainObject.Predmet.StrankaListNazivFormated>
  <DomainObject.Predmet.StrankaListNazivFormatedOIB>
    <izvorni_sadrzaj>
      <item>SMOKING d.o.o., OIB 78644180553</item>
      <item>VJEROVNICI</item>
    </izvorni_sadrzaj>
    <derivirana_varijabla naziv="DomainObject.Predmet.StrankaListNazivFormatedOIB_1">
      <item>SMOKING d.o.o., OIB 78644180553</item>
      <item>VJEROVNICI</item>
    </derivirana_varijabla>
  </DomainObject.Predmet.StrankaListNazivFormatedOIB>
  <DomainObject.Predmet.ProtuStrankaListFormated>
    <izvorni_sadrzaj>
      <item>SMOKING d.o.o.</item>
    </izvorni_sadrzaj>
    <derivirana_varijabla naziv="DomainObject.Predmet.ProtuStrankaListFormated_1">
      <item>SMOKING d.o.o.</item>
    </derivirana_varijabla>
  </DomainObject.Predmet.ProtuStrankaListFormated>
  <DomainObject.Predmet.ProtuStrankaListFormatedOIB>
    <izvorni_sadrzaj>
      <item>SMOKING d.o.o., OIB 78644180553</item>
    </izvorni_sadrzaj>
    <derivirana_varijabla naziv="DomainObject.Predmet.ProtuStrankaListFormatedOIB_1">
      <item>SMOKING d.o.o., OIB 78644180553</item>
    </derivirana_varijabla>
  </DomainObject.Predmet.ProtuStrankaListFormatedOIB>
  <DomainObject.Predmet.ProtuStrankaListFormatedWithAdress>
    <izvorni_sadrzaj>
      <item>SMOKING d.o.o., Rabusova 13, 10000 Zagreb</item>
    </izvorni_sadrzaj>
    <derivirana_varijabla naziv="DomainObject.Predmet.ProtuStrankaListFormatedWithAdress_1">
      <item>SMOKING d.o.o., Rabusova 13, 10000 Zagreb</item>
    </derivirana_varijabla>
  </DomainObject.Predmet.ProtuStrankaListFormatedWithAdress>
  <DomainObject.Predmet.ProtuStrankaListFormatedWithAdressOIB>
    <izvorni_sadrzaj>
      <item>SMOKING d.o.o., OIB 78644180553, Rabusova 13, 10000 Zagreb</item>
    </izvorni_sadrzaj>
    <derivirana_varijabla naziv="DomainObject.Predmet.ProtuStrankaListFormatedWithAdressOIB_1">
      <item>SMOKING d.o.o., OIB 78644180553, Rabusova 13, 10000 Zagreb</item>
    </derivirana_varijabla>
  </DomainObject.Predmet.ProtuStrankaListFormatedWithAdressOIB>
  <DomainObject.Predmet.ProtuStrankaListNazivFormated>
    <izvorni_sadrzaj>
      <item>SMOKING d.o.o.</item>
    </izvorni_sadrzaj>
    <derivirana_varijabla naziv="DomainObject.Predmet.ProtuStrankaListNazivFormated_1">
      <item>SMOKING d.o.o.</item>
    </derivirana_varijabla>
  </DomainObject.Predmet.ProtuStrankaListNazivFormated>
  <DomainObject.Predmet.ProtuStrankaListNazivFormatedOIB>
    <izvorni_sadrzaj>
      <item>SMOKING d.o.o., OIB 78644180553</item>
    </izvorni_sadrzaj>
    <derivirana_varijabla naziv="DomainObject.Predmet.ProtuStrankaListNazivFormatedOIB_1">
      <item>SMOKING d.o.o., OIB 78644180553</item>
    </derivirana_varijabla>
  </DomainObject.Predmet.ProtuStrankaListNazivFormatedOIB>
  <DomainObject.Predmet.OstaliList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izvorni_sadrzaj>
    <derivirana_varijabla naziv="DomainObject.Predmet.OstaliList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derivirana_varijabla>
  </DomainObject.Predmet.OstaliListFormated>
  <DomainObject.Predmet.OstaliList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izvorni_sadrzaj>
    <derivirana_varijabla naziv="DomainObject.Predmet.OstaliList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derivirana_varijabla>
  </DomainObject.Predmet.OstaliListFormatedOIB>
  <DomainObject.Predmet.OstaliListFormatedWithAdress>
    <izvorni_sadrzaj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  <item>Damir Rajtarić, Velikopoljska 14, 10000 Zagreb</item>
      <item>Pero Jelinić, Stjepana pl. Horvata 38, 35000 Slavonski Brod</item>
      <item>Ivan Jušćak, Stjepana pl. Horvata 38, 35000 Slavonski Brod</item>
      <item>Mirko Duspara, Vukovarska 1, 35000 Slavonski Brod</item>
    </izvorni_sadrzaj>
    <derivirana_varijabla naziv="DomainObject.Predmet.OstaliListFormatedWithAdress_1"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  <item>Damir Rajtarić, Velikopoljska 14, 10000 Zagreb</item>
      <item>Pero Jelinić, Stjepana pl. Horvata 38, 35000 Slavonski Brod</item>
      <item>Ivan Jušćak, Stjepana pl. Horvata 38, 35000 Slavonski Brod</item>
      <item>Mirko Duspara, Vukovarska 1, 35000 Slavonski Brod</item>
    </derivirana_varijabla>
  </DomainObject.Predmet.OstaliListFormatedWithAdress>
  <DomainObject.Predmet.OstaliListFormatedWithAdressOIB>
    <izvorni_sadrzaj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  <item>Damir Rajtarić, Velikopoljska 14, 10000 Zagreb</item>
      <item>Pero Jelinić, OIB 04159967614, Stjepana pl. Horvata 38, 35000 Slavonski Brod</item>
      <item>Ivan Jušćak, OIB 61347286949, Stjepana pl. Horvata 38, 35000 Slavonski Brod</item>
      <item>Mirko Duspara, Vukovarska 1, 35000 Slavonski Brod</item>
    </izvorni_sadrzaj>
    <derivirana_varijabla naziv="DomainObject.Predmet.OstaliListFormatedWithAdressOIB_1"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  <item>Damir Rajtarić, Velikopoljska 14, 10000 Zagreb</item>
      <item>Pero Jelinić, OIB 04159967614, Stjepana pl. Horvata 38, 35000 Slavonski Brod</item>
      <item>Ivan Jušćak, OIB 61347286949, Stjepana pl. Horvata 38, 35000 Slavonski Brod</item>
      <item>Mirko Duspara, Vukovarska 1, 35000 Slavonski Brod</item>
    </derivirana_varijabla>
  </DomainObject.Predmet.OstaliListFormatedWithAdressOIB>
  <DomainObject.Predmet.OstaliListNaziv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izvorni_sadrzaj>
    <derivirana_varijabla naziv="DomainObject.Predmet.OstaliListNaziv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derivirana_varijabla>
  </DomainObject.Predmet.OstaliListNazivFormated>
  <DomainObject.Predmet.OstaliListNaziv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izvorni_sadrzaj>
    <derivirana_varijabla naziv="DomainObject.Predmet.OstaliListNaziv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St-4867/2016-104</izvorni_sadrzaj>
    <derivirana_varijabla naziv="DomainObject.PoslovniBrojDokumenta_1">St-4867/2016-104</derivirana_varijabla>
  </DomainObject.PoslovniBrojDokumenta>
  <DomainObject.Predmet.StrankaIDrugi>
    <izvorni_sadrzaj>SMOKING d.o.o. i dr.</izvorni_sadrzaj>
    <derivirana_varijabla naziv="DomainObject.Predmet.StrankaIDrugi_1">SMOKING d.o.o. i dr.</derivirana_varijabla>
  </DomainObject.Predmet.StrankaIDrugi>
  <DomainObject.Predmet.ProtustrankaIDrugi>
    <izvorni_sadrzaj>SMOKING d.o.o.</izvorni_sadrzaj>
    <derivirana_varijabla naziv="DomainObject.Predmet.ProtustrankaIDrugi_1">SMOKING d.o.o.</derivirana_varijabla>
  </DomainObject.Predmet.ProtustrankaIDrugi>
  <DomainObject.Predmet.StrankaIDrugiAdressOIB>
    <izvorni_sadrzaj>SMOKING d.o.o., OIB 78644180553, Rabusova 13, 10000 Zagreb i dr.</izvorni_sadrzaj>
    <derivirana_varijabla naziv="DomainObject.Predmet.StrankaIDrugiAdressOIB_1">SMOKING d.o.o., OIB 78644180553, Rabusova 13, 10000 Zagreb i dr.</derivirana_varijabla>
  </DomainObject.Predmet.StrankaIDrugiAdressOIB>
  <DomainObject.Predmet.ProtustrankaIDrugiAdressOIB>
    <izvorni_sadrzaj>SMOKING d.o.o., OIB 78644180553, Rabusova 13, 10000 Zagreb</izvorni_sadrzaj>
    <derivirana_varijabla naziv="DomainObject.Predmet.ProtustrankaIDrugiAdressOIB_1">SMOKING d.o.o.,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Spajić</item>
      <item>SMOKING d.o.o.</item>
      <item>SMOKING d.o.o.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  <item>Damir Rajtarić</item>
      <item>Pero Jelinić</item>
      <item>Ivan Jušćak</item>
      <item>Mirko Duspara</item>
    </izvorni_sadrzaj>
    <derivirana_varijabla naziv="DomainObject.Predmet.SudioniciListNaziv_1">
      <item>Ljubica Spajić</item>
      <item>SMOKING d.o.o.</item>
      <item>SMOKING d.o.o.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  <item>Damir Rajtarić</item>
      <item>Pero Jelinić</item>
      <item>Ivan Jušćak</item>
      <item>Mirko Duspara</item>
    </derivirana_varijabla>
  </DomainObject.Predmet.SudioniciListNaziv>
  <DomainObject.Predmet.SudioniciListAdressOIB>
    <izvorni_sadrzaj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  <item>Damir Rajtarić, Velikopoljska 14,10000 Zagreb</item>
      <item>Pero Jelinić, OIB 04159967614, Stjepana pl. Horvata 38,35000 Slavonski Brod</item>
      <item>Ivan Jušćak, OIB 61347286949, Stjepana pl. Horvata 38,35000 Slavonski Brod</item>
      <item>Mirko Duspara, Vukovarska 1,35000 Slavonski Brod</item>
    </izvorni_sadrzaj>
    <derivirana_varijabla naziv="DomainObject.Predmet.SudioniciListAdressOIB_1"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  <item>Damir Rajtarić, Velikopoljska 14,10000 Zagreb</item>
      <item>Pero Jelinić, OIB 04159967614, Stjepana pl. Horvata 38,35000 Slavonski Brod</item>
      <item>Ivan Jušćak, OIB 61347286949, Stjepana pl. Horvata 38,35000 Slavonski Brod</item>
      <item>Mirko Duspara, Vukovarska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2A6B6-2809-4D26-9694-D9E8FE1C1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2251</properties:Characters>
  <properties:Lines>69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2018-04-13T08:39:00Z</cp:lastPrinted>
  <dcterms:modified xmlns:xsi="http://www.w3.org/2001/XMLSchema-instance" xsi:type="dcterms:W3CDTF">2018-04-13T08:39:00Z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St-4867/2016-104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